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5f43" w14:paraId="f845f43" w:rsidRDefault="00C97D06" w:rsidP="00917103" w:rsidR="00AE5FEB">
      <w:pPr>
        <w:ind w:firstLine="708" w:left="5664"/>
        <w:jc w:val="right"/>
        <w15:collapsed w:val="false"/>
        <w:rPr>
          <w:b/>
        </w:rPr>
      </w:pPr>
      <w:r>
        <w:rPr>
          <w:b/>
        </w:rPr>
        <w:t>15</w:t>
      </w:r>
      <w:r w:rsidR="00AE5FEB">
        <w:rPr>
          <w:b/>
        </w:rPr>
        <w:t xml:space="preserve"> </w:t>
      </w:r>
      <w:proofErr w:type="spellStart"/>
      <w:r w:rsidR="00D36355">
        <w:rPr>
          <w:b/>
        </w:rPr>
        <w:t>Sp</w:t>
      </w:r>
      <w:proofErr w:type="spellEnd"/>
      <w:r w:rsidR="00AD4413">
        <w:rPr>
          <w:b/>
        </w:rPr>
        <w:t>-</w:t>
      </w:r>
      <w:r w:rsidR="00D36355">
        <w:rPr>
          <w:b/>
        </w:rPr>
        <w:t>16</w:t>
      </w:r>
      <w:r w:rsidR="007C5114">
        <w:rPr>
          <w:b/>
        </w:rPr>
        <w:t>/</w:t>
      </w:r>
      <w:r w:rsidR="0074704C">
        <w:rPr>
          <w:b/>
        </w:rPr>
        <w:t>20</w:t>
      </w:r>
      <w:r w:rsidR="00AD4413">
        <w:rPr>
          <w:b/>
        </w:rPr>
        <w:t>1</w:t>
      </w:r>
      <w:r w:rsidR="00D36355">
        <w:rPr>
          <w:b/>
        </w:rPr>
        <w:t>6</w:t>
      </w:r>
      <w:r w:rsidR="007C5114">
        <w:rPr>
          <w:b/>
        </w:rPr>
        <w:t>-</w:t>
      </w:r>
      <w:r w:rsidR="00D36355">
        <w:rPr>
          <w:b/>
        </w:rPr>
        <w:t>5</w:t>
      </w: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5959F5" w:rsidP="005959F5" w:rsidR="005959F5" w:rsidRPr="00004867">
      <w:pPr>
        <w:jc w:val="both"/>
      </w:pPr>
      <w:r w:rsidRPr="00004867">
        <w:t>Republika Hrvatska</w:t>
      </w:r>
    </w:p>
    <w:p w:rsidRDefault="005959F5" w:rsidP="005959F5" w:rsidR="005959F5" w:rsidRPr="00004867">
      <w:pPr>
        <w:jc w:val="both"/>
      </w:pPr>
      <w:r w:rsidRPr="00004867">
        <w:t>Općinski sud u Osijeku</w:t>
      </w:r>
    </w:p>
    <w:p w:rsidRDefault="005959F5" w:rsidP="005959F5" w:rsidR="005959F5" w:rsidRPr="00004867">
      <w:pPr>
        <w:jc w:val="both"/>
      </w:pPr>
      <w:r w:rsidRPr="00004867">
        <w:t xml:space="preserve">Europska avenija 7 </w:t>
      </w:r>
    </w:p>
    <w:p w:rsidRDefault="005959F5" w:rsidP="005959F5" w:rsidR="005959F5">
      <w:pPr>
        <w:jc w:val="both"/>
      </w:pPr>
      <w:r w:rsidRPr="00004867">
        <w:t>31000 OSIJEK</w:t>
      </w:r>
    </w:p>
    <w:p w:rsidRDefault="005959F5" w:rsidP="005959F5" w:rsidR="005959F5" w:rsidRPr="00004867">
      <w:pPr>
        <w:jc w:val="center"/>
      </w:pPr>
      <w:r w:rsidRPr="00004867">
        <w:t>R E P U B L I K A    H R V A T S K A</w:t>
      </w:r>
    </w:p>
    <w:p w:rsidRDefault="005959F5" w:rsidP="005959F5" w:rsidR="005959F5" w:rsidRPr="00D27384">
      <w:pPr>
        <w:jc w:val="center"/>
        <w:rPr>
          <w:sz w:val="12"/>
        </w:rPr>
      </w:pPr>
    </w:p>
    <w:p w:rsidRDefault="005959F5" w:rsidP="005959F5" w:rsidR="005959F5" w:rsidRPr="00004867">
      <w:pPr>
        <w:jc w:val="center"/>
      </w:pPr>
      <w:r w:rsidRPr="00004867">
        <w:t xml:space="preserve">R J E Š E N J E </w:t>
      </w:r>
    </w:p>
    <w:p w:rsidRDefault="00AE5FEB" w:rsidP="00AE5FEB" w:rsidR="00AE5FEB">
      <w:pPr>
        <w:jc w:val="both"/>
      </w:pPr>
    </w:p>
    <w:p w:rsidRDefault="0074704C" w:rsidP="0074704C" w:rsidR="0074704C"/>
    <w:p w:rsidRDefault="0074704C" w:rsidP="0074704C" w:rsidR="0074704C">
      <w:pPr>
        <w:ind w:firstLine="708"/>
        <w:jc w:val="both"/>
      </w:pPr>
      <w:r>
        <w:t xml:space="preserve">Općinski sud u Osijeku, po </w:t>
      </w:r>
      <w:r w:rsidR="009D3145">
        <w:t xml:space="preserve">višoj sudskoj savjetnici Almi </w:t>
      </w:r>
      <w:proofErr w:type="spellStart"/>
      <w:r w:rsidR="009D3145">
        <w:t>Mehmedović</w:t>
      </w:r>
      <w:proofErr w:type="spellEnd"/>
      <w:r>
        <w:t xml:space="preserve">, kao sucu pojedincu, </w:t>
      </w:r>
      <w:r w:rsidR="00D230E9">
        <w:t xml:space="preserve">u pravnoj stvari predlagatelja – potrošača Antuna </w:t>
      </w:r>
      <w:proofErr w:type="spellStart"/>
      <w:r w:rsidR="00D230E9">
        <w:t>Konig</w:t>
      </w:r>
      <w:proofErr w:type="spellEnd"/>
      <w:r w:rsidR="00D230E9">
        <w:t xml:space="preserve"> iz Čepina, B. Radić 14, OIB: 84123615978, radi stečaja potrošača, radi stečaja potrošača</w:t>
      </w:r>
      <w:r>
        <w:t xml:space="preserve">, izvan ročišta, dana </w:t>
      </w:r>
      <w:r w:rsidR="00D230E9">
        <w:t>05</w:t>
      </w:r>
      <w:r>
        <w:t xml:space="preserve">. </w:t>
      </w:r>
      <w:r w:rsidR="00D230E9">
        <w:t>svibnja</w:t>
      </w:r>
      <w:r>
        <w:t xml:space="preserve"> 201</w:t>
      </w:r>
      <w:r w:rsidR="00AD4413">
        <w:t>7</w:t>
      </w:r>
      <w:r>
        <w:t>. godine</w:t>
      </w:r>
    </w:p>
    <w:p w:rsidRDefault="003F50E6" w:rsidP="0074704C" w:rsidR="003F50E6">
      <w:pPr>
        <w:ind w:firstLine="708"/>
        <w:jc w:val="center"/>
      </w:pPr>
    </w:p>
    <w:p w:rsidRDefault="0074704C" w:rsidP="00D00818" w:rsidR="0074704C">
      <w:pPr>
        <w:jc w:val="center"/>
      </w:pPr>
      <w:r>
        <w:t>r i j e š i o    j e</w:t>
      </w:r>
    </w:p>
    <w:p w:rsidRDefault="003F50E6" w:rsidP="0074704C" w:rsidR="003F50E6">
      <w:pPr>
        <w:rPr>
          <w:b/>
        </w:rPr>
      </w:pPr>
    </w:p>
    <w:p w:rsidRDefault="0074704C" w:rsidP="0074704C" w:rsidR="0074704C" w:rsidRPr="00D27384">
      <w:pPr>
        <w:rPr>
          <w:b/>
          <w:sz w:val="18"/>
        </w:rPr>
      </w:pPr>
      <w:r w:rsidRPr="00D27384">
        <w:rPr>
          <w:b/>
          <w:sz w:val="18"/>
        </w:rPr>
        <w:t xml:space="preserve">                                                        </w:t>
      </w:r>
    </w:p>
    <w:p w:rsidRDefault="00D00818" w:rsidP="00D00818" w:rsidR="00D00818">
      <w:pPr>
        <w:jc w:val="both"/>
      </w:pPr>
      <w:r>
        <w:tab/>
      </w:r>
      <w:r w:rsidRPr="00766262">
        <w:t>I s p r a v l j a    s e</w:t>
      </w:r>
      <w:r>
        <w:rPr>
          <w:b/>
        </w:rPr>
        <w:t xml:space="preserve">     </w:t>
      </w:r>
      <w:r>
        <w:t xml:space="preserve">rješenje ovog suda br. 15 </w:t>
      </w:r>
      <w:proofErr w:type="spellStart"/>
      <w:r w:rsidR="00D230E9">
        <w:t>Sp</w:t>
      </w:r>
      <w:proofErr w:type="spellEnd"/>
      <w:r>
        <w:t>-</w:t>
      </w:r>
      <w:r w:rsidR="00D230E9">
        <w:t>16</w:t>
      </w:r>
      <w:r>
        <w:t>/20</w:t>
      </w:r>
      <w:r w:rsidR="001A0C7C">
        <w:t>1</w:t>
      </w:r>
      <w:r w:rsidR="00D230E9">
        <w:t>6</w:t>
      </w:r>
      <w:r>
        <w:t>-</w:t>
      </w:r>
      <w:r w:rsidR="00D230E9">
        <w:t>4</w:t>
      </w:r>
      <w:r>
        <w:t xml:space="preserve"> od </w:t>
      </w:r>
      <w:r w:rsidR="001A0C7C">
        <w:t>0</w:t>
      </w:r>
      <w:r w:rsidR="00D230E9">
        <w:t>4</w:t>
      </w:r>
      <w:r>
        <w:t xml:space="preserve">. </w:t>
      </w:r>
      <w:r w:rsidR="00D230E9">
        <w:t>travnja</w:t>
      </w:r>
      <w:r>
        <w:t xml:space="preserve"> 201</w:t>
      </w:r>
      <w:r w:rsidR="00D230E9">
        <w:t>7</w:t>
      </w:r>
      <w:r>
        <w:t xml:space="preserve">. godine u točki I izreke rješenja, </w:t>
      </w:r>
      <w:r w:rsidR="00D27384">
        <w:t xml:space="preserve">tako da umjesto što stoji: </w:t>
      </w:r>
    </w:p>
    <w:p w:rsidRDefault="00D00818" w:rsidP="00D00818" w:rsidR="00D00818" w:rsidRPr="00D27384">
      <w:pPr>
        <w:jc w:val="both"/>
        <w:rPr>
          <w:sz w:val="16"/>
        </w:rPr>
      </w:pPr>
    </w:p>
    <w:p w:rsidRDefault="00964B0E" w:rsidP="00964B0E" w:rsidR="00964B0E" w:rsidRPr="00413419">
      <w:pPr>
        <w:ind w:firstLine="708"/>
        <w:jc w:val="both"/>
      </w:pPr>
      <w:r>
        <w:t xml:space="preserve">"Poziva se i nalaže predlagatelju – potrošaču ANTUNU KONIG iz Čepina, B. Radić 14, OIB: 84123615978, platiti u roku 8 dana od dana dostave ovog rješenja </w:t>
      </w:r>
      <w:r w:rsidRPr="00413419">
        <w:rPr>
          <w:u w:val="single"/>
        </w:rPr>
        <w:t xml:space="preserve">sudsku pristojbu na prijedlog/zahtjev u iznosu od 400,00 kn. </w:t>
      </w:r>
    </w:p>
    <w:p w:rsidRDefault="00964B0E" w:rsidP="00964B0E" w:rsidR="00964B0E">
      <w:pPr>
        <w:jc w:val="both"/>
      </w:pPr>
    </w:p>
    <w:p w:rsidRDefault="00964B0E" w:rsidP="00964B0E" w:rsidR="00964B0E">
      <w:pPr>
        <w:ind w:firstLine="708"/>
        <w:jc w:val="both"/>
      </w:pPr>
      <w:r>
        <w:t>Pristojbu uplatite kod banke ili poštom na račun prihoda državnog proračuna Republike Hrvatske.</w:t>
      </w:r>
    </w:p>
    <w:p w:rsidRDefault="00964B0E" w:rsidP="00964B0E" w:rsidR="00964B0E">
      <w:pPr>
        <w:ind w:firstLine="708"/>
        <w:jc w:val="both"/>
      </w:pPr>
    </w:p>
    <w:p w:rsidRDefault="00964B0E" w:rsidP="00964B0E" w:rsidR="00964B0E" w:rsidRPr="00413419">
      <w:pPr>
        <w:ind w:firstLine="708"/>
        <w:jc w:val="both"/>
      </w:pPr>
      <w:r w:rsidRPr="00413419">
        <w:t>Broj: HR1210010051863000160, model HR63, pozivom na broj odobrenja 5045-4132- 10028595726.</w:t>
      </w:r>
    </w:p>
    <w:p w:rsidRDefault="00964B0E" w:rsidP="00964B0E" w:rsidR="00964B0E">
      <w:pPr>
        <w:ind w:firstLine="708"/>
        <w:jc w:val="both"/>
        <w:rPr>
          <w:b/>
        </w:rPr>
      </w:pPr>
    </w:p>
    <w:p w:rsidRDefault="00964B0E" w:rsidP="00964B0E" w:rsidR="00964B0E">
      <w:pPr>
        <w:ind w:firstLine="708"/>
        <w:jc w:val="both"/>
      </w:pPr>
      <w:r>
        <w:t>Izvornu potvrdu o doznaci – uplati prilijepite na poleđini ovog rješenja, a nakon toga vratite rješenje ovome sudu u gore navedenom roku.</w:t>
      </w:r>
    </w:p>
    <w:p w:rsidRDefault="00964B0E" w:rsidP="00964B0E" w:rsidR="00964B0E">
      <w:pPr>
        <w:ind w:firstLine="708"/>
        <w:jc w:val="both"/>
      </w:pPr>
    </w:p>
    <w:p w:rsidRDefault="00964B0E" w:rsidP="00964B0E" w:rsidR="00964B0E">
      <w:pPr>
        <w:ind w:firstLine="708"/>
        <w:jc w:val="both"/>
      </w:pPr>
      <w:r>
        <w:t>U doznaci – uplati dužni ste naznačiti predmet i poslovni broj suda na koje se doznaka – uplata odnosi."</w:t>
      </w:r>
    </w:p>
    <w:p w:rsidRDefault="00964B0E" w:rsidP="00964B0E" w:rsidR="00964B0E">
      <w:pPr>
        <w:ind w:firstLine="708"/>
        <w:jc w:val="both"/>
      </w:pPr>
    </w:p>
    <w:p w:rsidRDefault="00964B0E" w:rsidP="00964B0E" w:rsidR="00964B0E">
      <w:pPr>
        <w:ind w:firstLine="708"/>
        <w:jc w:val="both"/>
      </w:pPr>
      <w:r>
        <w:t>treba stajati:</w:t>
      </w:r>
    </w:p>
    <w:p w:rsidRDefault="00964B0E" w:rsidP="00964B0E" w:rsidR="00964B0E">
      <w:pPr>
        <w:ind w:firstLine="708"/>
        <w:jc w:val="both"/>
      </w:pPr>
    </w:p>
    <w:p w:rsidRDefault="00413419" w:rsidP="00964B0E" w:rsidR="00964B0E" w:rsidRPr="00413419">
      <w:pPr>
        <w:ind w:firstLine="708"/>
        <w:jc w:val="both"/>
        <w:rPr>
          <w:b/>
        </w:rPr>
      </w:pPr>
      <w:r>
        <w:t>"</w:t>
      </w:r>
      <w:r w:rsidR="00964B0E" w:rsidRPr="00413419">
        <w:rPr>
          <w:b/>
        </w:rPr>
        <w:t xml:space="preserve">Poziva se i nalaže predlagatelju </w:t>
      </w:r>
      <w:r w:rsidRPr="00413419">
        <w:rPr>
          <w:b/>
        </w:rPr>
        <w:t>ANTUNU KONIG</w:t>
      </w:r>
      <w:r w:rsidR="00964B0E" w:rsidRPr="00413419">
        <w:rPr>
          <w:b/>
        </w:rPr>
        <w:t xml:space="preserve"> iz Čepina, B. Radić 14, OIB: 84123615978, platiti u roku 8 dana od dana dostave ovog rješenja sudsku pristojbu na </w:t>
      </w:r>
      <w:r w:rsidR="006F2AFE">
        <w:rPr>
          <w:b/>
        </w:rPr>
        <w:t>prijedlog/zahtjev</w:t>
      </w:r>
      <w:bookmarkStart w:name="_GoBack" w:id="0"/>
      <w:bookmarkEnd w:id="0"/>
      <w:r w:rsidR="00964B0E" w:rsidRPr="00413419">
        <w:rPr>
          <w:b/>
        </w:rPr>
        <w:t xml:space="preserve"> u iznosu od </w:t>
      </w:r>
      <w:r w:rsidR="00964B0E" w:rsidRPr="00951AF3">
        <w:rPr>
          <w:b/>
          <w:u w:val="single"/>
        </w:rPr>
        <w:t>100,00 kn</w:t>
      </w:r>
      <w:r w:rsidR="00964B0E" w:rsidRPr="00413419">
        <w:rPr>
          <w:b/>
        </w:rPr>
        <w:t>.</w:t>
      </w:r>
    </w:p>
    <w:p w:rsidRDefault="00964B0E" w:rsidP="00964B0E" w:rsidR="00964B0E" w:rsidRPr="00413419">
      <w:pPr>
        <w:jc w:val="both"/>
        <w:rPr>
          <w:b/>
        </w:rPr>
      </w:pPr>
    </w:p>
    <w:p w:rsidRDefault="00964B0E" w:rsidP="00964B0E" w:rsidR="00964B0E" w:rsidRPr="00413419">
      <w:pPr>
        <w:jc w:val="both"/>
        <w:rPr>
          <w:b/>
        </w:rPr>
      </w:pPr>
      <w:r w:rsidRPr="00413419">
        <w:rPr>
          <w:b/>
        </w:rPr>
        <w:tab/>
        <w:t xml:space="preserve">Pristojbu ste dužni platiti u državnim </w:t>
      </w:r>
      <w:proofErr w:type="spellStart"/>
      <w:r w:rsidRPr="00413419">
        <w:rPr>
          <w:b/>
        </w:rPr>
        <w:t>biljezima</w:t>
      </w:r>
      <w:proofErr w:type="spellEnd"/>
      <w:r w:rsidRPr="00413419">
        <w:rPr>
          <w:b/>
        </w:rPr>
        <w:t xml:space="preserve"> emisije Republike Hrvatske, te iste zalijepiti na poleđini ovog rješenja i dostaviti sudu.</w:t>
      </w:r>
      <w:r w:rsidR="00413419" w:rsidRPr="00413419">
        <w:rPr>
          <w:b/>
        </w:rPr>
        <w:t>"</w:t>
      </w:r>
    </w:p>
    <w:p w:rsidRDefault="00964B0E" w:rsidP="00964B0E" w:rsidR="00964B0E">
      <w:pPr>
        <w:ind w:firstLine="708"/>
        <w:jc w:val="both"/>
      </w:pPr>
    </w:p>
    <w:p w:rsidRDefault="00D27384" w:rsidP="0047664F" w:rsidR="00D27384">
      <w:pPr>
        <w:jc w:val="both"/>
      </w:pPr>
    </w:p>
    <w:p w:rsidRDefault="0047664F" w:rsidP="0047664F" w:rsidR="0047664F">
      <w:pPr>
        <w:jc w:val="both"/>
      </w:pPr>
      <w:r>
        <w:tab/>
        <w:t>U preostalom dijelu rješenje ostaje neizmijenjeno.</w:t>
      </w:r>
    </w:p>
    <w:p w:rsidRDefault="0047664F" w:rsidP="009C00AF" w:rsidR="0047664F">
      <w:pPr>
        <w:jc w:val="both"/>
      </w:pPr>
    </w:p>
    <w:p w:rsidRDefault="00951AF3" w:rsidP="009C00AF" w:rsidR="00951AF3">
      <w:pPr>
        <w:jc w:val="both"/>
      </w:pPr>
    </w:p>
    <w:p w:rsidRDefault="00D00818" w:rsidP="00D00818" w:rsidR="00D00818">
      <w:pPr>
        <w:jc w:val="both"/>
        <w:rPr>
          <w:b/>
          <w:sz w:val="16"/>
          <w:szCs w:val="16"/>
        </w:rPr>
      </w:pPr>
    </w:p>
    <w:p w:rsidRDefault="00D00818" w:rsidP="00D00818" w:rsidR="00D00818" w:rsidRPr="0047664F">
      <w:pPr>
        <w:jc w:val="center"/>
      </w:pPr>
      <w:r w:rsidRPr="0047664F">
        <w:lastRenderedPageBreak/>
        <w:t>Obrazloženje</w:t>
      </w:r>
    </w:p>
    <w:p w:rsidRDefault="00D00818" w:rsidP="00D00818" w:rsidR="00D00818">
      <w:pPr>
        <w:jc w:val="both"/>
        <w:rPr>
          <w:sz w:val="16"/>
          <w:szCs w:val="16"/>
        </w:rPr>
      </w:pPr>
    </w:p>
    <w:p w:rsidRDefault="00D00818" w:rsidP="00D00818" w:rsidR="00D00818">
      <w:pPr>
        <w:jc w:val="both"/>
        <w:rPr>
          <w:sz w:val="16"/>
          <w:szCs w:val="16"/>
        </w:rPr>
      </w:pPr>
    </w:p>
    <w:p w:rsidRDefault="0047664F" w:rsidP="00D00818" w:rsidR="0047664F">
      <w:pPr>
        <w:jc w:val="both"/>
        <w:rPr>
          <w:sz w:val="16"/>
          <w:szCs w:val="16"/>
        </w:rPr>
      </w:pPr>
    </w:p>
    <w:p w:rsidRDefault="00D00818" w:rsidP="00D00818" w:rsidR="00D00818">
      <w:pPr>
        <w:ind w:firstLine="708"/>
        <w:jc w:val="both"/>
      </w:pPr>
      <w:r>
        <w:t xml:space="preserve">U rješenju ovog suda br. </w:t>
      </w:r>
      <w:r w:rsidR="00FD5916">
        <w:t xml:space="preserve">15 </w:t>
      </w:r>
      <w:proofErr w:type="spellStart"/>
      <w:r w:rsidR="00FD5916">
        <w:t>Sp</w:t>
      </w:r>
      <w:proofErr w:type="spellEnd"/>
      <w:r w:rsidR="00FD5916">
        <w:t xml:space="preserve">-16/2016-4 od 04. travnja 2017. godine </w:t>
      </w:r>
      <w:r>
        <w:t xml:space="preserve">došlo je do </w:t>
      </w:r>
      <w:r w:rsidR="007A2B9A">
        <w:t>očite omaške</w:t>
      </w:r>
      <w:r>
        <w:t>, pa je stoga valjalo donijeti ovo rješenje temeljem čl. 34</w:t>
      </w:r>
      <w:r w:rsidR="0047664F">
        <w:t>7</w:t>
      </w:r>
      <w:r>
        <w:t>. ZPP-a.</w:t>
      </w:r>
    </w:p>
    <w:p w:rsidRDefault="00951AF3" w:rsidP="00D00818" w:rsidR="00951AF3">
      <w:pPr>
        <w:ind w:firstLine="708"/>
        <w:jc w:val="both"/>
      </w:pPr>
    </w:p>
    <w:p w:rsidRDefault="0074704C" w:rsidP="0074704C" w:rsidR="0074704C" w:rsidRPr="00D27384">
      <w:pPr>
        <w:jc w:val="both"/>
        <w:rPr>
          <w:sz w:val="12"/>
        </w:rPr>
      </w:pPr>
    </w:p>
    <w:p w:rsidRDefault="0074704C" w:rsidP="0074704C" w:rsidR="0074704C">
      <w:pPr>
        <w:jc w:val="center"/>
      </w:pPr>
      <w:r>
        <w:t xml:space="preserve">U Osijeku, </w:t>
      </w:r>
      <w:r w:rsidR="00D230E9">
        <w:t>05</w:t>
      </w:r>
      <w:r>
        <w:t xml:space="preserve">. </w:t>
      </w:r>
      <w:r w:rsidR="00D230E9">
        <w:t>svibnja</w:t>
      </w:r>
      <w:r>
        <w:t xml:space="preserve"> 201</w:t>
      </w:r>
      <w:r w:rsidR="00AD4413">
        <w:t>7</w:t>
      </w:r>
      <w:r>
        <w:t>.</w:t>
      </w:r>
      <w:r w:rsidR="003F50E6">
        <w:t xml:space="preserve"> godine</w:t>
      </w:r>
    </w:p>
    <w:p w:rsidRDefault="00951AF3" w:rsidP="0074704C" w:rsidR="00951AF3">
      <w:pPr>
        <w:jc w:val="center"/>
      </w:pPr>
    </w:p>
    <w:p w:rsidRDefault="0074704C" w:rsidP="0074704C" w:rsidR="0074704C" w:rsidRPr="00D27384">
      <w:pPr>
        <w:jc w:val="center"/>
        <w:rPr>
          <w:sz w:val="12"/>
        </w:rPr>
      </w:pPr>
    </w:p>
    <w:p w:rsidRDefault="009D3145" w:rsidP="003F50E6" w:rsidR="003F50E6">
      <w:pPr>
        <w:ind w:left="5664"/>
        <w:jc w:val="center"/>
      </w:pPr>
      <w:r>
        <w:t>OVLAŠTENI SLUŽBENIK</w:t>
      </w:r>
    </w:p>
    <w:p w:rsidRDefault="009D3145" w:rsidP="003F50E6" w:rsidR="009D3145" w:rsidRPr="004D0C1D">
      <w:pPr>
        <w:ind w:left="5664"/>
        <w:jc w:val="center"/>
      </w:pPr>
      <w:r>
        <w:t>VIŠA SUDSKA SAVJETNICA</w:t>
      </w:r>
    </w:p>
    <w:p w:rsidRDefault="009D3145" w:rsidP="003F50E6" w:rsidR="003F50E6" w:rsidRPr="004D0C1D">
      <w:pPr>
        <w:ind w:left="5664"/>
        <w:jc w:val="center"/>
      </w:pPr>
      <w:r>
        <w:t>ALMA MEHMEDOVIĆ</w:t>
      </w:r>
      <w:r w:rsidR="003F50E6">
        <w:t>, v.r.</w:t>
      </w:r>
    </w:p>
    <w:p w:rsidRDefault="00951AF3" w:rsidP="003F50E6" w:rsidR="00951AF3">
      <w:pPr>
        <w:jc w:val="both"/>
      </w:pPr>
    </w:p>
    <w:p w:rsidRDefault="003F50E6" w:rsidP="003F50E6" w:rsidR="003F50E6" w:rsidRPr="004D0C1D">
      <w:pPr>
        <w:jc w:val="both"/>
      </w:pPr>
      <w:r w:rsidRPr="004D0C1D">
        <w:t>UPUTA O PRAVNOM LIJEKU:</w:t>
      </w:r>
    </w:p>
    <w:p w:rsidRDefault="003F50E6" w:rsidP="003F50E6" w:rsidR="003F50E6" w:rsidRPr="00D27384">
      <w:pPr>
        <w:jc w:val="both"/>
        <w:rPr>
          <w:sz w:val="12"/>
        </w:rPr>
      </w:pPr>
    </w:p>
    <w:p w:rsidRDefault="003F50E6" w:rsidP="003F50E6" w:rsidR="003F50E6" w:rsidRPr="004D0C1D">
      <w:pPr>
        <w:jc w:val="both"/>
      </w:pPr>
      <w:r w:rsidRPr="004D0C1D">
        <w:tab/>
        <w:t>Protiv ovog rješenja nezadovoljna str</w:t>
      </w:r>
      <w:r>
        <w:t>anka ima pravo žalbe u roku od 8</w:t>
      </w:r>
      <w:r w:rsidRPr="004D0C1D">
        <w:t xml:space="preserve"> dana, po primitku istog. Žalba se podnosi u tri istovjetna pismena primjerka, putem ovog suda, </w:t>
      </w:r>
      <w:r w:rsidR="00951AF3">
        <w:t xml:space="preserve">nadležnom </w:t>
      </w:r>
      <w:r w:rsidRPr="004D0C1D">
        <w:t>Županijskom sudu.</w:t>
      </w:r>
    </w:p>
    <w:p w:rsidRDefault="0074704C" w:rsidP="0074704C" w:rsidR="0074704C" w:rsidRPr="00D27384">
      <w:pPr>
        <w:jc w:val="both"/>
        <w:rPr>
          <w:sz w:val="16"/>
          <w:szCs w:val="16"/>
        </w:rPr>
      </w:pPr>
    </w:p>
    <w:p w:rsidRDefault="0074704C" w:rsidP="003F50E6" w:rsidR="0074704C">
      <w:pPr>
        <w:jc w:val="both"/>
      </w:pPr>
      <w:r>
        <w:t>DOSTAVITI</w:t>
      </w:r>
    </w:p>
    <w:p w:rsidRDefault="00D230E9" w:rsidP="00951AF3" w:rsidR="0074704C">
      <w:pPr>
        <w:pStyle w:val="Odlomakpopisa"/>
        <w:numPr>
          <w:ilvl w:val="0"/>
          <w:numId w:val="6"/>
        </w:numPr>
        <w:jc w:val="both"/>
      </w:pPr>
      <w:r>
        <w:t>predlagatelju</w:t>
      </w:r>
    </w:p>
    <w:p w:rsidRDefault="00951AF3" w:rsidP="00951AF3" w:rsidR="00951AF3">
      <w:pPr>
        <w:pStyle w:val="Odlomakpopisa"/>
        <w:numPr>
          <w:ilvl w:val="0"/>
          <w:numId w:val="6"/>
        </w:numPr>
        <w:jc w:val="both"/>
      </w:pPr>
      <w:r>
        <w:t>predlagatelju putem e-oglasne ploče suda</w:t>
      </w:r>
    </w:p>
    <w:p w:rsidRDefault="00951AF3" w:rsidP="001269C3" w:rsidR="00951AF3">
      <w:pPr>
        <w:pStyle w:val="Odlomakpopisa"/>
        <w:jc w:val="both"/>
      </w:pPr>
    </w:p>
    <w:p w:rsidRDefault="0074704C" w:rsidP="003F50E6" w:rsidR="003F50E6">
      <w:pPr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74704C" w:rsidP="00D27384" w:rsidR="0074704C">
      <w:pPr>
        <w:ind w:left="4956"/>
        <w:jc w:val="center"/>
      </w:pPr>
      <w:r>
        <w:t>Ranka Đukić</w:t>
      </w:r>
    </w:p>
    <w:sectPr w:rsidSect="00D27384" w:rsidR="0074704C">
      <w:headerReference w:type="even" r:id="rId10"/>
      <w:headerReference w:type="default" r:id="rId11"/>
      <w:pgSz w:h="16838" w:w="11906"/>
      <w:pgMar w:gutter="0" w:footer="708" w:header="708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EB1" w:rsidR="00263EB1">
      <w:r>
        <w:separator/>
      </w:r>
    </w:p>
  </w:endnote>
  <w:endnote w:id="0" w:type="continuationSeparator">
    <w:p w:rsidRDefault="00263EB1" w:rsidR="00263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EB1" w:rsidR="00263EB1">
      <w:r>
        <w:separator/>
      </w:r>
    </w:p>
  </w:footnote>
  <w:footnote w:id="0" w:type="continuationSeparator">
    <w:p w:rsidRDefault="00263EB1" w:rsidR="00263E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EA2" w:rsidP="00AE5FEB" w:rsidR="00C83E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3EA2" w:rsidR="00C83E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EA2" w:rsidP="00AE5FEB" w:rsidR="00C83E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A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1AF3" w:rsidP="00951AF3" w:rsidR="00951AF3">
    <w:pPr>
      <w:ind w:firstLine="708" w:left="5664"/>
      <w:jc w:val="right"/>
      <w:rPr>
        <w:b/>
      </w:rPr>
    </w:pPr>
    <w:r>
      <w:rPr>
        <w:b/>
      </w:rPr>
      <w:t xml:space="preserve">15 </w:t>
    </w:r>
    <w:proofErr w:type="spellStart"/>
    <w:r>
      <w:rPr>
        <w:b/>
      </w:rPr>
      <w:t>Sp</w:t>
    </w:r>
    <w:proofErr w:type="spellEnd"/>
    <w:r>
      <w:rPr>
        <w:b/>
      </w:rPr>
      <w:t>-16/2016-5</w:t>
    </w:r>
  </w:p>
  <w:p w:rsidRDefault="00951AF3" w:rsidP="00951AF3" w:rsidR="00951AF3">
    <w:pPr>
      <w:rPr>
        <w:b/>
      </w:rPr>
    </w:pPr>
  </w:p>
  <w:p w:rsidRDefault="00C83EA2" w:rsidP="008D4F73" w:rsidR="00C83EA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32471"/>
    <w:multiLevelType w:val="hybridMultilevel"/>
    <w:tmpl w:val="2EA26B9A"/>
    <w:lvl w:tplc="35CEA56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3A20EF"/>
    <w:multiLevelType w:val="hybridMultilevel"/>
    <w:tmpl w:val="61F688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B53F4B"/>
    <w:multiLevelType w:val="hybridMultilevel"/>
    <w:tmpl w:val="2FD44B58"/>
    <w:lvl w:tplc="CC520B98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D0390E"/>
    <w:multiLevelType w:val="hybridMultilevel"/>
    <w:tmpl w:val="8878FABE"/>
    <w:lvl w:tplc="4E800E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99F4F3D"/>
    <w:multiLevelType w:val="hybridMultilevel"/>
    <w:tmpl w:val="D144A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05C86"/>
    <w:rsid w:val="000648CA"/>
    <w:rsid w:val="0007229D"/>
    <w:rsid w:val="000814EF"/>
    <w:rsid w:val="00097094"/>
    <w:rsid w:val="000B1558"/>
    <w:rsid w:val="000B657A"/>
    <w:rsid w:val="000C6E6B"/>
    <w:rsid w:val="000E0589"/>
    <w:rsid w:val="000E16FE"/>
    <w:rsid w:val="000E4493"/>
    <w:rsid w:val="00112CEB"/>
    <w:rsid w:val="001269C3"/>
    <w:rsid w:val="001A0C7C"/>
    <w:rsid w:val="001E2525"/>
    <w:rsid w:val="002052AE"/>
    <w:rsid w:val="00254687"/>
    <w:rsid w:val="00263EB1"/>
    <w:rsid w:val="00270CCE"/>
    <w:rsid w:val="00272458"/>
    <w:rsid w:val="002C795E"/>
    <w:rsid w:val="00331FBF"/>
    <w:rsid w:val="00345685"/>
    <w:rsid w:val="003548F1"/>
    <w:rsid w:val="00390CE7"/>
    <w:rsid w:val="003A12CD"/>
    <w:rsid w:val="003B6CA5"/>
    <w:rsid w:val="003D414C"/>
    <w:rsid w:val="003E5F85"/>
    <w:rsid w:val="003F50E6"/>
    <w:rsid w:val="00413419"/>
    <w:rsid w:val="00471505"/>
    <w:rsid w:val="0047507C"/>
    <w:rsid w:val="0047664F"/>
    <w:rsid w:val="00477500"/>
    <w:rsid w:val="00491BBD"/>
    <w:rsid w:val="00492C9D"/>
    <w:rsid w:val="00502B6C"/>
    <w:rsid w:val="0051377E"/>
    <w:rsid w:val="00521508"/>
    <w:rsid w:val="00540DE9"/>
    <w:rsid w:val="005959F5"/>
    <w:rsid w:val="005C185F"/>
    <w:rsid w:val="005F31BA"/>
    <w:rsid w:val="006450F1"/>
    <w:rsid w:val="0065580A"/>
    <w:rsid w:val="00695E45"/>
    <w:rsid w:val="006A6005"/>
    <w:rsid w:val="006E7E3A"/>
    <w:rsid w:val="006F01F7"/>
    <w:rsid w:val="006F2AFE"/>
    <w:rsid w:val="00717816"/>
    <w:rsid w:val="0072136B"/>
    <w:rsid w:val="007275C6"/>
    <w:rsid w:val="00727C32"/>
    <w:rsid w:val="0073540B"/>
    <w:rsid w:val="00741940"/>
    <w:rsid w:val="0074704C"/>
    <w:rsid w:val="00754BBC"/>
    <w:rsid w:val="00766262"/>
    <w:rsid w:val="00771176"/>
    <w:rsid w:val="007A00E5"/>
    <w:rsid w:val="007A2B9A"/>
    <w:rsid w:val="007C1BC2"/>
    <w:rsid w:val="007C5114"/>
    <w:rsid w:val="007E2EFC"/>
    <w:rsid w:val="00801941"/>
    <w:rsid w:val="00801B59"/>
    <w:rsid w:val="00802194"/>
    <w:rsid w:val="00805533"/>
    <w:rsid w:val="008240E6"/>
    <w:rsid w:val="0085503C"/>
    <w:rsid w:val="00860B19"/>
    <w:rsid w:val="00872E19"/>
    <w:rsid w:val="00896B3F"/>
    <w:rsid w:val="008A4DBE"/>
    <w:rsid w:val="008D0829"/>
    <w:rsid w:val="008D4F73"/>
    <w:rsid w:val="00917103"/>
    <w:rsid w:val="0093116F"/>
    <w:rsid w:val="00951AF3"/>
    <w:rsid w:val="00964B0E"/>
    <w:rsid w:val="00980F4A"/>
    <w:rsid w:val="009C00AF"/>
    <w:rsid w:val="009C4513"/>
    <w:rsid w:val="009D237E"/>
    <w:rsid w:val="009D3145"/>
    <w:rsid w:val="009D3DD1"/>
    <w:rsid w:val="009E20A8"/>
    <w:rsid w:val="00A13941"/>
    <w:rsid w:val="00A34990"/>
    <w:rsid w:val="00A3612E"/>
    <w:rsid w:val="00A40F8C"/>
    <w:rsid w:val="00A75869"/>
    <w:rsid w:val="00A83CD2"/>
    <w:rsid w:val="00A90724"/>
    <w:rsid w:val="00A92070"/>
    <w:rsid w:val="00AD2632"/>
    <w:rsid w:val="00AD4413"/>
    <w:rsid w:val="00AE5FEB"/>
    <w:rsid w:val="00AF5A01"/>
    <w:rsid w:val="00AF5E73"/>
    <w:rsid w:val="00B01516"/>
    <w:rsid w:val="00B24032"/>
    <w:rsid w:val="00B32D87"/>
    <w:rsid w:val="00B93C7A"/>
    <w:rsid w:val="00BA32AE"/>
    <w:rsid w:val="00BA3B7A"/>
    <w:rsid w:val="00BD48D6"/>
    <w:rsid w:val="00C273CA"/>
    <w:rsid w:val="00C3574F"/>
    <w:rsid w:val="00C83EA2"/>
    <w:rsid w:val="00C97D06"/>
    <w:rsid w:val="00D00818"/>
    <w:rsid w:val="00D05AF4"/>
    <w:rsid w:val="00D230E9"/>
    <w:rsid w:val="00D27384"/>
    <w:rsid w:val="00D36355"/>
    <w:rsid w:val="00D62294"/>
    <w:rsid w:val="00D6409A"/>
    <w:rsid w:val="00D67FC2"/>
    <w:rsid w:val="00D80EF3"/>
    <w:rsid w:val="00D9516A"/>
    <w:rsid w:val="00DB6A5F"/>
    <w:rsid w:val="00E129F0"/>
    <w:rsid w:val="00E1456A"/>
    <w:rsid w:val="00E16754"/>
    <w:rsid w:val="00E244A0"/>
    <w:rsid w:val="00E344E9"/>
    <w:rsid w:val="00E41FD1"/>
    <w:rsid w:val="00E80E36"/>
    <w:rsid w:val="00E84402"/>
    <w:rsid w:val="00E927A0"/>
    <w:rsid w:val="00F034D2"/>
    <w:rsid w:val="00F23D73"/>
    <w:rsid w:val="00F57A5A"/>
    <w:rsid w:val="00F82E8F"/>
    <w:rsid w:val="00F862B2"/>
    <w:rsid w:val="00F9678C"/>
    <w:rsid w:val="00FD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E5FE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Odlomakpopisa" w:type="paragraph">
    <w:name w:val="List Paragraph"/>
    <w:basedOn w:val="Normal"/>
    <w:uiPriority w:val="34"/>
    <w:qFormat/>
    <w:rsid w:val="00951A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C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0C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CC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CC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CC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E5FE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Odlomakpopisa" w:type="paragraph">
    <w:name w:val="List Paragraph"/>
    <w:basedOn w:val="Normal"/>
    <w:uiPriority w:val="34"/>
    <w:qFormat/>
    <w:rsid w:val="00951A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C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0C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CC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C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C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039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444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13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55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968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Sp-16/2016-5</izvorni_sadrzaj>
    <derivirana_varijabla naziv="DomainObject.Oznaka_1">Sp-16/2016-5</derivirana_varijabla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2017.</izvorni_sadrzaj>
    <derivirana_varijabla naziv="DomainObject.Predmet.DatumRjesavanja_1">23.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Sp-16/2016</izvorni_sadrzaj>
    <derivirana_varijabla naziv="DomainObject.Predmet.OznakaBroj_1">Sp-16/2016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Konig</izvorni_sadrzaj>
    <derivirana_varijabla naziv="DomainObject.Predmet.StrankaFormated_1">  Antun Konig</derivirana_varijabla>
  </DomainObject.Predmet.StrankaFormated>
  <DomainObject.Predmet.StrankaFormatedOIB>
    <izvorni_sadrzaj>  Antun Konig, OIB 84123615978</izvorni_sadrzaj>
    <derivirana_varijabla naziv="DomainObject.Predmet.StrankaFormatedOIB_1">  Antun Konig, OIB 84123615978</derivirana_varijabla>
  </DomainObject.Predmet.StrankaFormatedOIB>
  <DomainObject.Predmet.StrankaFormatedWithAdress>
    <izvorni_sadrzaj> Antun Konig, Braće Radić 14, 31431 Čepin</izvorni_sadrzaj>
    <derivirana_varijabla naziv="DomainObject.Predmet.StrankaFormatedWithAdress_1"> Antun Konig, Braće Radić 14, 31431 Čepin</derivirana_varijabla>
  </DomainObject.Predmet.StrankaFormatedWithAdress>
  <DomainObject.Predmet.StrankaFormatedWithAdressOIB>
    <izvorni_sadrzaj> Antun Konig, OIB 84123615978, Braće Radić 14, 31431 Čepin</izvorni_sadrzaj>
    <derivirana_varijabla naziv="DomainObject.Predmet.StrankaFormatedWithAdressOIB_1"> Antun Konig, OIB 84123615978, Braće Radić 14, 31431 Čepin</derivirana_varijabla>
  </DomainObject.Predmet.StrankaFormatedWithAdressOIB>
  <DomainObject.Predmet.StrankaWithAdress>
    <izvorni_sadrzaj>Antun Konig Braće Radić 14,31431 Čepin</izvorni_sadrzaj>
    <derivirana_varijabla naziv="DomainObject.Predmet.StrankaWithAdress_1">Antun Konig Braće Radić 14,31431 Čepin</derivirana_varijabla>
  </DomainObject.Predmet.StrankaWithAdress>
  <DomainObject.Predmet.StrankaWithAdressOIB>
    <izvorni_sadrzaj>Antun Konig, OIB 84123615978, Braće Radić 14,31431 Čepin</izvorni_sadrzaj>
    <derivirana_varijabla naziv="DomainObject.Predmet.StrankaWithAdressOIB_1">Antun Konig, OIB 84123615978, Braće Radić 14,31431 Čepin</derivirana_varijabla>
  </DomainObject.Predmet.StrankaWithAdressOIB>
  <DomainObject.Predmet.StrankaNazivFormated>
    <izvorni_sadrzaj>Antun Konig</izvorni_sadrzaj>
    <derivirana_varijabla naziv="DomainObject.Predmet.StrankaNazivFormated_1">Antun Konig</derivirana_varijabla>
  </DomainObject.Predmet.StrankaNazivFormated>
  <DomainObject.Predmet.StrankaNazivFormatedOIB>
    <izvorni_sadrzaj>Antun Konig, OIB 84123615978</izvorni_sadrzaj>
    <derivirana_varijabla naziv="DomainObject.Predmet.StrankaNazivFormatedOIB_1">Antun Konig, OIB 84123615978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Antun Konig</item>
    </izvorni_sadrzaj>
    <derivirana_varijabla naziv="DomainObject.Predmet.StrankaListFormated_1">
      <item>Antun Konig</item>
    </derivirana_varijabla>
  </DomainObject.Predmet.StrankaListFormated>
  <DomainObject.Predmet.StrankaListFormatedOIB>
    <izvorni_sadrzaj>
      <item>Antun Konig, OIB 84123615978</item>
    </izvorni_sadrzaj>
    <derivirana_varijabla naziv="DomainObject.Predmet.StrankaListFormatedOIB_1">
      <item>Antun Konig, OIB 84123615978</item>
    </derivirana_varijabla>
  </DomainObject.Predmet.StrankaListFormatedOIB>
  <DomainObject.Predmet.StrankaListFormatedWithAdress>
    <izvorni_sadrzaj>
      <item>Antun Konig, Braće Radić 14, 31431 Čepin</item>
    </izvorni_sadrzaj>
    <derivirana_varijabla naziv="DomainObject.Predmet.StrankaListFormatedWithAdress_1">
      <item>Antun Konig, Braće Radić 14, 31431 Čepin</item>
    </derivirana_varijabla>
  </DomainObject.Predmet.StrankaListFormatedWithAdress>
  <DomainObject.Predmet.StrankaListFormatedWithAdressOIB>
    <izvorni_sadrzaj>
      <item>Antun Konig, OIB 84123615978, Braće Radić 14, 31431 Čepin</item>
    </izvorni_sadrzaj>
    <derivirana_varijabla naziv="DomainObject.Predmet.StrankaListFormatedWithAdressOIB_1">
      <item>Antun Konig, OIB 84123615978, Braće Radić 14, 31431 Čepin</item>
    </derivirana_varijabla>
  </DomainObject.Predmet.StrankaListFormatedWithAdressOIB>
  <DomainObject.Predmet.StrankaListNazivFormated>
    <izvorni_sadrzaj>
      <item>Antun Konig</item>
    </izvorni_sadrzaj>
    <derivirana_varijabla naziv="DomainObject.Predmet.StrankaListNazivFormated_1">
      <item>Antun Konig</item>
    </derivirana_varijabla>
  </DomainObject.Predmet.StrankaListNazivFormated>
  <DomainObject.Predmet.StrankaListNazivFormatedOIB>
    <izvorni_sadrzaj>
      <item>Antun Konig, OIB 84123615978</item>
    </izvorni_sadrzaj>
    <derivirana_varijabla naziv="DomainObject.Predmet.StrankaListNazivFormatedOIB_1">
      <item>Antun Konig, OIB 84123615978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Sp-16/2016-5</izvorni_sadrzaj>
    <derivirana_varijabla naziv="DomainObject.PoslovniBrojDokumenta_1">Sp-16/2016-5</derivirana_varijabla>
  </DomainObject.PoslovniBrojDokumenta>
  <DomainObject.Predmet.StrankaIDrugi>
    <izvorni_sadrzaj>Antun Konig</izvorni_sadrzaj>
    <derivirana_varijabla naziv="DomainObject.Predmet.StrankaIDrugi_1">Antun Konig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Antun Konig, OIB 84123615978, Braće Radić 14, 31431 Čepin</izvorni_sadrzaj>
    <derivirana_varijabla naziv="DomainObject.Predmet.StrankaIDrugiAdressOIB_1">Antun Konig, OIB 84123615978, Braće Radić 14, 31431 Čepin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2017.</izvorni_sadrzaj>
    <derivirana_varijabla naziv="DomainObject.Predmet.OdlukaRjesenje.DatumDonosenjaOdluke_1">23. siječnja 2017.</derivirana_varijabla>
  </DomainObject.Predmet.OdlukaRjesenje.DatumDonosenjaOdluke>
  <DomainObject.Predmet.OdlukaRjesenje.DatumPravomocnosti>
    <izvorni_sadrzaj>16. veljače 2017.</izvorni_sadrzaj>
    <derivirana_varijabla naziv="DomainObject.Predmet.OdlukaRjesenje.DatumPravomocnosti_1">16. veljače 2017.</derivirana_varijabla>
  </DomainObject.Predmet.OdlukaRjesenje.DatumPravomocnosti>
  <DomainObject.Predmet.OdlukaRjesenje.Oznaka>
    <izvorni_sadrzaj>Sp-16/2016-3</izvorni_sadrzaj>
    <derivirana_varijabla naziv="DomainObject.Predmet.OdlukaRjesenje.Oznaka_1">Sp-16/2016-3</derivirana_varijabla>
  </DomainObject.Predmet.OdlukaRjesenje.Oznaka>
  <DomainObject.Predmet.SudioniciListNaziv>
    <izvorni_sadrzaj>
      <item>Antun Konig</item>
    </izvorni_sadrzaj>
    <derivirana_varijabla naziv="DomainObject.Predmet.SudioniciListNaziv_1">
      <item>Antun Konig</item>
    </derivirana_varijabla>
  </DomainObject.Predmet.SudioniciListNaziv>
  <DomainObject.Predmet.SudioniciListAdressOIB>
    <izvorni_sadrzaj>
      <item>Antun Konig, OIB 84123615978, Braće Radić 14,31431 Čepin</item>
    </izvorni_sadrzaj>
    <derivirana_varijabla naziv="DomainObject.Predmet.SudioniciListAdressOIB_1">
      <item>Antun Konig, OIB 84123615978, Braće Radić 14,31431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84123615978</item>
    </izvorni_sadrzaj>
    <derivirana_varijabla naziv="DomainObject.Predmet.SudioniciListNazivOIB_1">
      <item>, OIB 84123615978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610FA6-3883-494B-8BA0-70F20DDF0E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1877</properties:Characters>
  <properties:Lines>81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 P-909/03-16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2017-05-05T07:48:00Z</dcterms:created>
  <dc:creator>liscicd</dc:creator>
  <cp:lastModifiedBy>Tonkica Topić</cp:lastModifiedBy>
  <cp:lastPrinted>2017-05-05T07:57:00Z</cp:lastPrinted>
  <dcterms:modified xmlns:xsi="http://www.w3.org/2001/XMLSchema-instance" xsi:type="dcterms:W3CDTF">2017-05-05T08:06:00Z</dcterms:modified>
  <cp:revision>6</cp:revision>
  <dc:title>IV P-909/03-16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Sp-16/2016-5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