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afc6" w14:paraId="35fafc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B901F5">
        <w:rPr>
          <w:szCs w:val="24"/>
        </w:rPr>
        <w:t>15</w:t>
      </w:r>
      <w:r w:rsidR="0090293D">
        <w:rPr>
          <w:szCs w:val="24"/>
        </w:rPr>
        <w:t xml:space="preserve">. </w:t>
      </w:r>
      <w:r w:rsidR="00B901F5">
        <w:rPr>
          <w:szCs w:val="24"/>
        </w:rPr>
        <w:t>rujna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901F5" w:rsidRPr="00B901F5">
        <w:rPr>
          <w:szCs w:val="24"/>
        </w:rPr>
        <w:t xml:space="preserve">COLOMBO d.o.o., </w:t>
      </w:r>
      <w:proofErr w:type="spellStart"/>
      <w:r w:rsidR="00B901F5" w:rsidRPr="00B901F5">
        <w:rPr>
          <w:szCs w:val="24"/>
        </w:rPr>
        <w:t>Lozovac</w:t>
      </w:r>
      <w:proofErr w:type="spellEnd"/>
      <w:r w:rsidR="00B901F5" w:rsidRPr="00B901F5">
        <w:rPr>
          <w:szCs w:val="24"/>
        </w:rPr>
        <w:t xml:space="preserve"> (Grad Šibenik), </w:t>
      </w:r>
      <w:proofErr w:type="spellStart"/>
      <w:r w:rsidR="00B901F5" w:rsidRPr="00B901F5">
        <w:rPr>
          <w:szCs w:val="24"/>
        </w:rPr>
        <w:t>Bukići</w:t>
      </w:r>
      <w:proofErr w:type="spellEnd"/>
      <w:r w:rsidR="00B901F5" w:rsidRPr="00B901F5">
        <w:rPr>
          <w:szCs w:val="24"/>
        </w:rPr>
        <w:t xml:space="preserve"> 28, OIB: 19223776646</w:t>
      </w:r>
      <w:r w:rsidR="0090293D">
        <w:rPr>
          <w:szCs w:val="24"/>
        </w:rPr>
        <w:t xml:space="preserve">, </w:t>
      </w:r>
      <w:r w:rsidR="00B901F5">
        <w:rPr>
          <w:color w:themeColor="text1" w:val="000000"/>
          <w:szCs w:val="24"/>
        </w:rPr>
        <w:t>28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1F5">
        <w:rPr>
          <w:rFonts w:cs="Times New Roman" w:hAnsi="Times New Roman" w:ascii="Times New Roman"/>
          <w:color w:themeColor="text1" w:val="000000"/>
          <w:sz w:val="24"/>
          <w:szCs w:val="24"/>
        </w:rPr>
        <w:t>28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E7D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901F5">
      <w:rPr>
        <w:rFonts w:cs="Times New Roman" w:eastAsia="Times New Roman" w:hAnsi="Times New Roman" w:ascii="Times New Roman"/>
        <w:sz w:val="24"/>
        <w:szCs w:val="24"/>
        <w:lang w:eastAsia="hr-HR"/>
      </w:rPr>
      <w:t>395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901F5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D78ED"/>
    <w:rsid w:val="00302F28"/>
    <w:rsid w:val="003474B3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78682E"/>
    <w:rsid w:val="007E7D38"/>
    <w:rsid w:val="00806A6A"/>
    <w:rsid w:val="00850DC5"/>
    <w:rsid w:val="00856038"/>
    <w:rsid w:val="00865BC1"/>
    <w:rsid w:val="00873F4D"/>
    <w:rsid w:val="008A6E67"/>
    <w:rsid w:val="008F7B0C"/>
    <w:rsid w:val="00901178"/>
    <w:rsid w:val="00901EF8"/>
    <w:rsid w:val="0090293D"/>
    <w:rsid w:val="009B665E"/>
    <w:rsid w:val="009D20AE"/>
    <w:rsid w:val="00A42F74"/>
    <w:rsid w:val="00A579E3"/>
    <w:rsid w:val="00B763FC"/>
    <w:rsid w:val="00B901F5"/>
    <w:rsid w:val="00BA3153"/>
    <w:rsid w:val="00BB1452"/>
    <w:rsid w:val="00C15265"/>
    <w:rsid w:val="00CE25E2"/>
    <w:rsid w:val="00D16FD6"/>
    <w:rsid w:val="00D64751"/>
    <w:rsid w:val="00D815AD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E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6E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6E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6E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6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6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6E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COLOMBO d.o.o. za trgovinu, ugostiteljstvo i turizam</izvorni_sadrzaj>
    <derivirana_varijabla naziv="DomainObject.Predmet.ProtustrankaFormated_1">  COLOMBO d.o.o. za trgovinu, ugostiteljstvo i turizam</derivirana_varijabla>
  </DomainObject.Predmet.ProtustrankaFormated>
  <DomainObject.Predmet.ProtustrankaFormatedOIB>
    <izvorni_sadrzaj>  COLOMBO d.o.o. za trgovinu, ugostiteljstvo i turizam, OIB 19223776646</izvorni_sadrzaj>
    <derivirana_varijabla naziv="DomainObject.Predmet.ProtustrankaFormatedOIB_1">  COLOMBO d.o.o. za trgovinu, ugostiteljstvo i turizam, OIB 19223776646</derivirana_varijabla>
  </DomainObject.Predmet.ProtustrankaFormatedOIB>
  <DomainObject.Predmet.ProtustrankaFormatedWithAdress>
    <izvorni_sadrzaj> COLOMBO d.o.o. za trgovinu, ugostiteljstvo i turizam, Bukići 28, 22221 Lozovac</izvorni_sadrzaj>
    <derivirana_varijabla naziv="DomainObject.Predmet.ProtustrankaFormatedWithAdress_1"> COLOMBO d.o.o. za trgovinu, ugostiteljstvo i turizam, Bukići 28, 22221 Lozovac</derivirana_varijabla>
  </DomainObject.Predmet.ProtustrankaFormatedWithAdress>
  <DomainObject.Predmet.ProtustrankaFormatedWithAdressOIB>
    <izvorni_sadrzaj> COLOMBO d.o.o. za trgovinu, ugostiteljstvo i turizam, OIB 19223776646, Bukići 28, 22221 Lozovac</izvorni_sadrzaj>
    <derivirana_varijabla naziv="DomainObject.Predmet.ProtustrankaFormatedWithAdressOIB_1"> COLOMBO d.o.o. za trgovinu, ugostiteljstvo i turizam, OIB 19223776646, Bukići 28, 22221 Lozovac</derivirana_varijabla>
  </DomainObject.Predmet.ProtustrankaFormatedWithAdressOIB>
  <DomainObject.Predmet.ProtustrankaWithAdress>
    <izvorni_sadrzaj>COLOMBO d.o.o. za trgovinu, ugostiteljstvo i turizam Bukići 28, 22221 Lozovac</izvorni_sadrzaj>
    <derivirana_varijabla naziv="DomainObject.Predmet.ProtustrankaWithAdress_1">COLOMBO d.o.o. za trgovinu, ugostiteljstvo i turizam Bukići 28, 22221 Lozovac</derivirana_varijabla>
  </DomainObject.Predmet.ProtustrankaWithAdress>
  <DomainObject.Predmet.ProtustrankaWithAdressOIB>
    <izvorni_sadrzaj>COLOMBO d.o.o. za trgovinu, ugostiteljstvo i turizam, OIB 19223776646, Bukići 28, 22221 Lozovac</izvorni_sadrzaj>
    <derivirana_varijabla naziv="DomainObject.Predmet.ProtustrankaWithAdressOIB_1">COLOMBO d.o.o. za trgovinu, ugostiteljstvo i turizam, OIB 19223776646, Bukići 28, 22221 Lozovac</derivirana_varijabla>
  </DomainObject.Predmet.ProtustrankaWithAdressOIB>
  <DomainObject.Predmet.ProtustrankaNazivFormated>
    <izvorni_sadrzaj>COLOMBO d.o.o. za trgovinu, ugostiteljstvo i turizam</izvorni_sadrzaj>
    <derivirana_varijabla naziv="DomainObject.Predmet.ProtustrankaNazivFormated_1">COLOMBO d.o.o. za trgovinu, ugostiteljstvo i turizam</derivirana_varijabla>
  </DomainObject.Predmet.ProtustrankaNazivFormated>
  <DomainObject.Predmet.ProtustrankaNazivFormatedOIB>
    <izvorni_sadrzaj>COLOMBO d.o.o. za trgovinu, ugostiteljstvo i turizam, OIB 19223776646</izvorni_sadrzaj>
    <derivirana_varijabla naziv="DomainObject.Predmet.ProtustrankaNazivFormatedOIB_1">COLOMBO d.o.o. za trgovinu, ugostiteljstvo i turizam, OIB 19223776646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COLOMBO d.o.o. za trgovinu, ugostiteljstvo i turizam</item>
    </izvorni_sadrzaj>
    <derivirana_varijabla naziv="DomainObject.Predmet.ProtuStrankaListFormated_1">
      <item>COLOMBO d.o.o. za trgovinu, ugostiteljstvo i turizam</item>
    </derivirana_varijabla>
  </DomainObject.Predmet.ProtuStrankaListFormated>
  <DomainObject.Predmet.ProtuStrankaListFormatedOIB>
    <izvorni_sadrzaj>
      <item>COLOMBO d.o.o. za trgovinu, ugostiteljstvo i turizam, OIB 19223776646</item>
    </izvorni_sadrzaj>
    <derivirana_varijabla naziv="DomainObject.Predmet.ProtuStrankaListFormatedOIB_1">
      <item>COLOMBO d.o.o. za trgovinu, ugostiteljstvo i turizam, OIB 19223776646</item>
    </derivirana_varijabla>
  </DomainObject.Predmet.ProtuStrankaListFormatedOIB>
  <DomainObject.Predmet.ProtuStrankaListFormatedWithAdress>
    <izvorni_sadrzaj>
      <item>COLOMBO d.o.o. za trgovinu, ugostiteljstvo i turizam, Bukići 28, 22221 Lozovac</item>
    </izvorni_sadrzaj>
    <derivirana_varijabla naziv="DomainObject.Predmet.ProtuStrankaListFormatedWithAdress_1">
      <item>COLOMBO d.o.o. za trgovinu, ugostiteljstvo i turizam, Bukići 28, 22221 Lozovac</item>
    </derivirana_varijabla>
  </DomainObject.Predmet.ProtuStrankaListFormatedWithAdress>
  <DomainObject.Predmet.ProtuStrankaListFormatedWithAdressOIB>
    <izvorni_sadrzaj>
      <item>COLOMBO d.o.o. za trgovinu, ugostiteljstvo i turizam, OIB 19223776646, Bukići 28, 22221 Lozovac</item>
    </izvorni_sadrzaj>
    <derivirana_varijabla naziv="DomainObject.Predmet.ProtuStrankaListFormatedWithAdressOIB_1">
      <item>COLOMBO d.o.o. za trgovinu, ugostiteljstvo i turizam, OIB 19223776646, Bukići 28, 22221 Lozovac</item>
    </derivirana_varijabla>
  </DomainObject.Predmet.ProtuStrankaListFormatedWithAdressOIB>
  <DomainObject.Predmet.ProtuStrankaListNazivFormated>
    <izvorni_sadrzaj>
      <item>COLOMBO d.o.o. za trgovinu, ugostiteljstvo i turizam</item>
    </izvorni_sadrzaj>
    <derivirana_varijabla naziv="DomainObject.Predmet.ProtuStrankaListNazivFormated_1">
      <item>COLOMBO d.o.o. za trgovinu, ugostiteljstvo i turizam</item>
    </derivirana_varijabla>
  </DomainObject.Predmet.ProtuStrankaListNazivFormated>
  <DomainObject.Predmet.ProtuStrankaListNazivFormatedOIB>
    <izvorni_sadrzaj>
      <item>COLOMBO d.o.o. za trgovinu, ugostiteljstvo i turizam, OIB 19223776646</item>
    </izvorni_sadrzaj>
    <derivirana_varijabla naziv="DomainObject.Predmet.ProtuStrankaListNazivFormatedOIB_1">
      <item>COLOMBO d.o.o. za trgovinu, ugostiteljstvo i turizam, OIB 19223776646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COLOMBO d.o.o. za trgovinu, ugostiteljstvo i turizam</izvorni_sadrzaj>
    <derivirana_varijabla naziv="DomainObject.Predmet.ProtustrankaIDrugi_1">COLOMBO d.o.o. za trgovinu,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COLOMBO d.o.o. za trgovinu, ugostiteljstvo i turizam, OIB 19223776646, Bukići 28, 22221 Lozovac</izvorni_sadrzaj>
    <derivirana_varijabla naziv="DomainObject.Predmet.ProtustrankaIDrugiAdressOIB_1">COLOMBO d.o.o. za trgovinu, ugostiteljstvo i turizam, OIB 19223776646, Bukići 28,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COLOMBO d.o.o. za trgovinu, ugostiteljstvo i turizam</item>
    </izvorni_sadrzaj>
    <derivirana_varijabla naziv="DomainObject.Predmet.SudioniciListNaziv_1">
      <item>Financijska Agencija-Podružnica Šibenik</item>
      <item>COLOMBO d.o.o. za trgovinu, ugostiteljstvo i turizam</item>
    </derivirana_varijabla>
  </DomainObject.Predmet.SudioniciListNaziv>
  <DomainObject.Predmet.SudioniciListAdressOIB>
    <izvorni_sadrzaj>
      <item>Financijska Agencija-Podružnica Šibenik, OIB 85821130368, Perivoj Luje Marune 1,22000 Šibenik</item>
      <item>COLOMBO d.o.o. za trgovinu, ugostiteljstvo i turizam, OIB 19223776646, Bukići 28,22221 Lozovac</item>
    </izvorni_sadrzaj>
    <derivirana_varijabla naziv="DomainObject.Predmet.SudioniciListAdressOIB_1">
      <item>Financijska Agencija-Podružnica Šibenik, OIB 85821130368, Perivoj Luje Marune 1,22000 Šibenik</item>
      <item>COLOMBO d.o.o. za trgovinu, ugostiteljstvo i turizam, OIB 19223776646, Bukići 28,22221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19223776646</item>
    </izvorni_sadrzaj>
    <derivirana_varijabla naziv="DomainObject.Predmet.SudioniciListNazivOIB_1">
      <item>, OIB 85821130368</item>
      <item>, OIB 19223776646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A129E-FBFD-4100-95F1-6D0DB3A13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985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2017-11-27T11:40:00Z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2017-11-28T12:34:00Z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