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2bcc" w14:paraId="cdd2bcc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E0773C">
        <w:rPr>
          <w:rFonts w:hAnsi="Times New Roman" w:ascii="Times New Roman"/>
          <w:szCs w:val="24"/>
          <w:lang w:val="hr-HR"/>
        </w:rPr>
        <w:t>INDUSTRIJSKI PODOVI d.o.o. za građevinarstvo, usluge i projektiranje, Zagreb, Bužanova 8, OIB 89649446305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E0773C">
        <w:rPr>
          <w:rFonts w:hAnsi="Times New Roman" w:ascii="Times New Roman"/>
          <w:szCs w:val="24"/>
          <w:lang w:val="hr-HR"/>
        </w:rPr>
        <w:t>16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E0773C">
        <w:rPr>
          <w:rFonts w:hAnsi="Times New Roman" w:ascii="Times New Roman"/>
          <w:szCs w:val="24"/>
          <w:lang w:val="hr-HR"/>
        </w:rPr>
        <w:t>ožujka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E0773C">
        <w:rPr>
          <w:rFonts w:hAnsi="Times New Roman" w:ascii="Times New Roman"/>
          <w:szCs w:val="24"/>
        </w:rPr>
        <w:t>INDUSTRIJSKI PODOVI d.o.o. za građevinarstvo, usluge i projektiranje, Zagreb, Bužanova 8, OIB 89649446305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E0773C">
        <w:rPr>
          <w:rFonts w:hAnsi="Times New Roman" w:ascii="Times New Roman"/>
          <w:szCs w:val="24"/>
        </w:rPr>
        <w:t>16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E0773C">
        <w:rPr>
          <w:rFonts w:hAnsi="Times New Roman" w:ascii="Times New Roman"/>
          <w:szCs w:val="24"/>
        </w:rPr>
        <w:t>ožujka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E0773C">
        <w:rPr>
          <w:rFonts w:hAnsi="Times New Roman" w:ascii="Times New Roman"/>
          <w:szCs w:val="24"/>
        </w:rPr>
        <w:t>09,0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E0773C">
        <w:rPr>
          <w:rFonts w:hAnsi="Times New Roman" w:ascii="Times New Roman"/>
          <w:szCs w:val="24"/>
        </w:rPr>
        <w:t>DUŠANKA IVANČEVIĆ, Zagreb, B. Bernardija 1, OIB 59003296761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E0773C">
        <w:rPr>
          <w:rFonts w:hAnsi="Times New Roman" w:ascii="Times New Roman"/>
          <w:szCs w:val="24"/>
        </w:rPr>
        <w:t>INDUSTRIJSKI PODOVI d.o.o. za građevinarstvo, usluge i projektiranje, Zagreb, Bužanova 8, OIB 89649446305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</w:t>
      </w:r>
      <w:r w:rsidR="009B4A14" w:rsidRPr="00E0773C">
        <w:rPr>
          <w:rFonts w:hAnsi="Times New Roman" w:ascii="Times New Roman"/>
          <w:szCs w:val="24"/>
          <w:lang w:val="hr-HR"/>
        </w:rPr>
        <w:t xml:space="preserve">članka 444. stav </w:t>
      </w:r>
      <w:r w:rsidR="00BB4D1F" w:rsidRPr="00E0773C">
        <w:rPr>
          <w:rFonts w:hAnsi="Times New Roman" w:ascii="Times New Roman"/>
          <w:szCs w:val="24"/>
          <w:lang w:val="hr-HR"/>
        </w:rPr>
        <w:t xml:space="preserve">1. </w:t>
      </w:r>
      <w:r w:rsidR="009B4A14" w:rsidRPr="00E0773C">
        <w:rPr>
          <w:rFonts w:hAnsi="Times New Roman" w:ascii="Times New Roman"/>
          <w:lang w:val="hr-HR"/>
        </w:rPr>
        <w:t xml:space="preserve">Stečajnog zakona </w:t>
      </w:r>
      <w:r w:rsidR="009B4A14">
        <w:rPr>
          <w:rFonts w:hAnsi="Times New Roman" w:ascii="Times New Roman"/>
          <w:lang w:val="hr-HR"/>
        </w:rPr>
        <w:t xml:space="preserve">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E0773C">
        <w:rPr>
          <w:rFonts w:hAnsi="Times New Roman" w:ascii="Times New Roman"/>
          <w:lang w:val="hr-HR"/>
        </w:rPr>
        <w:t>26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E0773C">
        <w:rPr>
          <w:rFonts w:hAnsi="Times New Roman" w:ascii="Times New Roman"/>
          <w:lang w:val="hr-HR"/>
        </w:rPr>
        <w:t>26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E0773C">
        <w:rPr>
          <w:rFonts w:hAnsi="Times New Roman" w:ascii="Times New Roman"/>
          <w:lang w:val="hr-HR"/>
        </w:rPr>
        <w:t>26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E0773C">
        <w:rPr>
          <w:rFonts w:hAnsi="Times New Roman" w:ascii="Times New Roman"/>
          <w:lang w:val="hr-HR"/>
        </w:rPr>
        <w:t>16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E0773C">
        <w:rPr>
          <w:rFonts w:hAnsi="Times New Roman" w:ascii="Times New Roman"/>
          <w:lang w:val="hr-HR"/>
        </w:rPr>
        <w:t>ožujka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773FC0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73FC0" w:rsidP="00324504" w:rsidR="00773FC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73FC0" w:rsidP="00324504" w:rsidR="00773FC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73FC0" w:rsidR="00773FC0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773FC0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773FC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3FC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773FC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3FC0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773FC0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773FC0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773FC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3FC0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773FC0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E0773C" w:rsidRPr="00773FC0">
        <w:rPr>
          <w:rFonts w:hAnsi="Times New Roman" w:ascii="Times New Roman"/>
          <w:color w:val="FFFFFF"/>
          <w:szCs w:val="24"/>
        </w:rPr>
        <w:t>DUŠANKA IVANČEVIĆ</w:t>
      </w:r>
    </w:p>
    <w:p w:rsidRDefault="00532B71" w:rsidP="007062FE" w:rsidR="007062FE" w:rsidRPr="00773FC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3FC0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773FC0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773FC0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E0773C" w:rsidRPr="00773FC0">
        <w:rPr>
          <w:rFonts w:hAnsi="Times New Roman" w:ascii="Times New Roman"/>
          <w:color w:val="FFFFFF"/>
          <w:szCs w:val="24"/>
          <w:lang w:val="hr-HR"/>
        </w:rPr>
        <w:t>INDUSTRIJSKI PODOVI d.o.o. za građevinarstvo, usluge i projektiranje, Zagreb, Bužanova 8</w:t>
      </w:r>
    </w:p>
    <w:p w:rsidRDefault="0017136E" w:rsidP="007062FE" w:rsidR="0017136E" w:rsidRPr="00773FC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3FC0">
        <w:rPr>
          <w:rFonts w:hAnsi="Times New Roman" w:ascii="Times New Roman"/>
          <w:color w:val="FFFFFF"/>
          <w:szCs w:val="24"/>
          <w:lang w:val="hr-HR"/>
        </w:rPr>
        <w:t>zakonski zastupnik</w:t>
      </w:r>
      <w:r w:rsidR="00E0773C" w:rsidRPr="00773FC0">
        <w:rPr>
          <w:rFonts w:hAnsi="Times New Roman" w:ascii="Times New Roman"/>
          <w:color w:val="FFFFFF"/>
          <w:szCs w:val="24"/>
          <w:lang w:val="hr-HR"/>
        </w:rPr>
        <w:t xml:space="preserve"> Karlo Zujić, Srbija, </w:t>
      </w:r>
      <w:r w:rsidRPr="00773FC0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E0773C" w:rsidRPr="00773FC0">
        <w:rPr>
          <w:rFonts w:hAnsi="Times New Roman" w:ascii="Times New Roman"/>
          <w:color w:val="FFFFFF"/>
          <w:szCs w:val="24"/>
          <w:lang w:val="hr-HR"/>
        </w:rPr>
        <w:t>Bezdan, Kanalska obala 16</w:t>
      </w:r>
    </w:p>
    <w:p w:rsidRDefault="007062FE" w:rsidP="007062FE" w:rsidR="00867F16" w:rsidRPr="00773FC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3FC0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773FC0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773FC0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773FC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3FC0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773FC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3FC0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773FC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3FC0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773FC0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773FC0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773FC0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773FC0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E0773C" w:rsidP="00D44D4F" w:rsidR="00D44D4F" w:rsidRPr="00773FC0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  <w:r w:rsidRPr="00773FC0">
        <w:rPr>
          <w:rFonts w:hAnsi="Times New Roman" w:ascii="Times New Roman"/>
          <w:color w:val="FFFFFF"/>
          <w:sz w:val="32"/>
          <w:u w:val="single"/>
          <w:lang w:val="hr-HR"/>
        </w:rPr>
        <w:t xml:space="preserve"> </w:t>
      </w:r>
    </w:p>
    <w:p w:rsidRDefault="00D44D4F" w:rsidP="00D44D4F" w:rsidR="00D44D4F" w:rsidRPr="00773FC0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3F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E0773C">
      <w:rPr>
        <w:rFonts w:hAnsi="Times New Roman" w:ascii="Times New Roman"/>
        <w:lang w:val="hr-HR"/>
      </w:rPr>
      <w:t>9035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E47DA8">
      <w:rPr>
        <w:rFonts w:hAnsi="Times New Roman" w:ascii="Times New Roman"/>
        <w:lang w:val="hr-HR"/>
      </w:rPr>
      <w:t>9035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2008"/>
    <w:rsid w:val="00112B50"/>
    <w:rsid w:val="00162C96"/>
    <w:rsid w:val="0017136E"/>
    <w:rsid w:val="00182088"/>
    <w:rsid w:val="00324EB2"/>
    <w:rsid w:val="00325928"/>
    <w:rsid w:val="0042162E"/>
    <w:rsid w:val="00445F4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73FC0"/>
    <w:rsid w:val="007A29F9"/>
    <w:rsid w:val="007E390B"/>
    <w:rsid w:val="00817590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0773C"/>
    <w:rsid w:val="00E47DA8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2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0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0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0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0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2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0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0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0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0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St-9035/2015-8</izvorni_sadrzaj>
    <derivirana_varijabla naziv="DomainObject.Oznaka_1">St-9035/2015-8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9035</izvorni_sadrzaj>
    <derivirana_varijabla naziv="DomainObject.Predmet.Broj_1">9035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St-9035/2015</izvorni_sadrzaj>
    <derivirana_varijabla naziv="DomainObject.Predmet.OznakaBroj_1">St-9035/2015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INDUSTRIJSKI PODOVI d.o.o. za građevinarstvo, usluge i projektiranje zastupanog po punomoćniku Karlo Zujić</izvorni_sadrzaj>
    <derivirana_varijabla naziv="DomainObject.Predmet.ProtustrankaFormated_1">  INDUSTRIJSKI PODOVI d.o.o. za građevinarstvo, usluge i projektiranje zastupanog po punomoćniku Karlo Zujić</derivirana_varijabla>
  </DomainObject.Predmet.ProtustrankaFormated>
  <DomainObject.Predmet.ProtustrankaFormatedOIB>
    <izvorni_sadrzaj>  INDUSTRIJSKI PODOVI d.o.o. za građevinarstvo, usluge i projektiranje, OIB 89649446305 zastupanog po punomoćniku Karlo Zujić</izvorni_sadrzaj>
    <derivirana_varijabla naziv="DomainObject.Predmet.ProtustrankaFormatedOIB_1">  INDUSTRIJSKI PODOVI d.o.o. za građevinarstvo, usluge i projektiranje, OIB 89649446305 zastupanog po punomoćniku Karlo Zujić</derivirana_varijabla>
  </DomainObject.Predmet.ProtustrankaFormatedOIB>
  <DomainObject.Predmet.ProtustrankaFormatedWithAdress>
    <izvorni_sadrzaj> INDUSTRIJSKI PODOVI d.o.o. za građevinarstvo, usluge i projektiranje, Bužanova 8, 10000 Zagreb zastupanog po punomoćniku Karlo Zujić</izvorni_sadrzaj>
    <derivirana_varijabla naziv="DomainObject.Predmet.ProtustrankaFormatedWithAdress_1"> INDUSTRIJSKI PODOVI d.o.o. za građevinarstvo, usluge i projektiranje, Bužanova 8, 10000 Zagreb zastupanog po punomoćniku Karlo Zujić</derivirana_varijabla>
  </DomainObject.Predmet.ProtustrankaFormatedWithAdress>
  <DomainObject.Predmet.ProtustrankaFormatedWithAdressOIB>
    <izvorni_sadrzaj> INDUSTRIJSKI PODOVI d.o.o. za građevinarstvo, usluge i projektiranje, OIB 89649446305, Bužanova 8, 10000 Zagreb zastupanog po punomoćniku Karlo Zujić</izvorni_sadrzaj>
    <derivirana_varijabla naziv="DomainObject.Predmet.ProtustrankaFormatedWithAdressOIB_1"> INDUSTRIJSKI PODOVI d.o.o. za građevinarstvo, usluge i projektiranje, OIB 89649446305, Bužanova 8, 10000 Zagreb zastupanog po punomoćniku Karlo Zujić</derivirana_varijabla>
  </DomainObject.Predmet.ProtustrankaFormatedWithAdressOIB>
  <DomainObject.Predmet.ProtustrankaWithAdress>
    <izvorni_sadrzaj>INDUSTRIJSKI PODOVI d.o.o. za građevinarstvo, usluge i projektiranje Bužanova 8, 10000 Zagreb</izvorni_sadrzaj>
    <derivirana_varijabla naziv="DomainObject.Predmet.ProtustrankaWithAdress_1">INDUSTRIJSKI PODOVI d.o.o. za građevinarstvo, usluge i projektiranje Bužanova 8, 10000 Zagreb</derivirana_varijabla>
  </DomainObject.Predmet.ProtustrankaWithAdress>
  <DomainObject.Predmet.ProtustrankaWithAdressOIB>
    <izvorni_sadrzaj>INDUSTRIJSKI PODOVI d.o.o. za građevinarstvo, usluge i projektiranje, OIB 89649446305, Bužanova 8, 10000 Zagreb</izvorni_sadrzaj>
    <derivirana_varijabla naziv="DomainObject.Predmet.ProtustrankaWithAdressOIB_1">INDUSTRIJSKI PODOVI d.o.o. za građevinarstvo, usluge i projektiranje, OIB 89649446305, Bužanova 8, 10000 Zagreb</derivirana_varijabla>
  </DomainObject.Predmet.ProtustrankaWithAdressOIB>
  <DomainObject.Predmet.ProtustrankaNazivFormated>
    <izvorni_sadrzaj>INDUSTRIJSKI PODOVI d.o.o. za građevinarstvo, usluge i projektiranje</izvorni_sadrzaj>
    <derivirana_varijabla naziv="DomainObject.Predmet.ProtustrankaNazivFormated_1">INDUSTRIJSKI PODOVI d.o.o. za građevinarstvo, usluge i projektiranje</derivirana_varijabla>
  </DomainObject.Predmet.ProtustrankaNazivFormated>
  <DomainObject.Predmet.ProtustrankaNazivFormatedOIB>
    <izvorni_sadrzaj>INDUSTRIJSKI PODOVI d.o.o. za građevinarstvo, usluge i projektiranje, OIB 89649446305</izvorni_sadrzaj>
    <derivirana_varijabla naziv="DomainObject.Predmet.ProtustrankaNazivFormatedOIB_1">INDUSTRIJSKI PODOVI d.o.o. za građevinarstvo, usluge i projektiranje, OIB 89649446305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INDUSTRIJSKI PODOVI d.o.o. za građevinarstvo, usluge i projektiranje zastupanog po punomoćniku Karlo Zujić</item>
    </izvorni_sadrzaj>
    <derivirana_varijabla naziv="DomainObject.Predmet.ProtuStrankaListFormated_1">
      <item>INDUSTRIJSKI PODOVI d.o.o. za građevinarstvo, usluge i projektiranje zastupanog po punomoćniku Karlo Zujić</item>
    </derivirana_varijabla>
  </DomainObject.Predmet.ProtuStrankaListFormated>
  <DomainObject.Predmet.ProtuStrankaListFormatedOIB>
    <izvorni_sadrzaj>
      <item>INDUSTRIJSKI PODOVI d.o.o. za građevinarstvo, usluge i projektiranje, OIB 89649446305 zastupanog po punomoćniku Karlo Zujić</item>
    </izvorni_sadrzaj>
    <derivirana_varijabla naziv="DomainObject.Predmet.ProtuStrankaListFormatedOIB_1">
      <item>INDUSTRIJSKI PODOVI d.o.o. za građevinarstvo, usluge i projektiranje, OIB 89649446305 zastupanog po punomoćniku Karlo Zujić</item>
    </derivirana_varijabla>
  </DomainObject.Predmet.ProtuStrankaListFormatedOIB>
  <DomainObject.Predmet.ProtuStrankaListFormatedWithAdress>
    <izvorni_sadrzaj>
      <item>INDUSTRIJSKI PODOVI d.o.o. za građevinarstvo, usluge i projektiranje, Bužanova 8, 10000 Zagreb zastupanog po punomoćniku Karlo Zujić</item>
    </izvorni_sadrzaj>
    <derivirana_varijabla naziv="DomainObject.Predmet.ProtuStrankaListFormatedWithAdress_1">
      <item>INDUSTRIJSKI PODOVI d.o.o. za građevinarstvo, usluge i projektiranje, Bužanova 8, 10000 Zagreb zastupanog po punomoćniku Karlo Zujić</item>
    </derivirana_varijabla>
  </DomainObject.Predmet.ProtuStrankaListFormatedWithAdress>
  <DomainObject.Predmet.ProtuStrankaListFormatedWithAdressOIB>
    <izvorni_sadrzaj>
      <item>INDUSTRIJSKI PODOVI d.o.o. za građevinarstvo, usluge i projektiranje, OIB 89649446305, Bužanova 8, 10000 Zagreb zastupanog po punomoćniku Karlo Zujić</item>
    </izvorni_sadrzaj>
    <derivirana_varijabla naziv="DomainObject.Predmet.ProtuStrankaListFormatedWithAdressOIB_1">
      <item>INDUSTRIJSKI PODOVI d.o.o. za građevinarstvo, usluge i projektiranje, OIB 89649446305, Bužanova 8, 10000 Zagreb zastupanog po punomoćniku Karlo Zujić</item>
    </derivirana_varijabla>
  </DomainObject.Predmet.ProtuStrankaListFormatedWithAdressOIB>
  <DomainObject.Predmet.ProtuStrankaListNazivFormated>
    <izvorni_sadrzaj>
      <item>INDUSTRIJSKI PODOVI d.o.o. za građevinarstvo, usluge i projektiranje</item>
    </izvorni_sadrzaj>
    <derivirana_varijabla naziv="DomainObject.Predmet.ProtuStrankaListNazivFormated_1">
      <item>INDUSTRIJSKI PODOVI d.o.o. za građevinarstvo, usluge i projektiranje</item>
    </derivirana_varijabla>
  </DomainObject.Predmet.ProtuStrankaListNazivFormated>
  <DomainObject.Predmet.ProtuStrankaListNazivFormatedOIB>
    <izvorni_sadrzaj>
      <item>INDUSTRIJSKI PODOVI d.o.o. za građevinarstvo, usluge i projektiranje, OIB 89649446305</item>
    </izvorni_sadrzaj>
    <derivirana_varijabla naziv="DomainObject.Predmet.ProtuStrankaListNazivFormatedOIB_1">
      <item>INDUSTRIJSKI PODOVI d.o.o. za građevinarstvo, usluge i projektiranje, OIB 89649446305</item>
    </derivirana_varijabla>
  </DomainObject.Predmet.ProtuStrankaListNazivFormatedOIB>
  <DomainObject.Predmet.OstaliListFormated>
    <izvorni_sadrzaj>
      <item>Karlo Zujić punomoćnik sudionika u postupku INDUSTRIJSKI PODOVI d.o.o. za građevinarstvo, usluge i projektiranje</item>
    </izvorni_sadrzaj>
    <derivirana_varijabla naziv="DomainObject.Predmet.OstaliListFormated_1">
      <item>Karlo Zujić punomoćnik sudionika u postupku INDUSTRIJSKI PODOVI d.o.o. za građevinarstvo, usluge i projektiranje</item>
    </derivirana_varijabla>
  </DomainObject.Predmet.OstaliListFormated>
  <DomainObject.Predmet.OstaliListFormatedOIB>
    <izvorni_sadrzaj>
      <item>Karlo Zujić, OIB 46746884222 punomoćnik sudionika u postupku INDUSTRIJSKI PODOVI d.o.o. za građevinarstvo, usluge i projektiranje</item>
    </izvorni_sadrzaj>
    <derivirana_varijabla naziv="DomainObject.Predmet.OstaliListFormatedOIB_1">
      <item>Karlo Zujić, OIB 46746884222 punomoćnik sudionika u postupku INDUSTRIJSKI PODOVI d.o.o. za građevinarstvo, usluge i projektiranje</item>
    </derivirana_varijabla>
  </DomainObject.Predmet.OstaliListFormatedOIB>
  <DomainObject.Predmet.OstaliListFormatedWithAdress>
    <izvorni_sadrzaj>
      <item>Karlo Zujić, Kanalska Obala 16, Bezdan punomoćnik sudionika u postupku INDUSTRIJSKI PODOVI d.o.o. za građevinarstvo, usluge i projektiranje</item>
    </izvorni_sadrzaj>
    <derivirana_varijabla naziv="DomainObject.Predmet.OstaliListFormatedWithAdress_1">
      <item>Karlo Zujić, Kanalska Obala 16, Bezdan punomoćnik sudionika u postupku INDUSTRIJSKI PODOVI d.o.o. za građevinarstvo, usluge i projektiranje</item>
    </derivirana_varijabla>
  </DomainObject.Predmet.OstaliListFormatedWithAdress>
  <DomainObject.Predmet.OstaliListFormatedWithAdressOIB>
    <izvorni_sadrzaj>
      <item>Karlo Zujić, OIB 46746884222, Kanalska Obala 16, Bezdan punomoćnik sudionika u postupku INDUSTRIJSKI PODOVI d.o.o. za građevinarstvo, usluge i projektiranje</item>
    </izvorni_sadrzaj>
    <derivirana_varijabla naziv="DomainObject.Predmet.OstaliListFormatedWithAdressOIB_1">
      <item>Karlo Zujić, OIB 46746884222, Kanalska Obala 16, Bezdan punomoćnik sudionika u postupku INDUSTRIJSKI PODOVI d.o.o. za građevinarstvo, usluge i projektiranje</item>
    </derivirana_varijabla>
  </DomainObject.Predmet.OstaliListFormatedWithAdressOIB>
  <DomainObject.Predmet.OstaliListNazivFormated>
    <izvorni_sadrzaj>
      <item>Karlo Zujić</item>
    </izvorni_sadrzaj>
    <derivirana_varijabla naziv="DomainObject.Predmet.OstaliListNazivFormated_1">
      <item>Karlo Zujić</item>
    </derivirana_varijabla>
  </DomainObject.Predmet.OstaliListNazivFormated>
  <DomainObject.Predmet.OstaliListNazivFormatedOIB>
    <izvorni_sadrzaj>
      <item>Karlo Zujić, OIB 46746884222</item>
    </izvorni_sadrzaj>
    <derivirana_varijabla naziv="DomainObject.Predmet.OstaliListNazivFormatedOIB_1">
      <item>Karlo Zujić, OIB 46746884222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St-9035/2015-8</izvorni_sadrzaj>
    <derivirana_varijabla naziv="DomainObject.PoslovniBrojDokumenta_1">St-9035/2015-8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INDUSTRIJSKI PODOVI d.o.o. za građevinarstvo, usluge i projektiranje</izvorni_sadrzaj>
    <derivirana_varijabla naziv="DomainObject.Predmet.ProtustrankaIDrugi_1">INDUSTRIJSKI PODOVI d.o.o. za građevinarstvo, usluge i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INDUSTRIJSKI PODOVI d.o.o. za građevinarstvo, usluge i projektiranje, OIB 89649446305, Bužanova 8, 10000 Zagreb</izvorni_sadrzaj>
    <derivirana_varijabla naziv="DomainObject.Predmet.ProtustrankaIDrugiAdressOIB_1">INDUSTRIJSKI PODOVI d.o.o. za građevinarstvo, usluge i projektiranje, OIB 89649446305, Bužanova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INDUSTRIJSKI PODOVI d.o.o. za građevinarstvo, usluge i projektiranje</item>
      <item>Karlo Zujić</item>
    </izvorni_sadrzaj>
    <derivirana_varijabla naziv="DomainObject.Predmet.SudioniciListNaziv_1">
      <item>FINA Regionalni centar Zagreb</item>
      <item>INDUSTRIJSKI PODOVI d.o.o. za građevinarstvo, usluge i projektiranje</item>
      <item>Karlo Zujić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INDUSTRIJSKI PODOVI d.o.o. za građevinarstvo, usluge i projektiranje, OIB 89649446305, Bužanova 8,10000 Zagreb</item>
      <item>Karlo Zujić, OIB 46746884222, Kanalska Obala 16,Bezdan</item>
    </izvorni_sadrzaj>
    <derivirana_varijabla naziv="DomainObject.Predmet.SudioniciListAdressOIB_1">
      <item>FINA Regionalni centar Zagreb, OIB 85821130368, Trg svibanjskih žrtava 1995. 1,10000 Zagreb</item>
      <item>INDUSTRIJSKI PODOVI d.o.o. za građevinarstvo, usluge i projektiranje, OIB 89649446305, Bužanova 8,10000 Zagreb</item>
      <item>Karlo Zujić, OIB 46746884222, Kanalska Obala 16,Bezdan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89649446305</item>
      <item>, OIB 46746884222</item>
    </izvorni_sadrzaj>
    <derivirana_varijabla naziv="DomainObject.Predmet.SudioniciListNazivOIB_1">
      <item>, OIB 85821130368</item>
      <item>, OIB 89649446305</item>
      <item>, OIB 46746884222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573</properties:Words>
  <properties:Characters>3133</properties:Characters>
  <properties:Lines>84</properties:Lines>
  <properties:Paragraphs>32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2017-03-16T07:18:00Z</dcterms:created>
  <dc:creator>Sudsko vijeæe</dc:creator>
  <cp:lastModifiedBy>Monika Grbac</cp:lastModifiedBy>
  <cp:lastPrinted>2017-03-16T07:55:00Z</cp:lastPrinted>
  <dcterms:modified xmlns:xsi="http://www.w3.org/2001/XMLSchema-instance" xsi:type="dcterms:W3CDTF">2017-03-16T07:55:00Z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St-9035/2015-8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