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a87df" w14:paraId="83a87df" w:rsidRDefault="001334A8" w:rsidP="001334A8" w:rsidR="001334A8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34A8" w:rsidP="001334A8" w:rsidR="001334A8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1334A8" w:rsidP="001334A8" w:rsidR="001334A8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1334A8" w:rsidP="001334A8" w:rsidR="001334A8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1334A8" w:rsidP="001334A8" w:rsidR="001334A8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1334A8" w:rsidP="001334A8" w:rsidR="001334A8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1334A8" w:rsidP="001334A8" w:rsidR="001334A8" w:rsidRPr="005D578C">
      <w:pPr>
        <w:jc w:val="center"/>
        <w:rPr>
          <w:rFonts w:cs="Times New Roman" w:eastAsia="Times New Roman"/>
          <w:szCs w:val="24"/>
        </w:rPr>
      </w:pPr>
    </w:p>
    <w:p w:rsidRDefault="001334A8" w:rsidP="001334A8" w:rsidR="001334A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1334A8" w:rsidP="001334A8" w:rsidR="001334A8" w:rsidRPr="005D578C">
      <w:pPr>
        <w:rPr>
          <w:rFonts w:cs="Times New Roman" w:eastAsia="Times New Roman"/>
          <w:szCs w:val="24"/>
        </w:rPr>
      </w:pPr>
    </w:p>
    <w:p w:rsidRDefault="001334A8" w:rsidP="001334A8" w:rsidR="001334A8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višoj sudskoj savjetnici Marleni Pamić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GRIMANI d. o. o. Rovinj, Trg na lokvi 4, OIB </w:t>
      </w:r>
      <w:r w:rsidRPr="001334A8">
        <w:rPr>
          <w:rFonts w:cs="Times New Roman" w:eastAsia="Times New Roman"/>
          <w:szCs w:val="24"/>
        </w:rPr>
        <w:t>72745397844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1334A8">
        <w:rPr>
          <w:rFonts w:cs="Times New Roman" w:eastAsia="Times New Roman"/>
          <w:szCs w:val="24"/>
        </w:rPr>
        <w:t>130007784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3. svibnja 2016.</w:t>
      </w:r>
    </w:p>
    <w:p w:rsidRDefault="001334A8" w:rsidP="001334A8" w:rsidR="001334A8" w:rsidRPr="005D578C">
      <w:pPr>
        <w:rPr>
          <w:rFonts w:cs="Times New Roman" w:eastAsia="Times New Roman"/>
          <w:szCs w:val="24"/>
        </w:rPr>
      </w:pPr>
    </w:p>
    <w:p w:rsidRDefault="001334A8" w:rsidP="001334A8" w:rsidR="001334A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1334A8" w:rsidP="001334A8" w:rsidR="001334A8" w:rsidRPr="005D578C">
      <w:pPr>
        <w:rPr>
          <w:rFonts w:cs="Times New Roman" w:eastAsia="Times New Roman"/>
          <w:szCs w:val="24"/>
        </w:rPr>
      </w:pPr>
    </w:p>
    <w:p w:rsidRDefault="001334A8" w:rsidP="001334A8" w:rsidR="001334A8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GRIMANI d. o. o. Rovinj, Trg na lokvi 4, OIB </w:t>
      </w:r>
      <w:r w:rsidRPr="001334A8">
        <w:rPr>
          <w:rFonts w:cs="Times New Roman" w:eastAsia="Times New Roman"/>
          <w:szCs w:val="24"/>
        </w:rPr>
        <w:t>72745397844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1334A8">
        <w:rPr>
          <w:rFonts w:cs="Times New Roman" w:eastAsia="Times New Roman"/>
          <w:szCs w:val="24"/>
        </w:rPr>
        <w:t>130007784</w:t>
      </w:r>
      <w:r>
        <w:rPr>
          <w:rFonts w:cs="Times New Roman" w:eastAsia="Times New Roman"/>
          <w:szCs w:val="24"/>
        </w:rPr>
        <w:t>.</w:t>
      </w:r>
    </w:p>
    <w:p w:rsidRDefault="001334A8" w:rsidP="001334A8" w:rsidR="001334A8" w:rsidRPr="005D578C">
      <w:pPr>
        <w:rPr>
          <w:rFonts w:cs="Times New Roman" w:eastAsia="Times New Roman"/>
          <w:szCs w:val="24"/>
        </w:rPr>
      </w:pPr>
    </w:p>
    <w:p w:rsidRDefault="001334A8" w:rsidP="001334A8" w:rsidR="001334A8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Damir Debeljuh iz Pule, Laginjina 6, OIB 29203139768.</w:t>
      </w:r>
    </w:p>
    <w:p w:rsidRDefault="001334A8" w:rsidP="001334A8" w:rsidR="001334A8">
      <w:pPr>
        <w:rPr>
          <w:rFonts w:cs="Times New Roman" w:eastAsia="Times New Roman"/>
          <w:szCs w:val="20"/>
        </w:rPr>
      </w:pPr>
    </w:p>
    <w:p w:rsidRDefault="001334A8" w:rsidP="001334A8" w:rsidR="001334A8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GRIMANI d. o. o. Rovinj, Trg na lokvi 4, OIB </w:t>
      </w:r>
      <w:r w:rsidRPr="001334A8">
        <w:rPr>
          <w:rFonts w:cs="Times New Roman" w:eastAsia="Times New Roman"/>
          <w:szCs w:val="24"/>
        </w:rPr>
        <w:t>72745397844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1334A8">
        <w:rPr>
          <w:rFonts w:cs="Times New Roman" w:eastAsia="Times New Roman"/>
          <w:szCs w:val="24"/>
        </w:rPr>
        <w:t>130007784</w:t>
      </w:r>
      <w:r>
        <w:rPr>
          <w:rFonts w:cs="Times New Roman" w:eastAsia="Times New Roman"/>
          <w:szCs w:val="24"/>
        </w:rPr>
        <w:t>.</w:t>
      </w:r>
    </w:p>
    <w:p w:rsidRDefault="001334A8" w:rsidP="001334A8" w:rsidR="001334A8">
      <w:pPr>
        <w:ind w:firstLine="709"/>
        <w:rPr>
          <w:rFonts w:cs="Times New Roman" w:eastAsia="Times New Roman"/>
          <w:szCs w:val="24"/>
        </w:rPr>
      </w:pPr>
    </w:p>
    <w:p w:rsidRDefault="001334A8" w:rsidP="001334A8" w:rsidR="001334A8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GRIMANI d. o. o. Rovinj, Trg na lokvi 4, OIB </w:t>
      </w:r>
      <w:r w:rsidRPr="001334A8">
        <w:rPr>
          <w:rFonts w:cs="Times New Roman" w:eastAsia="Times New Roman"/>
          <w:szCs w:val="24"/>
        </w:rPr>
        <w:t>72745397844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1334A8">
        <w:rPr>
          <w:rFonts w:cs="Times New Roman" w:eastAsia="Times New Roman"/>
          <w:szCs w:val="24"/>
        </w:rPr>
        <w:t>130007784</w:t>
      </w:r>
      <w:r>
        <w:rPr>
          <w:rFonts w:cs="Times New Roman" w:eastAsia="Times New Roman"/>
          <w:szCs w:val="24"/>
        </w:rPr>
        <w:t>.</w:t>
      </w:r>
    </w:p>
    <w:p w:rsidRDefault="001334A8" w:rsidP="001334A8" w:rsidR="001334A8">
      <w:pPr>
        <w:rPr>
          <w:rFonts w:cs="Times New Roman" w:eastAsia="Times New Roman"/>
          <w:szCs w:val="24"/>
        </w:rPr>
      </w:pPr>
    </w:p>
    <w:p w:rsidRDefault="001334A8" w:rsidP="001334A8" w:rsidR="001334A8" w:rsidRPr="005D578C">
      <w:pPr>
        <w:rPr>
          <w:rFonts w:cs="Times New Roman" w:eastAsia="Times New Roman"/>
          <w:szCs w:val="24"/>
        </w:rPr>
      </w:pPr>
    </w:p>
    <w:p w:rsidRDefault="001334A8" w:rsidP="001334A8" w:rsidR="001334A8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1334A8" w:rsidP="001334A8" w:rsidR="001334A8">
      <w:pPr>
        <w:ind w:firstLine="708"/>
        <w:rPr>
          <w:rFonts w:cs="Times New Roman" w:eastAsia="Times New Roman"/>
          <w:szCs w:val="24"/>
        </w:rPr>
      </w:pPr>
    </w:p>
    <w:p w:rsidRDefault="001334A8" w:rsidP="001334A8" w:rsidR="001334A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>444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GRIMANI d. o. o. Rovinj. </w:t>
      </w:r>
      <w:r>
        <w:rPr>
          <w:rFonts w:eastAsiaTheme="minorHAnsi"/>
          <w:lang w:eastAsia="en-US"/>
        </w:rPr>
        <w:t>Kako su za to bile ispunjene pretpostavke predviđene čl. 428. Stečajnog zakona, sud je 23</w:t>
      </w:r>
      <w:r>
        <w:rPr>
          <w:rFonts w:cs="Times New Roman" w:eastAsia="Times New Roman"/>
          <w:szCs w:val="24"/>
        </w:rPr>
        <w:t xml:space="preserve">. veljače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St-289/2016-3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1334A8" w:rsidP="001334A8" w:rsidR="001334A8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</w:t>
      </w:r>
      <w:r>
        <w:rPr>
          <w:rFonts w:cs="Times New Roman" w:eastAsia="Times New Roman"/>
          <w:szCs w:val="24"/>
        </w:rPr>
        <w:lastRenderedPageBreak/>
        <w:t>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1334A8" w:rsidP="001334A8" w:rsidR="001334A8" w:rsidRPr="005D578C">
      <w:pPr>
        <w:rPr>
          <w:rFonts w:cs="Times New Roman" w:eastAsia="Times New Roman"/>
          <w:szCs w:val="24"/>
        </w:rPr>
      </w:pPr>
    </w:p>
    <w:p w:rsidRDefault="001334A8" w:rsidP="001334A8" w:rsidR="001334A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3. svibnja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1334A8" w:rsidP="001334A8" w:rsidR="001334A8">
      <w:pPr>
        <w:rPr>
          <w:rFonts w:cs="Times New Roman" w:eastAsia="Times New Roman"/>
          <w:szCs w:val="24"/>
        </w:rPr>
      </w:pPr>
    </w:p>
    <w:p w:rsidRDefault="001334A8" w:rsidP="001334A8" w:rsidR="001334A8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Viša sudska savjetnica</w:t>
      </w:r>
    </w:p>
    <w:p w:rsidRDefault="001334A8" w:rsidP="001334A8" w:rsidR="001334A8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Marlena Pamić</w:t>
      </w:r>
      <w:r w:rsidR="00B43FC6">
        <w:rPr>
          <w:rFonts w:cs="Times New Roman" w:eastAsia="Times New Roman"/>
          <w:szCs w:val="24"/>
        </w:rPr>
        <w:t xml:space="preserve">, v. r. </w:t>
      </w:r>
      <w:r>
        <w:rPr>
          <w:rFonts w:cs="Times New Roman" w:eastAsia="Times New Roman"/>
          <w:szCs w:val="24"/>
        </w:rPr>
        <w:t xml:space="preserve"> </w:t>
      </w:r>
    </w:p>
    <w:p w:rsidRDefault="001334A8" w:rsidP="001334A8" w:rsidR="001334A8">
      <w:pPr>
        <w:jc w:val="left"/>
        <w:rPr>
          <w:rFonts w:cs="Times New Roman" w:eastAsia="Times New Roman"/>
          <w:szCs w:val="24"/>
        </w:rPr>
      </w:pPr>
    </w:p>
    <w:p w:rsidRDefault="001334A8" w:rsidP="001334A8" w:rsidR="001334A8" w:rsidRPr="005D578C">
      <w:pPr>
        <w:jc w:val="left"/>
        <w:rPr>
          <w:rFonts w:cs="Times New Roman" w:eastAsia="Times New Roman"/>
          <w:szCs w:val="24"/>
        </w:rPr>
      </w:pPr>
    </w:p>
    <w:p w:rsidRDefault="001334A8" w:rsidP="001334A8" w:rsidR="001334A8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1334A8" w:rsidP="001334A8" w:rsidR="001334A8" w:rsidRPr="00D07818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ovog suda</w:t>
      </w:r>
      <w:r w:rsidRPr="00D07818">
        <w:rPr>
          <w:rFonts w:cs="Times New Roman" w:eastAsia="Times New Roman"/>
          <w:szCs w:val="24"/>
        </w:rPr>
        <w:t>.</w:t>
      </w:r>
    </w:p>
    <w:p w:rsidRDefault="001334A8" w:rsidP="001334A8" w:rsidR="001334A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1334A8" w:rsidP="001334A8" w:rsidR="001334A8">
      <w:pPr>
        <w:rPr>
          <w:rFonts w:cs="Times New Roman" w:eastAsia="Times New Roman"/>
          <w:szCs w:val="24"/>
        </w:rPr>
      </w:pPr>
    </w:p>
    <w:p w:rsidRDefault="001334A8" w:rsidP="001334A8" w:rsidR="001334A8" w:rsidRPr="005D578C">
      <w:pPr>
        <w:rPr>
          <w:rFonts w:cs="Times New Roman" w:eastAsia="Times New Roman"/>
          <w:szCs w:val="24"/>
        </w:rPr>
      </w:pPr>
    </w:p>
    <w:p w:rsidRDefault="001334A8" w:rsidP="001334A8" w:rsidR="001334A8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1334A8" w:rsidP="001334A8" w:rsidR="001334A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1334A8" w:rsidP="001334A8" w:rsidR="001334A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GRIMANI d. o. o. Rovinj, Trg na lokvi 4,</w:t>
      </w:r>
    </w:p>
    <w:p w:rsidRDefault="001334A8" w:rsidP="001334A8" w:rsidR="001334A8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1334A8" w:rsidP="001334A8" w:rsidR="001334A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1334A8" w:rsidP="001334A8" w:rsidR="001334A8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Damir Debeljuh, Pula, Laginjina 6, </w:t>
      </w:r>
    </w:p>
    <w:p w:rsidRDefault="001334A8" w:rsidP="001334A8" w:rsidR="001334A8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1334A8" w:rsidP="001334A8" w:rsidR="001334A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1334A8" w:rsidP="001334A8" w:rsidR="001334A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1334A8" w:rsidP="001334A8" w:rsidR="001334A8"/>
    <w:p w:rsidRDefault="001334A8" w:rsidP="001334A8" w:rsidR="001334A8"/>
    <w:p w:rsidRDefault="001334A8" w:rsidP="001334A8" w:rsidR="001334A8"/>
    <w:p w:rsidRDefault="00091C26" w:rsidR="00387208"/>
    <w:sectPr w:rsidSect="007E42CB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34A8" w:rsidP="001334A8" w:rsidR="001334A8">
      <w:r>
        <w:separator/>
      </w:r>
    </w:p>
  </w:endnote>
  <w:endnote w:id="0" w:type="continuationSeparator">
    <w:p w:rsidRDefault="001334A8" w:rsidP="001334A8" w:rsidR="001334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34A8" w:rsidP="001334A8" w:rsidR="001334A8">
      <w:r>
        <w:separator/>
      </w:r>
    </w:p>
  </w:footnote>
  <w:footnote w:id="0" w:type="continuationSeparator">
    <w:p w:rsidRDefault="001334A8" w:rsidP="001334A8" w:rsidR="001334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4A8" w:rsidP="007E42CB" w:rsidR="007E42CB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091C26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3 St-289/2016-5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4A8" w:rsidP="007E42CB" w:rsidR="007E42CB" w:rsidRPr="00A074C3">
    <w:pPr>
      <w:pStyle w:val="Zaglavlje"/>
      <w:jc w:val="right"/>
      <w:rPr>
        <w:szCs w:val="24"/>
      </w:rPr>
    </w:pPr>
    <w:r>
      <w:rPr>
        <w:szCs w:val="24"/>
      </w:rPr>
      <w:t>3 St-289/2016-5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64CA"/>
    <w:rsid w:val="00091C26"/>
    <w:rsid w:val="001334A8"/>
    <w:rsid w:val="0075528E"/>
    <w:rsid w:val="0079403F"/>
    <w:rsid w:val="00B43FC6"/>
    <w:rsid w:val="00F66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334A8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334A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1334A8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334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334A8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334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334A8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91C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1C2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91C26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91C2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91C2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334A8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334A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1334A8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334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334A8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334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334A8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91C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1C2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91C26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91C2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91C2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</izvorni_sadrzaj>
    <derivirana_varijabla naziv="DomainObject.Predmet.Broj_1">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St-289/2016</izvorni_sadrzaj>
    <derivirana_varijabla naziv="DomainObject.Predmet.OznakaBroj_1">St-289/2016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GRIMANI d.o.o. ROVINJ</izvorni_sadrzaj>
    <derivirana_varijabla naziv="DomainObject.Predmet.ProtustrankaFormated_1">  GRIMANI d.o.o. ROVINJ</derivirana_varijabla>
  </DomainObject.Predmet.ProtustrankaFormated>
  <DomainObject.Predmet.ProtustrankaFormatedOIB>
    <izvorni_sadrzaj>  GRIMANI d.o.o. ROVINJ, OIB 72745397844</izvorni_sadrzaj>
    <derivirana_varijabla naziv="DomainObject.Predmet.ProtustrankaFormatedOIB_1">  GRIMANI d.o.o. ROVINJ, OIB 72745397844</derivirana_varijabla>
  </DomainObject.Predmet.ProtustrankaFormatedOIB>
  <DomainObject.Predmet.ProtustrankaFormatedWithAdress>
    <izvorni_sadrzaj> GRIMANI d.o.o. ROVINJ, Trg na lokvi 4, 52210 Rovinj</izvorni_sadrzaj>
    <derivirana_varijabla naziv="DomainObject.Predmet.ProtustrankaFormatedWithAdress_1"> GRIMANI d.o.o. ROVINJ, Trg na lokvi 4, 52210 Rovinj</derivirana_varijabla>
  </DomainObject.Predmet.ProtustrankaFormatedWithAdress>
  <DomainObject.Predmet.ProtustrankaFormatedWithAdressOIB>
    <izvorni_sadrzaj> GRIMANI d.o.o. ROVINJ, OIB 72745397844, Trg na lokvi 4, 52210 Rovinj</izvorni_sadrzaj>
    <derivirana_varijabla naziv="DomainObject.Predmet.ProtustrankaFormatedWithAdressOIB_1"> GRIMANI d.o.o. ROVINJ, OIB 72745397844, Trg na lokvi 4, 52210 Rovinj</derivirana_varijabla>
  </DomainObject.Predmet.ProtustrankaFormatedWithAdressOIB>
  <DomainObject.Predmet.ProtustrankaWithAdress>
    <izvorni_sadrzaj>GRIMANI d.o.o. ROVINJ Trg na lokvi 4, 52210 Rovinj</izvorni_sadrzaj>
    <derivirana_varijabla naziv="DomainObject.Predmet.ProtustrankaWithAdress_1">GRIMANI d.o.o. ROVINJ Trg na lokvi 4, 52210 Rovinj</derivirana_varijabla>
  </DomainObject.Predmet.ProtustrankaWithAdress>
  <DomainObject.Predmet.ProtustrankaWithAdressOIB>
    <izvorni_sadrzaj>GRIMANI d.o.o. ROVINJ, OIB 72745397844, Trg na lokvi 4, 52210 Rovinj</izvorni_sadrzaj>
    <derivirana_varijabla naziv="DomainObject.Predmet.ProtustrankaWithAdressOIB_1">GRIMANI d.o.o. ROVINJ, OIB 72745397844, Trg na lokvi 4, 52210 Rovinj</derivirana_varijabla>
  </DomainObject.Predmet.ProtustrankaWithAdressOIB>
  <DomainObject.Predmet.ProtustrankaNazivFormated>
    <izvorni_sadrzaj>GRIMANI d.o.o. ROVINJ</izvorni_sadrzaj>
    <derivirana_varijabla naziv="DomainObject.Predmet.ProtustrankaNazivFormated_1">GRIMANI d.o.o. ROVINJ</derivirana_varijabla>
  </DomainObject.Predmet.ProtustrankaNazivFormated>
  <DomainObject.Predmet.ProtustrankaNazivFormatedOIB>
    <izvorni_sadrzaj>GRIMANI d.o.o. ROVINJ, OIB 72745397844</izvorni_sadrzaj>
    <derivirana_varijabla naziv="DomainObject.Predmet.ProtustrankaNazivFormatedOIB_1">GRIMANI d.o.o. ROVINJ, OIB 72745397844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3009.80</izvorni_sadrzaj>
    <derivirana_varijabla naziv="DomainObject.Predmet.TrenutnaVrijednost_1">3009.80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GRIMANI d.o.o. ROVINJ</item>
    </izvorni_sadrzaj>
    <derivirana_varijabla naziv="DomainObject.Predmet.ProtuStrankaListFormated_1">
      <item>GRIMANI d.o.o. ROVINJ</item>
    </derivirana_varijabla>
  </DomainObject.Predmet.ProtuStrankaListFormated>
  <DomainObject.Predmet.ProtuStrankaListFormatedOIB>
    <izvorni_sadrzaj>
      <item>GRIMANI d.o.o. ROVINJ, OIB 72745397844</item>
    </izvorni_sadrzaj>
    <derivirana_varijabla naziv="DomainObject.Predmet.ProtuStrankaListFormatedOIB_1">
      <item>GRIMANI d.o.o. ROVINJ, OIB 72745397844</item>
    </derivirana_varijabla>
  </DomainObject.Predmet.ProtuStrankaListFormatedOIB>
  <DomainObject.Predmet.ProtuStrankaListFormatedWithAdress>
    <izvorni_sadrzaj>
      <item>GRIMANI d.o.o. ROVINJ, Trg na lokvi 4, 52210 Rovinj</item>
    </izvorni_sadrzaj>
    <derivirana_varijabla naziv="DomainObject.Predmet.ProtuStrankaListFormatedWithAdress_1">
      <item>GRIMANI d.o.o. ROVINJ, Trg na lokvi 4, 52210 Rovinj</item>
    </derivirana_varijabla>
  </DomainObject.Predmet.ProtuStrankaListFormatedWithAdress>
  <DomainObject.Predmet.ProtuStrankaListFormatedWithAdressOIB>
    <izvorni_sadrzaj>
      <item>GRIMANI d.o.o. ROVINJ, OIB 72745397844, Trg na lokvi 4, 52210 Rovinj</item>
    </izvorni_sadrzaj>
    <derivirana_varijabla naziv="DomainObject.Predmet.ProtuStrankaListFormatedWithAdressOIB_1">
      <item>GRIMANI d.o.o. ROVINJ, OIB 72745397844, Trg na lokvi 4, 52210 Rovinj</item>
    </derivirana_varijabla>
  </DomainObject.Predmet.ProtuStrankaListFormatedWithAdressOIB>
  <DomainObject.Predmet.ProtuStrankaListNazivFormated>
    <izvorni_sadrzaj>
      <item>GRIMANI d.o.o. ROVINJ</item>
    </izvorni_sadrzaj>
    <derivirana_varijabla naziv="DomainObject.Predmet.ProtuStrankaListNazivFormated_1">
      <item>GRIMANI d.o.o. ROVINJ</item>
    </derivirana_varijabla>
  </DomainObject.Predmet.ProtuStrankaListNazivFormated>
  <DomainObject.Predmet.ProtuStrankaListNazivFormatedOIB>
    <izvorni_sadrzaj>
      <item>GRIMANI d.o.o. ROVINJ, OIB 72745397844</item>
    </izvorni_sadrzaj>
    <derivirana_varijabla naziv="DomainObject.Predmet.ProtuStrankaListNazivFormatedOIB_1">
      <item>GRIMANI d.o.o. ROVINJ, OIB 72745397844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GRIMANI d.o.o. ROVINJ</izvorni_sadrzaj>
    <derivirana_varijabla naziv="DomainObject.Predmet.ProtustrankaIDrugi_1">GRIMANI d.o.o. ROVINJ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GRIMANI d.o.o. ROVINJ, OIB 72745397844, Trg na lokvi 4, 52210 Rovinj</izvorni_sadrzaj>
    <derivirana_varijabla naziv="DomainObject.Predmet.ProtustrankaIDrugiAdressOIB_1">GRIMANI d.o.o. ROVINJ, OIB 72745397844, Trg na lokvi 4,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GRIMANI d.o.o. ROVINJ</item>
    </izvorni_sadrzaj>
    <derivirana_varijabla naziv="DomainObject.Predmet.SudioniciListNaziv_1">
      <item>FINANCIJSKA AGENCIJA, RC RIJEKA, PODRUŽNICA PULA, PULA</item>
      <item>GRIMANI d.o.o. ROVINJ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GRIMANI d.o.o. ROVINJ, OIB 72745397844, Trg na lokvi 4,52210 Rovinj</item>
    </izvorni_sadrzaj>
    <derivirana_varijabla naziv="DomainObject.Predmet.SudioniciListAdressOIB_1">
      <item>FINANCIJSKA AGENCIJA, RC RIJEKA, PODRUŽNICA PULA, PULA, OIB 85821130368, Ulica grada Vukovara 70,10000 Zagreb</item>
      <item>GRIMANI d.o.o. ROVINJ, OIB 72745397844, Trg na lokvi 4,52210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72745397844</item>
    </izvorni_sadrzaj>
    <derivirana_varijabla naziv="DomainObject.Predmet.SudioniciListNazivOIB_1">
      <item>, OIB 85821130368</item>
      <item>, OIB 72745397844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596</properties:Words>
  <properties:Characters>3111</properties:Characters>
  <properties:Lines>80</properties:Lines>
  <properties:Paragraphs>29</properties:Paragraphs>
  <properties:TotalTime>5</properties:TotalTime>
  <properties:ScaleCrop>false</properties:ScaleCrop>
  <properties:LinksUpToDate>false</properties:LinksUpToDate>
  <properties:CharactersWithSpaces>3731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2016-05-02T10:28:00Z</dcterms:created>
  <dc:creator>Mihaela Kaligari</dc:creator>
  <dc:description/>
  <cp:keywords/>
  <cp:lastModifiedBy>Mihaela Kaligari</cp:lastModifiedBy>
  <cp:lastPrinted>2016-05-03T07:29:00Z</cp:lastPrinted>
  <dcterms:modified xmlns:xsi="http://www.w3.org/2001/XMLSchema-instance" xsi:type="dcterms:W3CDTF">2016-05-03T07:45:00Z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