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adc3" w14:paraId="e88adc3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E74BCA">
        <w:t>1836</w:t>
      </w:r>
      <w:r w:rsidR="006D3CB6">
        <w:t>/16-</w:t>
      </w:r>
      <w:r w:rsidR="00E74BCA">
        <w:t>5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F37D9C" w:rsidRPr="00841C42">
        <w:t>EFEKT j.d.o.o., Đakovo, Ante Starčevića 8, MBS: 030133178, OIB: 87346400841</w:t>
      </w:r>
      <w:r w:rsidR="00686ACA">
        <w:t xml:space="preserve">, </w:t>
      </w:r>
      <w:r w:rsidR="003B4C28">
        <w:t xml:space="preserve">dana </w:t>
      </w:r>
      <w:r w:rsidR="006D3CB6">
        <w:t>1</w:t>
      </w:r>
      <w:r w:rsidR="00F37D9C">
        <w:t>7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F37D9C">
        <w:t>Matej Pavić</w:t>
      </w:r>
      <w:r w:rsidR="006D3CB6">
        <w:t xml:space="preserve">, OIB: </w:t>
      </w:r>
      <w:r w:rsidR="00F37D9C">
        <w:t>97467393912</w:t>
      </w:r>
      <w:r w:rsidR="006E7865">
        <w:t xml:space="preserve">, </w:t>
      </w:r>
      <w:r w:rsidR="00F37D9C">
        <w:t>Gorjani</w:t>
      </w:r>
      <w:r w:rsidR="006D3CB6">
        <w:t xml:space="preserve">, </w:t>
      </w:r>
      <w:r w:rsidR="00F37D9C">
        <w:t>Kula 68</w:t>
      </w:r>
      <w:r w:rsidR="006E7865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F37D9C">
        <w:t>1836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F37D9C" w:rsidRPr="00841C42">
        <w:t>EFEKT j.d.o.o., Đakovo, Ante Starčevića 8, MBS: 030133178, OIB: 87346400841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F37D9C">
        <w:t xml:space="preserve">Matej Pavić, OIB: 97467393912, Gorjani, Kula 68 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E74BCA">
        <w:t xml:space="preserve">17.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537E4E">
        <w:t>1</w:t>
      </w:r>
      <w:r w:rsidR="00E74BCA">
        <w:t>7.3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D3CB6">
      <w:rPr>
        <w:noProof/>
      </w:rPr>
      <w:t>1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7E3138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7E3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E31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E31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1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1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7E3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E31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E31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1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1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EFEKT j.d.o.o. za usluge, proizvodnju i trgovinu</izvorni_sadrzaj>
    <derivirana_varijabla naziv="DomainObject.Predmet.ProtustrankaFormated_1">  EFEKT j.d.o.o. za usluge, proizvodnju i trgovinu</derivirana_varijabla>
  </DomainObject.Predmet.ProtustrankaFormated>
  <DomainObject.Predmet.ProtustrankaFormatedOIB>
    <izvorni_sadrzaj>  EFEKT j.d.o.o. za usluge, proizvodnju i trgovinu, OIB 87346400841</izvorni_sadrzaj>
    <derivirana_varijabla naziv="DomainObject.Predmet.ProtustrankaFormatedOIB_1">  EFEKT j.d.o.o. za usluge, proizvodnju i trgovinu, OIB 87346400841</derivirana_varijabla>
  </DomainObject.Predmet.ProtustrankaFormatedOIB>
  <DomainObject.Predmet.ProtustrankaFormatedWithAdress>
    <izvorni_sadrzaj> EFEKT j.d.o.o. za usluge, proizvodnju i trgovinu, Ante Starčevića 8, 31400 Đakovo</izvorni_sadrzaj>
    <derivirana_varijabla naziv="DomainObject.Predmet.ProtustrankaFormatedWithAdress_1"> EFEKT j.d.o.o. za usluge, proizvodnju i trgovinu, Ante Starčevića 8, 31400 Đakovo</derivirana_varijabla>
  </DomainObject.Predmet.ProtustrankaFormatedWithAdress>
  <DomainObject.Predmet.ProtustrankaFormatedWithAdressOIB>
    <izvorni_sadrzaj> EFEKT j.d.o.o. za usluge, proizvodnju i trgovinu, OIB 87346400841, Ante Starčevića 8, 31400 Đakovo</izvorni_sadrzaj>
    <derivirana_varijabla naziv="DomainObject.Predmet.ProtustrankaFormatedWithAdressOIB_1"> EFEKT j.d.o.o. za usluge, proizvodnju i trgovinu, OIB 87346400841, Ante Starčevića 8, 31400 Đakovo</derivirana_varijabla>
  </DomainObject.Predmet.ProtustrankaFormatedWithAdressOIB>
  <DomainObject.Predmet.ProtustrankaWithAdress>
    <izvorni_sadrzaj>EFEKT j.d.o.o. za usluge, proizvodnju i trgovinu Ante Starčevića 8, 31400 Đakovo</izvorni_sadrzaj>
    <derivirana_varijabla naziv="DomainObject.Predmet.ProtustrankaWithAdress_1">EFEKT j.d.o.o. za usluge, proizvodnju i trgovinu Ante Starčevića 8, 31400 Đakovo</derivirana_varijabla>
  </DomainObject.Predmet.ProtustrankaWithAdress>
  <DomainObject.Predmet.ProtustrankaWithAdressOIB>
    <izvorni_sadrzaj>EFEKT j.d.o.o. za usluge, proizvodnju i trgovinu, OIB 87346400841, Ante Starčevića 8, 31400 Đakovo</izvorni_sadrzaj>
    <derivirana_varijabla naziv="DomainObject.Predmet.ProtustrankaWithAdressOIB_1">EFEKT j.d.o.o. za usluge, proizvodnju i trgovinu, OIB 87346400841, Ante Starčevića 8, 31400 Đakovo</derivirana_varijabla>
  </DomainObject.Predmet.ProtustrankaWithAdressOIB>
  <DomainObject.Predmet.ProtustrankaNazivFormated>
    <izvorni_sadrzaj>EFEKT j.d.o.o. za usluge, proizvodnju i trgovinu</izvorni_sadrzaj>
    <derivirana_varijabla naziv="DomainObject.Predmet.ProtustrankaNazivFormated_1">EFEKT j.d.o.o. za usluge, proizvodnju i trgovinu</derivirana_varijabla>
  </DomainObject.Predmet.ProtustrankaNazivFormated>
  <DomainObject.Predmet.ProtustrankaNazivFormatedOIB>
    <izvorni_sadrzaj>EFEKT j.d.o.o. za usluge, proizvodnju i trgovinu, OIB 87346400841</izvorni_sadrzaj>
    <derivirana_varijabla naziv="DomainObject.Predmet.ProtustrankaNazivFormatedOIB_1">EFEKT j.d.o.o. za usluge, proizvodnju i trgovinu, OIB 87346400841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EFEKT j.d.o.o. za usluge, proizvodnju i trgovinu</item>
    </izvorni_sadrzaj>
    <derivirana_varijabla naziv="DomainObject.Predmet.ProtuStrankaListFormated_1">
      <item>EFEKT j.d.o.o. za usluge, proizvodnju i trgovinu</item>
    </derivirana_varijabla>
  </DomainObject.Predmet.ProtuStrankaListFormated>
  <DomainObject.Predmet.ProtuStrankaListFormatedOIB>
    <izvorni_sadrzaj>
      <item>EFEKT j.d.o.o. za usluge, proizvodnju i trgovinu, OIB 87346400841</item>
    </izvorni_sadrzaj>
    <derivirana_varijabla naziv="DomainObject.Predmet.ProtuStrankaListFormatedOIB_1">
      <item>EFEKT j.d.o.o. za usluge, proizvodnju i trgovinu, OIB 87346400841</item>
    </derivirana_varijabla>
  </DomainObject.Predmet.ProtuStrankaListFormatedOIB>
  <DomainObject.Predmet.ProtuStrankaListFormatedWithAdress>
    <izvorni_sadrzaj>
      <item>EFEKT j.d.o.o. za usluge, proizvodnju i trgovinu, Ante Starčevića 8, 31400 Đakovo</item>
    </izvorni_sadrzaj>
    <derivirana_varijabla naziv="DomainObject.Predmet.ProtuStrankaListFormatedWithAdress_1">
      <item>EFEKT j.d.o.o. za usluge, proizvodnju i trgovinu, Ante Starčevića 8, 31400 Đakovo</item>
    </derivirana_varijabla>
  </DomainObject.Predmet.ProtuStrankaListFormatedWithAdress>
  <DomainObject.Predmet.ProtuStrankaListFormatedWithAdressOIB>
    <izvorni_sadrzaj>
      <item>EFEKT j.d.o.o. za usluge, proizvodnju i trgovinu, OIB 87346400841, Ante Starčevića 8, 31400 Đakovo</item>
    </izvorni_sadrzaj>
    <derivirana_varijabla naziv="DomainObject.Predmet.ProtuStrankaListFormatedWithAdressOIB_1">
      <item>EFEKT j.d.o.o. za usluge, proizvodnju i trgovinu, OIB 87346400841, Ante Starčevića 8, 31400 Đakovo</item>
    </derivirana_varijabla>
  </DomainObject.Predmet.ProtuStrankaListFormatedWithAdressOIB>
  <DomainObject.Predmet.ProtuStrankaListNazivFormated>
    <izvorni_sadrzaj>
      <item>EFEKT j.d.o.o. za usluge, proizvodnju i trgovinu</item>
    </izvorni_sadrzaj>
    <derivirana_varijabla naziv="DomainObject.Predmet.ProtuStrankaListNazivFormated_1">
      <item>EFEKT j.d.o.o. za usluge, proizvodnju i trgovinu</item>
    </derivirana_varijabla>
  </DomainObject.Predmet.ProtuStrankaListNazivFormated>
  <DomainObject.Predmet.ProtuStrankaListNazivFormatedOIB>
    <izvorni_sadrzaj>
      <item>EFEKT j.d.o.o. za usluge, proizvodnju i trgovinu, OIB 87346400841</item>
    </izvorni_sadrzaj>
    <derivirana_varijabla naziv="DomainObject.Predmet.ProtuStrankaListNazivFormatedOIB_1">
      <item>EFEKT j.d.o.o. za usluge, proizvodnju i trgovinu, OIB 87346400841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EFEKT j.d.o.o. za usluge, proizvodnju i trgovinu</izvorni_sadrzaj>
    <derivirana_varijabla naziv="DomainObject.Predmet.ProtustrankaIDrugi_1">EFEKT j.d.o.o. za usluge,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EFEKT j.d.o.o. za usluge, proizvodnju i trgovinu, OIB 87346400841, Ante Starčevića 8, 31400 Đakovo</izvorni_sadrzaj>
    <derivirana_varijabla naziv="DomainObject.Predmet.ProtustrankaIDrugiAdressOIB_1">EFEKT j.d.o.o. za usluge, proizvodnju i trgovinu, OIB 87346400841,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EFEKT j.d.o.o. za usluge, proizvodnju i trgovinu</item>
    </izvorni_sadrzaj>
    <derivirana_varijabla naziv="DomainObject.Predmet.SudioniciListNaziv_1">
      <item>FINA RC OSIJEK</item>
      <item>EFEKT j.d.o.o. za usluge, proizvodnju i trgovinu</item>
    </derivirana_varijabla>
  </DomainObject.Predmet.SudioniciListNaziv>
  <DomainObject.Predmet.SudioniciListAdressOIB>
    <izvorni_sadrzaj>
      <item>FINA RC OSIJEK, OIB 85821130368</item>
      <item>EFEKT j.d.o.o. za usluge, proizvodnju i trgovinu, OIB 87346400841, Ante Starčevića 8,31400 Đakovo</item>
    </izvorni_sadrzaj>
    <derivirana_varijabla naziv="DomainObject.Predmet.SudioniciListAdressOIB_1">
      <item>FINA RC OSIJEK, OIB 85821130368</item>
      <item>EFEKT j.d.o.o. za usluge, proizvodnju i trgovinu, OIB 87346400841, Ante Starčevića 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87346400841</item>
    </izvorni_sadrzaj>
    <derivirana_varijabla naziv="DomainObject.Predmet.SudioniciListNazivOIB_1">
      <item>, OIB 85821130368</item>
      <item>, OIB 87346400841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EE2FA-955C-4622-A545-16FBADD15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1205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2017-02-16T12:47:00Z</dcterms:created>
  <dc:creator>hermanj</dc:creator>
  <cp:lastModifiedBy>Maja Videnović</cp:lastModifiedBy>
  <cp:lastPrinted>2017-01-18T09:46:00Z</cp:lastPrinted>
  <dcterms:modified xmlns:xsi="http://www.w3.org/2001/XMLSchema-instance" xsi:type="dcterms:W3CDTF">2017-02-17T07:50:00Z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