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e6ed" w14:paraId="3efe6ed" w:rsidRDefault="00DA5BD1" w:rsidP="00DA5BD1" w:rsidR="00DA5BD1" w:rsidRPr="0014353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43535">
        <w:rPr>
          <w:rFonts w:hAnsi="Times New Roman" w:ascii="Times New Roman"/>
          <w:b w:val="false"/>
          <w:bCs/>
        </w:rPr>
        <w:t xml:space="preserve">       </w:t>
      </w:r>
      <w:r w:rsidR="003771B6" w:rsidRPr="00143535">
        <w:rPr>
          <w:rFonts w:hAnsi="Times New Roman" w:ascii="Times New Roman"/>
          <w:b w:val="false"/>
          <w:bCs/>
        </w:rPr>
        <w:t xml:space="preserve">  </w:t>
      </w:r>
      <w:r w:rsidR="00873052" w:rsidRPr="00143535">
        <w:rPr>
          <w:rFonts w:hAnsi="Times New Roman" w:ascii="Times New Roman"/>
          <w:b w:val="false"/>
          <w:bCs/>
        </w:rPr>
        <w:t xml:space="preserve">     </w:t>
      </w:r>
      <w:r w:rsidRPr="00143535">
        <w:rPr>
          <w:rFonts w:hAnsi="Times New Roman" w:ascii="Times New Roman"/>
          <w:b w:val="false"/>
          <w:bCs/>
        </w:rPr>
        <w:t xml:space="preserve">    </w:t>
      </w:r>
      <w:r w:rsidRPr="0014353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</w:t>
      </w:r>
      <w:r w:rsidR="00873052" w:rsidRPr="00143535">
        <w:rPr>
          <w:rFonts w:hAnsi="Times New Roman" w:ascii="Times New Roman"/>
          <w:b w:val="false"/>
        </w:rPr>
        <w:t xml:space="preserve">   </w:t>
      </w:r>
      <w:r w:rsidRPr="00143535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TRGOVAČKI SUD U PAZINU</w:t>
      </w:r>
    </w:p>
    <w:p w:rsidRDefault="00873052" w:rsidP="00DA5BD1" w:rsidR="00DA5BD1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   </w:t>
      </w:r>
      <w:r w:rsidR="00DA5BD1" w:rsidRPr="00143535">
        <w:rPr>
          <w:rFonts w:hAnsi="Times New Roman" w:ascii="Times New Roman"/>
          <w:b w:val="false"/>
        </w:rPr>
        <w:t xml:space="preserve"> 52000 PAZIN, </w:t>
      </w:r>
      <w:proofErr w:type="spellStart"/>
      <w:r w:rsidR="00DA5BD1" w:rsidRPr="00143535">
        <w:rPr>
          <w:rFonts w:hAnsi="Times New Roman" w:ascii="Times New Roman"/>
          <w:b w:val="false"/>
        </w:rPr>
        <w:t>Dršćevka</w:t>
      </w:r>
      <w:proofErr w:type="spellEnd"/>
      <w:r w:rsidR="00DA5BD1" w:rsidRPr="00143535">
        <w:rPr>
          <w:rFonts w:hAnsi="Times New Roman" w:ascii="Times New Roman"/>
          <w:b w:val="false"/>
        </w:rPr>
        <w:t xml:space="preserve"> 1</w:t>
      </w:r>
      <w:r w:rsidR="00DA5BD1" w:rsidRPr="00143535">
        <w:rPr>
          <w:rFonts w:hAnsi="Times New Roman" w:ascii="Times New Roman"/>
          <w:b w:val="false"/>
        </w:rPr>
        <w:tab/>
      </w:r>
      <w:r w:rsidR="00DA5BD1" w:rsidRPr="00143535">
        <w:rPr>
          <w:rFonts w:hAnsi="Times New Roman" w:ascii="Times New Roman"/>
          <w:b w:val="false"/>
        </w:rPr>
        <w:tab/>
      </w:r>
      <w:r w:rsidR="00DA5BD1" w:rsidRPr="00143535">
        <w:rPr>
          <w:rFonts w:hAnsi="Times New Roman" w:ascii="Times New Roman"/>
          <w:b w:val="false"/>
        </w:rPr>
        <w:tab/>
      </w:r>
      <w:r w:rsidR="00DA5BD1" w:rsidRPr="00143535">
        <w:rPr>
          <w:rFonts w:hAnsi="Times New Roman" w:ascii="Times New Roman"/>
          <w:b w:val="false"/>
        </w:rPr>
        <w:tab/>
        <w:t xml:space="preserve">             </w:t>
      </w:r>
      <w:r w:rsidR="00DA5BD1" w:rsidRPr="00143535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</w:r>
      <w:r w:rsidR="00F12369" w:rsidRPr="00143535">
        <w:rPr>
          <w:rFonts w:hAnsi="Times New Roman" w:ascii="Times New Roman"/>
          <w:b w:val="false"/>
        </w:rPr>
        <w:t xml:space="preserve">Trgovački sud u Pazinu, po sucu Ivanu Dujiću, u stečajnom postupku nad </w:t>
      </w:r>
      <w:r w:rsidR="00873052" w:rsidRPr="00143535">
        <w:rPr>
          <w:rFonts w:hAnsi="Times New Roman" w:ascii="Times New Roman"/>
          <w:b w:val="false"/>
        </w:rPr>
        <w:t>Stečajnom masom iza VALDEBEK d.o.o. u stečaju Rijeka, Trg sv. Barbare 1, OIB 74053864314</w:t>
      </w:r>
      <w:r w:rsidR="00F12369" w:rsidRPr="00143535">
        <w:rPr>
          <w:rFonts w:hAnsi="Times New Roman" w:ascii="Times New Roman"/>
          <w:b w:val="false"/>
        </w:rPr>
        <w:t xml:space="preserve">, </w:t>
      </w:r>
      <w:r w:rsidR="00873052" w:rsidRPr="00143535">
        <w:rPr>
          <w:rFonts w:hAnsi="Times New Roman" w:ascii="Times New Roman"/>
          <w:b w:val="false"/>
        </w:rPr>
        <w:t>2</w:t>
      </w:r>
      <w:r w:rsidR="00143535" w:rsidRPr="00143535">
        <w:rPr>
          <w:rFonts w:hAnsi="Times New Roman" w:ascii="Times New Roman"/>
          <w:b w:val="false"/>
        </w:rPr>
        <w:t>9</w:t>
      </w:r>
      <w:r w:rsidR="00F12369" w:rsidRPr="00143535">
        <w:rPr>
          <w:rFonts w:hAnsi="Times New Roman" w:ascii="Times New Roman"/>
          <w:b w:val="false"/>
        </w:rPr>
        <w:t xml:space="preserve">. </w:t>
      </w:r>
      <w:r w:rsidR="00873052" w:rsidRPr="00143535">
        <w:rPr>
          <w:rFonts w:hAnsi="Times New Roman" w:ascii="Times New Roman"/>
          <w:b w:val="false"/>
        </w:rPr>
        <w:t xml:space="preserve">kolovoza </w:t>
      </w:r>
      <w:r w:rsidR="00F12369" w:rsidRPr="00143535">
        <w:rPr>
          <w:rFonts w:hAnsi="Times New Roman" w:ascii="Times New Roman"/>
          <w:b w:val="false"/>
        </w:rPr>
        <w:t>2018.</w:t>
      </w:r>
      <w:r w:rsidRPr="00143535">
        <w:rPr>
          <w:rFonts w:hAnsi="Times New Roman" w:ascii="Times New Roman"/>
          <w:b w:val="false"/>
        </w:rPr>
        <w:t xml:space="preserve"> donio je slijedeći</w:t>
      </w:r>
    </w:p>
    <w:p w:rsidRDefault="00873052" w:rsidP="00661BC8" w:rsidR="00873052" w:rsidRPr="00143535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143535">
      <w:pPr>
        <w:jc w:val="center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143535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</w:r>
      <w:r w:rsidR="002D0090" w:rsidRPr="00143535">
        <w:rPr>
          <w:rFonts w:hAnsi="Times New Roman" w:ascii="Times New Roman"/>
          <w:b w:val="false"/>
        </w:rPr>
        <w:t>Nalaže se Financijskoj agenciji da sa računa broj HR3323900011300028779 izvrši povrat jamčevine</w:t>
      </w:r>
      <w:r w:rsidR="00F12369" w:rsidRPr="00143535">
        <w:rPr>
          <w:rFonts w:hAnsi="Times New Roman" w:ascii="Times New Roman"/>
          <w:b w:val="false"/>
        </w:rPr>
        <w:t>:</w:t>
      </w:r>
    </w:p>
    <w:p w:rsidRDefault="00F12369" w:rsidP="00F12369" w:rsidR="00F12369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</w:r>
      <w:r w:rsidR="002D0090" w:rsidRPr="00143535">
        <w:rPr>
          <w:rFonts w:hAnsi="Times New Roman" w:ascii="Times New Roman"/>
          <w:b w:val="false"/>
        </w:rPr>
        <w:t xml:space="preserve"> </w:t>
      </w:r>
      <w:r w:rsidRPr="00143535">
        <w:rPr>
          <w:rFonts w:hAnsi="Times New Roman" w:ascii="Times New Roman"/>
          <w:b w:val="false"/>
        </w:rPr>
        <w:t xml:space="preserve">- </w:t>
      </w:r>
      <w:r w:rsidR="00873052" w:rsidRPr="00143535">
        <w:rPr>
          <w:rFonts w:hAnsi="Times New Roman" w:ascii="Times New Roman"/>
          <w:b w:val="false"/>
        </w:rPr>
        <w:t xml:space="preserve">Vjekoslavu </w:t>
      </w:r>
      <w:proofErr w:type="spellStart"/>
      <w:r w:rsidR="00873052" w:rsidRPr="00143535">
        <w:rPr>
          <w:rFonts w:hAnsi="Times New Roman" w:ascii="Times New Roman"/>
          <w:b w:val="false"/>
        </w:rPr>
        <w:t>Škardi</w:t>
      </w:r>
      <w:proofErr w:type="spellEnd"/>
      <w:r w:rsidR="00873052" w:rsidRPr="00143535">
        <w:rPr>
          <w:rFonts w:hAnsi="Times New Roman" w:ascii="Times New Roman"/>
          <w:b w:val="false"/>
        </w:rPr>
        <w:t xml:space="preserve"> iz Umaga, V. Nazora 13B</w:t>
      </w:r>
      <w:r w:rsidRPr="00143535">
        <w:rPr>
          <w:rFonts w:hAnsi="Times New Roman" w:ascii="Times New Roman"/>
          <w:b w:val="false"/>
        </w:rPr>
        <w:t xml:space="preserve">, OIB </w:t>
      </w:r>
      <w:r w:rsidR="00716019" w:rsidRPr="00143535">
        <w:rPr>
          <w:rFonts w:hAnsi="Times New Roman" w:ascii="Times New Roman"/>
          <w:b w:val="false"/>
        </w:rPr>
        <w:t>62623407182</w:t>
      </w:r>
      <w:r w:rsidRPr="00143535">
        <w:rPr>
          <w:rFonts w:hAnsi="Times New Roman" w:ascii="Times New Roman"/>
          <w:b w:val="false"/>
        </w:rPr>
        <w:t xml:space="preserve">, </w:t>
      </w:r>
      <w:r w:rsidR="002D0090" w:rsidRPr="00143535">
        <w:rPr>
          <w:rFonts w:hAnsi="Times New Roman" w:ascii="Times New Roman"/>
          <w:b w:val="false"/>
        </w:rPr>
        <w:t>na račun  HR</w:t>
      </w:r>
      <w:r w:rsidR="00716019" w:rsidRPr="00143535">
        <w:rPr>
          <w:rFonts w:hAnsi="Times New Roman" w:ascii="Times New Roman"/>
          <w:b w:val="false"/>
        </w:rPr>
        <w:t>1724840083236014036</w:t>
      </w:r>
      <w:r w:rsidR="002D0090" w:rsidRPr="00143535">
        <w:rPr>
          <w:rFonts w:hAnsi="Times New Roman" w:ascii="Times New Roman"/>
          <w:b w:val="false"/>
        </w:rPr>
        <w:t xml:space="preserve">, u iznosu od </w:t>
      </w:r>
      <w:r w:rsidR="00716019" w:rsidRPr="00143535">
        <w:rPr>
          <w:rFonts w:hAnsi="Times New Roman" w:ascii="Times New Roman"/>
          <w:b w:val="false"/>
        </w:rPr>
        <w:t>198.742,50</w:t>
      </w:r>
      <w:r w:rsidR="002D0090" w:rsidRPr="00143535">
        <w:rPr>
          <w:rFonts w:hAnsi="Times New Roman" w:ascii="Times New Roman"/>
          <w:b w:val="false"/>
        </w:rPr>
        <w:t xml:space="preserve"> kuna</w:t>
      </w:r>
      <w:r w:rsidRPr="00143535">
        <w:rPr>
          <w:rFonts w:hAnsi="Times New Roman" w:ascii="Times New Roman"/>
          <w:b w:val="false"/>
        </w:rPr>
        <w:t>,</w:t>
      </w:r>
      <w:r w:rsidR="002D0090" w:rsidRPr="00143535">
        <w:rPr>
          <w:rFonts w:hAnsi="Times New Roman" w:ascii="Times New Roman"/>
          <w:b w:val="false"/>
        </w:rPr>
        <w:t xml:space="preserve"> identifikator nadmetanja </w:t>
      </w:r>
      <w:r w:rsidR="00716019" w:rsidRPr="00143535">
        <w:rPr>
          <w:rFonts w:hAnsi="Times New Roman" w:ascii="Times New Roman"/>
          <w:b w:val="false"/>
        </w:rPr>
        <w:t>9481</w:t>
      </w:r>
      <w:r w:rsidR="00143535" w:rsidRPr="00143535">
        <w:rPr>
          <w:rFonts w:hAnsi="Times New Roman" w:ascii="Times New Roman"/>
          <w:b w:val="false"/>
        </w:rPr>
        <w:t>.</w:t>
      </w:r>
    </w:p>
    <w:p w:rsidRDefault="00585438" w:rsidP="00C6009E" w:rsidR="00585438" w:rsidRPr="00143535">
      <w:pPr>
        <w:jc w:val="both"/>
        <w:rPr>
          <w:rFonts w:hAnsi="Times New Roman" w:ascii="Times New Roman"/>
          <w:b w:val="false"/>
        </w:rPr>
      </w:pPr>
    </w:p>
    <w:p w:rsidRDefault="00DA5BD1" w:rsidP="00C6009E" w:rsidR="00DA5BD1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  <w:t xml:space="preserve">U Pazinu, </w:t>
      </w:r>
      <w:r w:rsidR="00845B24" w:rsidRPr="00143535">
        <w:rPr>
          <w:rFonts w:hAnsi="Times New Roman" w:ascii="Times New Roman"/>
          <w:b w:val="false"/>
        </w:rPr>
        <w:t>2</w:t>
      </w:r>
      <w:r w:rsidR="00143535" w:rsidRPr="00143535">
        <w:rPr>
          <w:rFonts w:hAnsi="Times New Roman" w:ascii="Times New Roman"/>
          <w:b w:val="false"/>
        </w:rPr>
        <w:t>9</w:t>
      </w:r>
      <w:r w:rsidR="00CF3839" w:rsidRPr="00143535">
        <w:rPr>
          <w:rFonts w:hAnsi="Times New Roman" w:ascii="Times New Roman"/>
          <w:b w:val="false"/>
        </w:rPr>
        <w:t xml:space="preserve">. </w:t>
      </w:r>
      <w:r w:rsidR="00845B24" w:rsidRPr="00143535">
        <w:rPr>
          <w:rFonts w:hAnsi="Times New Roman" w:ascii="Times New Roman"/>
          <w:b w:val="false"/>
        </w:rPr>
        <w:t xml:space="preserve">kolovoza </w:t>
      </w:r>
      <w:r w:rsidR="00CF3839" w:rsidRPr="00143535">
        <w:rPr>
          <w:rFonts w:hAnsi="Times New Roman" w:ascii="Times New Roman"/>
          <w:b w:val="false"/>
        </w:rPr>
        <w:t>201</w:t>
      </w:r>
      <w:r w:rsidR="004E3D3F" w:rsidRPr="00143535">
        <w:rPr>
          <w:rFonts w:hAnsi="Times New Roman" w:ascii="Times New Roman"/>
          <w:b w:val="false"/>
        </w:rPr>
        <w:t>8</w:t>
      </w:r>
      <w:r w:rsidR="00CF3839" w:rsidRPr="00143535">
        <w:rPr>
          <w:rFonts w:hAnsi="Times New Roman" w:ascii="Times New Roman"/>
          <w:b w:val="false"/>
        </w:rPr>
        <w:t>.</w:t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</w:p>
    <w:p w:rsidRDefault="00DA5BD1" w:rsidP="00DA5BD1" w:rsidR="00DA5BD1" w:rsidRPr="00143535">
      <w:pPr>
        <w:rPr>
          <w:rFonts w:hAnsi="Times New Roman" w:ascii="Times New Roman"/>
          <w:b w:val="false"/>
        </w:rPr>
      </w:pPr>
    </w:p>
    <w:p w:rsidRDefault="00DA5BD1" w:rsidP="00DA5BD1" w:rsidR="00DA5BD1" w:rsidRPr="00143535">
      <w:pPr>
        <w:ind w:firstLine="708" w:left="4956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             </w:t>
      </w:r>
      <w:r w:rsidRPr="00143535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                </w:t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  <w:t xml:space="preserve">               </w:t>
      </w:r>
      <w:r w:rsidRPr="00143535">
        <w:rPr>
          <w:rFonts w:hAnsi="Times New Roman" w:ascii="Times New Roman"/>
          <w:b w:val="false"/>
        </w:rPr>
        <w:tab/>
      </w:r>
      <w:r w:rsidR="00601649" w:rsidRPr="00143535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</w:r>
      <w:r w:rsidRPr="00143535">
        <w:rPr>
          <w:rFonts w:hAnsi="Times New Roman" w:ascii="Times New Roman"/>
          <w:b w:val="false"/>
        </w:rPr>
        <w:tab/>
        <w:t xml:space="preserve">            Ivan Dujić</w:t>
      </w:r>
      <w:r w:rsidR="00F74B00">
        <w:rPr>
          <w:rFonts w:hAnsi="Times New Roman" w:ascii="Times New Roman"/>
          <w:b w:val="false"/>
        </w:rPr>
        <w:t>, v.r.</w:t>
      </w:r>
    </w:p>
    <w:p w:rsidRDefault="00DA5BD1" w:rsidP="00DA5BD1" w:rsidR="00DA5BD1" w:rsidRPr="00143535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143535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143535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 w:rsidRPr="00143535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143535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143535">
      <w:pPr>
        <w:rPr>
          <w:rFonts w:hAnsi="Times New Roman" w:ascii="Times New Roman"/>
          <w:b w:val="false"/>
        </w:rPr>
      </w:pPr>
    </w:p>
    <w:p w:rsidRDefault="00DA5BD1" w:rsidP="00DA5BD1" w:rsidR="00DA5BD1" w:rsidRPr="00143535">
      <w:pPr>
        <w:pStyle w:val="Bezproreda"/>
        <w:rPr>
          <w:szCs w:val="24"/>
        </w:rPr>
      </w:pPr>
      <w:r w:rsidRPr="00143535">
        <w:rPr>
          <w:szCs w:val="24"/>
        </w:rPr>
        <w:t>DNA:</w:t>
      </w:r>
    </w:p>
    <w:p w:rsidRDefault="009E28FC" w:rsidP="009E28FC" w:rsidR="009E28FC" w:rsidRPr="00143535">
      <w:pPr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- </w:t>
      </w:r>
      <w:r w:rsidR="00733755" w:rsidRPr="00143535">
        <w:rPr>
          <w:rFonts w:hAnsi="Times New Roman" w:ascii="Times New Roman"/>
          <w:b w:val="false"/>
        </w:rPr>
        <w:t>e-</w:t>
      </w:r>
      <w:r w:rsidRPr="00143535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 w:rsidRPr="00143535">
      <w:pPr>
        <w:jc w:val="both"/>
        <w:rPr>
          <w:rFonts w:hAnsi="Times New Roman" w:ascii="Times New Roman"/>
          <w:b w:val="false"/>
        </w:rPr>
      </w:pPr>
      <w:r w:rsidRPr="00143535">
        <w:rPr>
          <w:rFonts w:hAnsi="Times New Roman" w:ascii="Times New Roman"/>
          <w:b w:val="false"/>
        </w:rPr>
        <w:t xml:space="preserve">- Financijska </w:t>
      </w:r>
      <w:r w:rsidR="00845B24" w:rsidRPr="00143535">
        <w:rPr>
          <w:rFonts w:hAnsi="Times New Roman" w:ascii="Times New Roman"/>
          <w:b w:val="false"/>
        </w:rPr>
        <w:t>agencija Rijeka, Frana Kurelca 8</w:t>
      </w:r>
    </w:p>
    <w:sectPr w:rsidSect="00744CD8" w:rsidR="00C6009E" w:rsidRPr="00143535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B82" w:rsidP="00DA5BD1" w:rsidR="00AA7B82">
      <w:r>
        <w:separator/>
      </w:r>
    </w:p>
  </w:endnote>
  <w:endnote w:id="0" w:type="continuationSeparator">
    <w:p w:rsidRDefault="00AA7B82" w:rsidP="00DA5BD1" w:rsidR="00AA7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00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00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F74B00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B82" w:rsidP="00DA5BD1" w:rsidR="00AA7B82">
      <w:r>
        <w:separator/>
      </w:r>
    </w:p>
  </w:footnote>
  <w:footnote w:id="0" w:type="continuationSeparator">
    <w:p w:rsidRDefault="00AA7B82" w:rsidP="00DA5BD1" w:rsidR="00AA7B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8543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F74B00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F74B00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369" w:rsidP="00873052" w:rsidR="002B561F" w:rsidRPr="002B561F">
    <w:pPr>
      <w:pStyle w:val="Zaglavlje"/>
      <w:tabs>
        <w:tab w:pos="4320" w:val="clear"/>
        <w:tab w:pos="8640" w:val="clear"/>
      </w:tabs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</w:t>
    </w:r>
    <w:r w:rsidR="00873052">
      <w:rPr>
        <w:rFonts w:hAnsi="Times New Roman" w:ascii="Times New Roman"/>
        <w:b w:val="false"/>
      </w:rPr>
      <w:t>370</w:t>
    </w:r>
    <w:r>
      <w:rPr>
        <w:rFonts w:hAnsi="Times New Roman" w:ascii="Times New Roman"/>
        <w:b w:val="false"/>
      </w:rPr>
      <w:t>/201</w:t>
    </w:r>
    <w:r w:rsidR="00873052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873052">
      <w:rPr>
        <w:rFonts w:hAnsi="Times New Roman" w:ascii="Times New Roman"/>
        <w:b w:val="false"/>
      </w:rPr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9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43535"/>
    <w:rsid w:val="0016197B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053A8"/>
    <w:rsid w:val="003441C8"/>
    <w:rsid w:val="00361F4E"/>
    <w:rsid w:val="003771B6"/>
    <w:rsid w:val="00382FF5"/>
    <w:rsid w:val="003C1C2F"/>
    <w:rsid w:val="004208E2"/>
    <w:rsid w:val="00426BE8"/>
    <w:rsid w:val="004550A0"/>
    <w:rsid w:val="004A71B6"/>
    <w:rsid w:val="004E3D3F"/>
    <w:rsid w:val="005437C1"/>
    <w:rsid w:val="00550DEE"/>
    <w:rsid w:val="00552EAC"/>
    <w:rsid w:val="00554328"/>
    <w:rsid w:val="00564E95"/>
    <w:rsid w:val="005715B8"/>
    <w:rsid w:val="00585438"/>
    <w:rsid w:val="00586781"/>
    <w:rsid w:val="00601649"/>
    <w:rsid w:val="006262E4"/>
    <w:rsid w:val="00661BC8"/>
    <w:rsid w:val="006B58B6"/>
    <w:rsid w:val="006C36F9"/>
    <w:rsid w:val="006F66A2"/>
    <w:rsid w:val="00716019"/>
    <w:rsid w:val="00716DC5"/>
    <w:rsid w:val="00721D15"/>
    <w:rsid w:val="00733755"/>
    <w:rsid w:val="00740611"/>
    <w:rsid w:val="00742E43"/>
    <w:rsid w:val="00773F03"/>
    <w:rsid w:val="007B071B"/>
    <w:rsid w:val="00822DFE"/>
    <w:rsid w:val="00845B24"/>
    <w:rsid w:val="00873052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8678B"/>
    <w:rsid w:val="00993205"/>
    <w:rsid w:val="009E28FC"/>
    <w:rsid w:val="00A02DD6"/>
    <w:rsid w:val="00A4237D"/>
    <w:rsid w:val="00AA7B82"/>
    <w:rsid w:val="00AB4A25"/>
    <w:rsid w:val="00B507CB"/>
    <w:rsid w:val="00B63ECA"/>
    <w:rsid w:val="00B70CB0"/>
    <w:rsid w:val="00B90FED"/>
    <w:rsid w:val="00C6009E"/>
    <w:rsid w:val="00C776FA"/>
    <w:rsid w:val="00C95559"/>
    <w:rsid w:val="00CE056E"/>
    <w:rsid w:val="00CF3839"/>
    <w:rsid w:val="00D50A1D"/>
    <w:rsid w:val="00D841D3"/>
    <w:rsid w:val="00DA5BD1"/>
    <w:rsid w:val="00E24EC1"/>
    <w:rsid w:val="00E35E8D"/>
    <w:rsid w:val="00EA4DAB"/>
    <w:rsid w:val="00ED2AE1"/>
    <w:rsid w:val="00F12369"/>
    <w:rsid w:val="00F34C9B"/>
    <w:rsid w:val="00F3524D"/>
    <w:rsid w:val="00F67D33"/>
    <w:rsid w:val="00F74B00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B0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B00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B0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B0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B0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B00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B0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B0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VALDEBEK društvo s ograničenom odgovornošću za graditeljstvo i usluge u stečaju</izvorni_sadrzaj>
    <derivirana_varijabla naziv="DomainObject.Predmet.ProtustrankaFormated_1">  Stečajna masa iza VALDEBEK društvo s ograničenom odgovornošću za graditeljstvo i usluge u stečaju</derivirana_varijabla>
  </DomainObject.Predmet.ProtustrankaFormated>
  <DomainObject.Predmet.ProtustrankaFormatedOIB>
    <izvorni_sadrzaj>  Stečajna masa iza VALDEBEK društvo s ograničenom odgovornošću za graditeljstvo i usluge u stečaju, OIB 74053864314</izvorni_sadrzaj>
    <derivirana_varijabla naziv="DomainObject.Predmet.ProtustrankaFormatedOIB_1">  Stečajna masa iza VALDEBEK društvo s ograničenom odgovornošću za graditeljstvo i usluge u stečaju, OIB 74053864314</derivirana_varijabla>
  </DomainObject.Predmet.ProtustrankaFormatedOIB>
  <DomainObject.Predmet.ProtustrankaFormatedWithAdress>
    <izvorni_sadrzaj> Stečajna masa iza VALDEBEK društvo s ograničenom odgovornošću za graditeljstvo i usluge u stečaju, Trg sv. Barbare 1, 51000 Rijeka</izvorni_sadrzaj>
    <derivirana_varijabla naziv="DomainObject.Predmet.ProtustrankaFormatedWithAdress_1"> Stečajna masa iza VALDEBEK društvo s ograničenom odgovornošću za graditeljstvo i usluge u stečaju, Trg sv. Barbare 1, 51000 Rijeka</derivirana_varijabla>
  </DomainObject.Predmet.ProtustrankaFormatedWithAdress>
  <DomainObject.Predmet.ProtustrankaFormatedWithAdressOIB>
    <izvorni_sadrzaj> Stečajna masa iza VALDEBEK društvo s ograničenom odgovornošću za graditeljstvo i usluge u stečaju, OIB 74053864314, Trg sv. Barbare 1, 51000 Rijeka</izvorni_sadrzaj>
    <derivirana_varijabla naziv="DomainObject.Predmet.ProtustrankaFormatedWithAdressOIB_1"> Stečajna masa iza VALDEBEK društvo s ograničenom odgovornošću za graditeljstvo i usluge u stečaju, OIB 74053864314, Trg sv. Barbare 1, 51000 Rijeka</derivirana_varijabla>
  </DomainObject.Predmet.ProtustrankaFormatedWithAdressOIB>
  <DomainObject.Predmet.ProtustrankaWithAdress>
    <izvorni_sadrzaj>Stečajna masa iza VALDEBEK društvo s ograničenom odgovornošću za graditeljstvo i usluge u stečaju Trg sv. Barbare 1, 51000 Rijeka</izvorni_sadrzaj>
    <derivirana_varijabla naziv="DomainObject.Predmet.ProtustrankaWithAdress_1">Stečajna masa iza VALDEBEK društvo s ograničenom odgovornošću za graditeljstvo i usluge u stečaju Trg sv. Barbare 1, 51000 Rijeka</derivirana_varijabla>
  </DomainObject.Predmet.ProtustrankaWithAdress>
  <DomainObject.Predmet.ProtustrankaWithAdressOIB>
    <izvorni_sadrzaj>Stečajna masa iza VALDEBEK društvo s ograničenom odgovornošću za graditeljstvo i usluge u stečaju, OIB 74053864314, Trg sv. Barbare 1, 51000 Rijeka</izvorni_sadrzaj>
    <derivirana_varijabla naziv="DomainObject.Predmet.ProtustrankaWithAdressOIB_1">Stečajna masa iza VALDEBEK društvo s ograničenom odgovornošću za graditeljstvo i usluge u stečaju, OIB 74053864314, Trg sv. Barbare 1, 51000 Rijeka</derivirana_varijabla>
  </DomainObject.Predmet.ProtustrankaWithAdressOIB>
  <DomainObject.Predmet.ProtustrankaNazivFormated>
    <izvorni_sadrzaj>Stečajna masa iza VALDEBEK društvo s ograničenom odgovornošću za graditeljstvo i usluge u stečaju</izvorni_sadrzaj>
    <derivirana_varijabla naziv="DomainObject.Predmet.ProtustrankaNazivFormated_1">Stečajna masa iza VALDEBEK društvo s ograničenom odgovornošću za graditeljstvo i usluge u stečaju</derivirana_varijabla>
  </DomainObject.Predmet.ProtustrankaNazivFormated>
  <DomainObject.Predmet.ProtustrankaNazivFormatedOIB>
    <izvorni_sadrzaj>Stečajna masa iza VALDEBEK društvo s ograničenom odgovornošću za graditeljstvo i usluge u stečaju, OIB 74053864314</izvorni_sadrzaj>
    <derivirana_varijabla naziv="DomainObject.Predmet.ProtustrankaNazivFormatedOIB_1">Stečajna masa iza VALDEBEK društvo s ograničenom odgovornošću za graditeljstvo i usluge u stečaju, OIB 74053864314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SLOVENIJA zastupanog po punomoćniku Odvj. društvo KOŽUL I PETRINOVIĆ d.o.o. Zagreb</izvorni_sadrzaj>
    <derivirana_varijabla naziv="DomainObject.Predmet.StrankaFormated_1">  SBERBANK BANKA d.d. LJUBLJANA, SLOVENIJA zastupanog po punomoćniku Odvj. društvo KOŽUL I PETRINOVIĆ d.o.o. Zagreb</derivirana_varijabla>
  </DomainObject.Predmet.StrankaFormated>
  <DomainObject.Predmet.StrankaFormatedOIB>
    <izvorni_sadrzaj>  SBERBANK BANKA d.d. LJUBLJANA, SLOVENIJA, OIB 73433895209 zastupanog po punomoćniku Odvj. društvo KOŽUL I PETRINOVIĆ d.o.o. Zagreb</izvorni_sadrzaj>
    <derivirana_varijabla naziv="DomainObject.Predmet.StrankaFormatedOIB_1">  SBERBANK BANKA d.d. LJUBLJANA, SLOVENIJA, OIB 73433895209 zastupanog po punomoćniku Odvj. društvo KOŽUL I PETRINOVIĆ d.o.o. Zagreb</derivirana_varijabla>
  </DomainObject.Predmet.StrankaFormatedOIB>
  <DomainObject.Predmet.StrankaFormatedWithAdress>
    <izvorni_sadrzaj> SBERBANK BANKA d.d. LJUBLJANA, SLOVENIJA, Dunajska cesta 128 A, 1000 LJUBLJANA zastupanog po punomoćniku Odvj. društvo KOŽUL I PETRINOVIĆ d.o.o. Zagreb</izvorni_sadrzaj>
    <derivirana_varijabla naziv="DomainObject.Predmet.StrankaFormatedWithAdress_1"> SBERBANK BANKA d.d. LJUBLJANA, SLOVENIJA, Dunajska cesta 128 A, 1000 LJUBLJANA zastupanog po punomoćniku Odvj. društvo KOŽUL I PETRINOVIĆ d.o.o. Zagreb</derivirana_varijabla>
  </DomainObject.Predmet.StrankaFormatedWithAdress>
  <DomainObject.Predmet.StrankaFormatedWithAdressOIB>
    <izvorni_sadrzaj> SBERBANK BANKA d.d. LJUBLJANA, SLOVENIJA, OIB 73433895209, Dunajska cesta 128 A, 1000 LJUBLJANA zastupanog po punomoćniku Odvj. društvo KOŽUL I PETRINOVIĆ d.o.o. Zagreb</izvorni_sadrzaj>
    <derivirana_varijabla naziv="DomainObject.Predmet.StrankaFormatedWithAdressOIB_1"> SBERBANK BANKA d.d. LJUBLJANA, SLOVENIJA, OIB 73433895209, Dunajska cesta 128 A, 1000 LJUBLJANA zastupanog po punomoćniku Odvj. društvo KOŽUL I PETRINOVIĆ d.o.o. Zagreb</derivirana_varijabla>
  </DomainObject.Predmet.StrankaFormatedWithAdressOIB>
  <DomainObject.Predmet.StrankaWithAdress>
    <izvorni_sadrzaj>SBERBANK BANKA d.d. LJUBLJANA, SLOVENIJA Dunajska cesta 128 A,1000 LJUBLJANA</izvorni_sadrzaj>
    <derivirana_varijabla naziv="DomainObject.Predmet.StrankaWithAdress_1">SBERBANK BANKA d.d. LJUBLJANA, SLOVENIJA Dunajska cesta 128 A,1000 LJUBLJANA</derivirana_varijabla>
  </DomainObject.Predmet.StrankaWithAdress>
  <DomainObject.Predmet.StrankaWithAdressOIB>
    <izvorni_sadrzaj>SBERBANK BANKA d.d. LJUBLJANA, SLOVENIJA, OIB 73433895209, Dunajska cesta 128 A,1000 LJUBLJANA</izvorni_sadrzaj>
    <derivirana_varijabla naziv="DomainObject.Predmet.StrankaWithAdressOIB_1">SBERBANK BANKA d.d. LJUBLJANA, SLOVENIJA, OIB 73433895209, Dunajska cesta 128 A,1000 LJUBLJANA</derivirana_varijabla>
  </DomainObject.Predmet.StrankaWithAdressOIB>
  <DomainObject.Predmet.StrankaNazivFormated>
    <izvorni_sadrzaj>SBERBANK BANKA d.d. LJUBLJANA, SLOVENIJA</izvorni_sadrzaj>
    <derivirana_varijabla naziv="DomainObject.Predmet.StrankaNazivFormated_1">SBERBANK BANKA d.d. LJUBLJANA, SLOVENIJA</derivirana_varijabla>
  </DomainObject.Predmet.StrankaNazivFormated>
  <DomainObject.Predmet.StrankaNazivFormatedOIB>
    <izvorni_sadrzaj>SBERBANK BANKA d.d. LJUBLJANA, SLOVENIJA, OIB 73433895209</izvorni_sadrzaj>
    <derivirana_varijabla naziv="DomainObject.Predmet.StrankaNazivFormatedOIB_1">SBERBANK BANKA d.d. LJUBLJANA,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612.24</izvorni_sadrzaj>
    <derivirana_varijabla naziv="DomainObject.Predmet.TrenutnaVrijednost_1">612.24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SBERBANK BANKA d.d. LJUBLJANA, SLOVENIJA zastupanog po punomoćniku Odvj. društvo KOŽUL I PETRINOVIĆ d.o.o. Zagreb</item>
    </izvorni_sadrzaj>
    <derivirana_varijabla naziv="DomainObject.Predmet.StrankaListFormated_1">
      <item>SBERBANK BANKA d.d. LJUBLJANA, SLOVENIJA zastupanog po punomoćniku Odvj. društvo KOŽUL I PETRINOVIĆ d.o.o. Zagreb</item>
    </derivirana_varijabla>
  </DomainObject.Predmet.StrankaListFormated>
  <DomainObject.Predmet.StrankaListFormatedOIB>
    <izvorni_sadrzaj>
      <item>SBERBANK BANKA d.d. LJUBLJANA, SLOVENIJA, OIB 73433895209 zastupanog po punomoćniku Odvj. društvo KOŽUL I PETRINOVIĆ d.o.o. Zagreb</item>
    </izvorni_sadrzaj>
    <derivirana_varijabla naziv="DomainObject.Predmet.StrankaListFormatedOIB_1">
      <item>SBERBANK BANKA d.d. LJUBLJANA, SLOVENIJA, OIB 73433895209 zastupanog po punomoćniku Odvj. društvo KOŽUL I PETRINOVIĆ d.o.o. Zagreb</item>
    </derivirana_varijabla>
  </DomainObject.Predmet.StrankaListFormatedOIB>
  <DomainObject.Predmet.StrankaListFormatedWithAdress>
    <izvorni_sadrzaj>
      <item>SBERBANK BANKA d.d. LJUBLJANA, SLOVENIJA, Dunajska cesta 128 A, 1000 LJUBLJANA zastupanog po punomoćniku Odvj. društvo KOŽUL I PETRINOVIĆ d.o.o. Zagreb</item>
    </izvorni_sadrzaj>
    <derivirana_varijabla naziv="DomainObject.Predmet.StrankaListFormatedWithAdress_1">
      <item>SBERBANK BANKA d.d. LJUBLJANA, SLOVENIJA, Dunajska cesta 128 A, 1000 LJUBLJANA zastupanog po punomoćniku Odvj. društvo KOŽUL I PETRINOVIĆ d.o.o. Zagreb</item>
    </derivirana_varijabla>
  </DomainObject.Predmet.StrankaListFormatedWithAdress>
  <DomainObject.Predmet.StrankaListFormatedWithAdressOIB>
    <izvorni_sadrzaj>
      <item>SBERBANK BANKA d.d. LJUBLJANA, SLOVENIJA, OIB 73433895209, Dunajska cesta 128 A, 1000 LJUBLJANA zastupanog po punomoćniku Odvj. društvo KOŽUL I PETRINOVIĆ d.o.o. Zagreb</item>
    </izvorni_sadrzaj>
    <derivirana_varijabla naziv="DomainObject.Predmet.StrankaListFormatedWithAdressOIB_1">
      <item>SBERBANK BANKA d.d. LJUBLJANA, SLOVENIJA, OIB 73433895209, Dunajska cesta 128 A, 1000 LJUBLJANA zastupanog po punomoćniku Odvj. društvo KOŽUL I PETRINOVIĆ d.o.o. Zagreb</item>
    </derivirana_varijabla>
  </DomainObject.Predmet.StrankaListFormatedWithAdressOIB>
  <DomainObject.Predmet.StrankaListNazivFormated>
    <izvorni_sadrzaj>
      <item>SBERBANK BANKA d.d. LJUBLJANA, SLOVENIJA</item>
    </izvorni_sadrzaj>
    <derivirana_varijabla naziv="DomainObject.Predmet.StrankaListNazivFormated_1">
      <item>SBERBANK BANKA d.d. LJUBLJANA, SLOVENIJA</item>
    </derivirana_varijabla>
  </DomainObject.Predmet.StrankaListNazivFormated>
  <DomainObject.Predmet.StrankaListNazivFormatedOIB>
    <izvorni_sadrzaj>
      <item>SBERBANK BANKA d.d. LJUBLJANA, SLOVENIJA, OIB 73433895209</item>
    </izvorni_sadrzaj>
    <derivirana_varijabla naziv="DomainObject.Predmet.StrankaListNazivFormatedOIB_1">
      <item>SBERBANK BANKA d.d. LJUBLJANA, SLOVENIJA, OIB 73433895209</item>
    </derivirana_varijabla>
  </DomainObject.Predmet.StrankaListNazivFormatedOIB>
  <DomainObject.Predmet.ProtuStrankaListFormated>
    <izvorni_sadrzaj>
      <item>Stečajna masa iza VALDEBEK društvo s ograničenom odgovornošću za graditeljstvo i usluge u stečaju</item>
    </izvorni_sadrzaj>
    <derivirana_varijabla naziv="DomainObject.Predmet.ProtuStrankaListFormated_1">
      <item>Stečajna masa iza VALDEBEK društvo s ograničenom odgovornošću za graditeljstvo i usluge u stečaju</item>
    </derivirana_varijabla>
  </DomainObject.Predmet.ProtuStrankaListFormated>
  <DomainObject.Predmet.ProtuStrankaListFormatedOIB>
    <izvorni_sadrzaj>
      <item>Stečajna masa iza VALDEBEK društvo s ograničenom odgovornošću za graditeljstvo i usluge u stečaju, OIB 74053864314</item>
    </izvorni_sadrzaj>
    <derivirana_varijabla naziv="DomainObject.Predmet.ProtuStrankaListFormatedOIB_1">
      <item>Stečajna masa iza VALDEBEK društvo s ograničenom odgovornošću za graditeljstvo i usluge u stečaju, OIB 74053864314</item>
    </derivirana_varijabla>
  </DomainObject.Predmet.ProtuStrankaListFormatedOIB>
  <DomainObject.Predmet.ProtuStrankaListFormatedWithAdress>
    <izvorni_sadrzaj>
      <item>Stečajna masa iza VALDEBEK društvo s ograničenom odgovornošću za graditeljstvo i usluge u stečaju, Trg sv. Barbare 1, 51000 Rijeka</item>
    </izvorni_sadrzaj>
    <derivirana_varijabla naziv="DomainObject.Predmet.ProtuStrankaListFormatedWithAdress_1">
      <item>Stečajna masa iza VALDEBEK društvo s ograničenom odgovornošću za graditeljstvo i usluge u stečaju, Trg sv. Barbare 1, 51000 Rijeka</item>
    </derivirana_varijabla>
  </DomainObject.Predmet.ProtuStrankaListFormatedWithAdress>
  <DomainObject.Predmet.ProtuStrankaListFormatedWithAdressOIB>
    <izvorni_sadrzaj>
      <item>Stečajna masa iza VALDEBEK društvo s ograničenom odgovornošću za graditeljstvo i usluge u stečaju, OIB 74053864314, Trg sv. Barbare 1, 51000 Rijeka</item>
    </izvorni_sadrzaj>
    <derivirana_varijabla naziv="DomainObject.Predmet.ProtuStrankaListFormatedWithAdressOIB_1">
      <item>Stečajna masa iza VALDEBEK društvo s ograničenom odgovornošću za graditeljstvo i usluge u stečaju, OIB 74053864314, Trg sv. Barbare 1, 51000 Rijeka</item>
    </derivirana_varijabla>
  </DomainObject.Predmet.ProtuStrankaListFormatedWithAdressOIB>
  <DomainObject.Predmet.ProtuStrankaListNazivFormated>
    <izvorni_sadrzaj>
      <item>Stečajna masa iza VALDEBEK društvo s ograničenom odgovornošću za graditeljstvo i usluge u stečaju</item>
    </izvorni_sadrzaj>
    <derivirana_varijabla naziv="DomainObject.Predmet.ProtuStrankaListNazivFormated_1">
      <item>Stečajna masa iza VALDEBEK društvo s ograničenom odgovornošću za graditeljstvo i usluge u stečaju</item>
    </derivirana_varijabla>
  </DomainObject.Predmet.ProtuStrankaListNazivFormated>
  <DomainObject.Predmet.ProtuStrankaListNazivFormatedOIB>
    <izvorni_sadrzaj>
      <item>Stečajna masa iza VALDEBEK društvo s ograničenom odgovornošću za graditeljstvo i usluge u stečaju, OIB 74053864314</item>
    </izvorni_sadrzaj>
    <derivirana_varijabla naziv="DomainObject.Predmet.ProtuStrankaListNazivFormatedOIB_1">
      <item>Stečajna masa iza VALDEBEK društvo s ograničenom odgovornošću za graditeljstvo i usluge u stečaju, OIB 74053864314</item>
    </derivirana_varijabla>
  </DomainObject.Predmet.ProtuStrankaListNazivFormatedOIB>
  <DomainObject.Predmet.OstaliListFormated>
    <izvorni_sadrzaj>
      <item>Odvj. društvo KOŽUL I PETRINOVIĆ d.o.o. Zagreb punomoćnik sudionika u postupku SBERBANK BANKA d.d. LJUBLJANA, SLOVENIJA</item>
    </izvorni_sadrzaj>
    <derivirana_varijabla naziv="DomainObject.Predmet.OstaliListFormated_1">
      <item>Odvj. društvo KOŽUL I PETRINOVIĆ d.o.o. Zagreb punomoćnik sudionika u postupku SBERBANK BANKA d.d. LJUBLJANA, SLOVENIJA</item>
    </derivirana_varijabla>
  </DomainObject.Predmet.OstaliListFormated>
  <DomainObject.Predmet.OstaliListFormatedOIB>
    <izvorni_sadrzaj>
      <item>Odvj. društvo KOŽUL I PETRINOVIĆ d.o.o. Zagreb, OIB 14478211640 punomoćnik sudionika u postupku SBERBANK BANKA d.d. LJUBLJANA, SLOVENIJA</item>
    </izvorni_sadrzaj>
    <derivirana_varijabla naziv="DomainObject.Predmet.OstaliListFormatedOIB_1">
      <item>Odvj. društvo KOŽUL I PETRINOVIĆ d.o.o. Zagreb, OIB 14478211640 punomoćnik sudionika u postupku SBERBANK BANKA d.d. LJUBLJANA, SLOVENIJA</item>
    </derivirana_varijabla>
  </DomainObject.Predmet.OstaliListFormatedOIB>
  <DomainObject.Predmet.OstaliListFormatedWithAdress>
    <izvorni_sadrzaj>
      <item>Odvj. društvo KOŽUL I PETRINOVIĆ d.o.o. Zagreb, Bužanova 4, 10000 Zagreb punomoćnik sudionika u postupku SBERBANK BANKA d.d. LJUBLJANA, SLOVENIJA</item>
    </izvorni_sadrzaj>
    <derivirana_varijabla naziv="DomainObject.Predmet.OstaliListFormatedWithAdress_1">
      <item>Odvj. društvo KOŽUL I PETRINOVIĆ d.o.o. Zagreb, Bužanova 4, 10000 Zagreb punomoćnik sudionika u postupku SBERBANK BANKA d.d. LJUBLJANA, SLOVENIJA</item>
    </derivirana_varijabla>
  </DomainObject.Predmet.OstaliListFormatedWithAdress>
  <DomainObject.Predmet.OstaliListFormatedWithAdressOIB>
    <izvorni_sadrzaj>
      <item>Odvj. društvo KOŽUL I PETRINOVIĆ d.o.o. Zagreb, OIB 14478211640, Bužanova 4, 10000 Zagreb punomoćnik sudionika u postupku SBERBANK BANKA d.d. LJUBLJANA, SLOVENIJA</item>
    </izvorni_sadrzaj>
    <derivirana_varijabla naziv="DomainObject.Predmet.OstaliListFormatedWithAdressOIB_1">
      <item>Odvj. društvo KOŽUL I PETRINOVIĆ d.o.o. Zagreb, OIB 14478211640, Bužanova 4, 10000 Zagreb punomoćnik sudionika u postupku SBERBANK BANKA d.d. LJUBLJANA, SLOVENIJA</item>
    </derivirana_varijabla>
  </DomainObject.Predmet.OstaliListFormatedWithAdressOIB>
  <DomainObject.Predmet.OstaliListNazivFormated>
    <izvorni_sadrzaj>
      <item>Odvj. društvo KOŽUL I PETRINOVIĆ d.o.o. Zagreb</item>
    </izvorni_sadrzaj>
    <derivirana_varijabla naziv="DomainObject.Predmet.OstaliListNazivFormated_1">
      <item>Odvj. društvo KOŽUL I PETRINOVIĆ d.o.o. Zagreb</item>
    </derivirana_varijabla>
  </DomainObject.Predmet.OstaliListNazivFormated>
  <DomainObject.Predmet.OstaliListNazivFormatedOIB>
    <izvorni_sadrzaj>
      <item>Odvj. društvo KOŽUL I PETRINOVIĆ d.o.o. Zagreb, OIB 14478211640</item>
    </izvorni_sadrzaj>
    <derivirana_varijabla naziv="DomainObject.Predmet.OstaliListNazivFormatedOIB_1">
      <item>Odvj. društvo KOŽUL I PETRINOVIĆ d.o.o. Zagreb,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SLOVENIJA</izvorni_sadrzaj>
    <derivirana_varijabla naziv="DomainObject.Predmet.StrankaIDrugi_1">SBERBANK BANKA d.d. LJUBLJANA, SLOVENIJA</derivirana_varijabla>
  </DomainObject.Predmet.StrankaIDrugi>
  <DomainObject.Predmet.ProtustrankaIDrugi>
    <izvorni_sadrzaj>Stečajna masa iza VALDEBEK društvo s ograničenom odgovornošću za graditeljstvo i usluge u stečaju</izvorni_sadrzaj>
    <derivirana_varijabla naziv="DomainObject.Predmet.ProtustrankaIDrugi_1">Stečajna masa iza VALDEBEK društvo s ograničenom odgovornošću za graditeljstvo i usluge u stečaju</derivirana_varijabla>
  </DomainObject.Predmet.ProtustrankaIDrugi>
  <DomainObject.Predmet.StrankaIDrugiAdressOIB>
    <izvorni_sadrzaj>SBERBANK BANKA d.d. LJUBLJANA, SLOVENIJA, OIB 73433895209, Dunajska cesta 128 A, 1000 LJUBLJANA</izvorni_sadrzaj>
    <derivirana_varijabla naziv="DomainObject.Predmet.StrankaIDrugiAdressOIB_1">SBERBANK BANKA d.d. LJUBLJANA, SLOVENIJA, OIB 73433895209, Dunajska cesta 128 A, 1000 LJUBLJANA</derivirana_varijabla>
  </DomainObject.Predmet.StrankaIDrugiAdressOIB>
  <DomainObject.Predmet.ProtustrankaIDrugiAdressOIB>
    <izvorni_sadrzaj>Stečajna masa iza VALDEBEK društvo s ograničenom odgovornošću za graditeljstvo i usluge u stečaju, OIB 74053864314, Trg sv. Barbare 1, 51000 Rijeka</izvorni_sadrzaj>
    <derivirana_varijabla naziv="DomainObject.Predmet.ProtustrankaIDrugiAdressOIB_1">Stečajna masa iza VALDEBEK društvo s ograničenom odgovornošću za graditeljstvo i usluge u stečaju, OIB 74053864314, Trg sv. Barbare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VALDEBEK društvo s ograničenom odgovornošću za graditeljstvo i usluge u stečaju</item>
      <item>SBERBANK BANKA d.d. LJUBLJANA, SLOVENIJA</item>
      <item>Odvj. društvo KOŽUL I PETRINOVIĆ d.o.o. Zagreb</item>
    </izvorni_sadrzaj>
    <derivirana_varijabla naziv="DomainObject.Predmet.SudioniciListNaziv_1">
      <item>Stečajna masa iza VALDEBEK društvo s ograničenom odgovornošću za graditeljstvo i usluge u stečaju</item>
      <item>SBERBANK BANKA d.d. LJUBLJANA, SLOVENIJA</item>
      <item>Odvj. društvo KOŽUL I PETRINOVIĆ d.o.o. Zagreb</item>
    </derivirana_varijabla>
  </DomainObject.Predmet.SudioniciListNaziv>
  <DomainObject.Predmet.SudioniciListAdressOIB>
    <izvorni_sadrzaj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</izvorni_sadrzaj>
    <derivirana_varijabla naziv="DomainObject.Predmet.SudioniciListAdressOIB_1"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74053864314</item>
      <item>, OIB 73433895209</item>
      <item>, OIB 14478211640</item>
    </izvorni_sadrzaj>
    <derivirana_varijabla naziv="DomainObject.Predmet.SudioniciListNazivOIB_1">
      <item>, OIB 74053864314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651</properties:Characters>
  <properties:Lines>33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2018-08-28T08:03:00Z</dcterms:created>
  <dc:creator>Jasmina Matika</dc:creator>
  <cp:lastModifiedBy>Sanja Lakošeljac</cp:lastModifiedBy>
  <dcterms:modified xmlns:xsi="http://www.w3.org/2001/XMLSchema-instance" xsi:type="dcterms:W3CDTF">2018-08-29T10:31:00Z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(St-370-17-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