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8560" w14:paraId="9468560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B36804">
        <w:rPr>
          <w:rFonts w:cs="Times New Roman" w:eastAsia="Times New Roman"/>
          <w:lang w:eastAsia="hr-HR"/>
        </w:rPr>
        <w:t>845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B36804">
        <w:rPr>
          <w:rFonts w:cs="Times New Roman" w:eastAsia="Times New Roman"/>
          <w:lang w:eastAsia="hr-HR"/>
        </w:rPr>
        <w:t>NEPTUN SPECIJALITET d.o.o., sa sjedištem u Gornja Riva 77, Tribunj, OIB: 51080078217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B36804">
        <w:rPr>
          <w:rFonts w:cs="Times New Roman" w:eastAsia="Times New Roman"/>
          <w:lang w:eastAsia="hr-HR"/>
        </w:rPr>
        <w:t>NEPTUN SPECIJALITET d.o.o., sa sjedištem u Gornja Riva 77, Tribunj, OIB: 51080078217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A17661">
        <w:rPr>
          <w:rFonts w:cs="Times New Roman" w:eastAsia="Times New Roman"/>
          <w:lang w:eastAsia="hr-HR"/>
        </w:rPr>
        <w:t>Dubrav</w:t>
      </w:r>
      <w:r w:rsidR="0004541C">
        <w:rPr>
          <w:rFonts w:cs="Times New Roman" w:eastAsia="Times New Roman"/>
          <w:lang w:eastAsia="hr-HR"/>
        </w:rPr>
        <w:t>ka Stašić iz Rijeke, Vatroslava Lisinskog 2, OIB: 23303100671.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B36804">
        <w:rPr>
          <w:rFonts w:cs="Times New Roman" w:eastAsia="Times New Roman"/>
          <w:lang w:eastAsia="hr-HR"/>
        </w:rPr>
        <w:t>NEPTUN SPECIJALITET d.o.o., sa sjedištem u Gornja Riva 77, Tribunj, OIB: 51080078217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B36804">
        <w:rPr>
          <w:rFonts w:cs="Times New Roman" w:eastAsia="Times New Roman"/>
          <w:lang w:eastAsia="hr-HR"/>
        </w:rPr>
        <w:t>845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5332E3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B36804">
        <w:rPr>
          <w:rFonts w:cs="Times New Roman" w:eastAsia="Times New Roman"/>
          <w:lang w:eastAsia="hr-HR"/>
        </w:rPr>
        <w:t>NEPTUN SPECIJALITET d.o.o., sa sjedištem u Gornja Riva 77, Tribunj, OIB: 51080078217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B36804">
        <w:rPr>
          <w:rFonts w:cs="Times New Roman" w:eastAsia="Times New Roman"/>
          <w:lang w:eastAsia="hr-HR"/>
        </w:rPr>
        <w:t>845</w:t>
      </w:r>
      <w:r w:rsidR="00B81CB3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29" w:rsidP="00A67425" w:rsidR="00D41729">
      <w:pPr>
        <w:spacing w:after="0"/>
      </w:pPr>
      <w:r>
        <w:separator/>
      </w:r>
    </w:p>
  </w:endnote>
  <w:endnote w:id="0" w:type="continuationSeparator">
    <w:p w:rsidRDefault="00D41729" w:rsidP="00A67425" w:rsidR="00D417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29" w:rsidP="00A67425" w:rsidR="00D41729">
      <w:pPr>
        <w:spacing w:after="0"/>
      </w:pPr>
      <w:r>
        <w:separator/>
      </w:r>
    </w:p>
  </w:footnote>
  <w:footnote w:id="0" w:type="continuationSeparator">
    <w:p w:rsidRDefault="00D41729" w:rsidP="00A67425" w:rsidR="00D4172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1AE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04541C"/>
    <w:rsid w:val="0019676C"/>
    <w:rsid w:val="001F14A4"/>
    <w:rsid w:val="002257EE"/>
    <w:rsid w:val="002849F2"/>
    <w:rsid w:val="00332E18"/>
    <w:rsid w:val="0038666B"/>
    <w:rsid w:val="005220DD"/>
    <w:rsid w:val="005332E3"/>
    <w:rsid w:val="005B6DBA"/>
    <w:rsid w:val="00631FBE"/>
    <w:rsid w:val="00656D84"/>
    <w:rsid w:val="0067410F"/>
    <w:rsid w:val="00821F05"/>
    <w:rsid w:val="00823F7E"/>
    <w:rsid w:val="008641AE"/>
    <w:rsid w:val="00985550"/>
    <w:rsid w:val="00A1696A"/>
    <w:rsid w:val="00A17661"/>
    <w:rsid w:val="00A67425"/>
    <w:rsid w:val="00B36804"/>
    <w:rsid w:val="00B81CB3"/>
    <w:rsid w:val="00D41729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A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41A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41A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41A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A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41A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41A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41A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NEPTUN SPECIJALITET društvo s ograničenom odgovornošću za turizam i ugostiteljstvo</izvorni_sadrzaj>
    <derivirana_varijabla naziv="DomainObject.Predmet.ProtustrankaFormated_1">  NEPTUN SPECIJALITET društvo s ograničenom odgovornošću za turizam i ugostiteljstvo</derivirana_varijabla>
  </DomainObject.Predmet.ProtustrankaFormated>
  <DomainObject.Predmet.ProtustrankaFormatedOIB>
    <izvorni_sadrzaj>  NEPTUN SPECIJALITET društvo s ograničenom odgovornošću za turizam i ugostiteljstvo, OIB 51080078217</izvorni_sadrzaj>
    <derivirana_varijabla naziv="DomainObject.Predmet.ProtustrankaFormatedOIB_1">  NEPTUN SPECIJALITET društvo s ograničenom odgovornošću za turizam i ugostiteljstvo, OIB 51080078217</derivirana_varijabla>
  </DomainObject.Predmet.ProtustrankaFormatedOIB>
  <DomainObject.Predmet.ProtustrankaFormatedWithAdress>
    <izvorni_sadrzaj> NEPTUN SPECIJALITET društvo s ograničenom odgovornošću za turizam i ugostiteljstvo, Gornja Riva 77, 22211 Tribunj</izvorni_sadrzaj>
    <derivirana_varijabla naziv="DomainObject.Predmet.ProtustrankaFormatedWithAdress_1"> NEPTUN SPECIJALITET društvo s ograničenom odgovornošću za turizam i ugostiteljstvo, Gornja Riva 77, 22211 Tribunj</derivirana_varijabla>
  </DomainObject.Predmet.ProtustrankaFormatedWithAdress>
  <DomainObject.Predmet.ProtustrankaFormatedWithAdressOIB>
    <izvorni_sadrzaj> NEPTUN SPECIJALITET društvo s ograničenom odgovornošću za turizam i ugostiteljstvo, OIB 51080078217, Gornja Riva 77, 22211 Tribunj</izvorni_sadrzaj>
    <derivirana_varijabla naziv="DomainObject.Predmet.ProtustrankaFormatedWithAdressOIB_1"> NEPTUN SPECIJALITET društvo s ograničenom odgovornošću za turizam i ugostiteljstvo, OIB 51080078217, Gornja Riva 77, 22211 Tribunj</derivirana_varijabla>
  </DomainObject.Predmet.ProtustrankaFormatedWithAdressOIB>
  <DomainObject.Predmet.ProtustrankaWithAdress>
    <izvorni_sadrzaj>NEPTUN SPECIJALITET društvo s ograničenom odgovornošću za turizam i ugostiteljstvo Gornja Riva 77, 22211 Tribunj</izvorni_sadrzaj>
    <derivirana_varijabla naziv="DomainObject.Predmet.ProtustrankaWithAdress_1">NEPTUN SPECIJALITET društvo s ograničenom odgovornošću za turizam i ugostiteljstvo Gornja Riva 77, 22211 Tribunj</derivirana_varijabla>
  </DomainObject.Predmet.ProtustrankaWithAdress>
  <DomainObject.Predmet.ProtustrankaWithAdressOIB>
    <izvorni_sadrzaj>NEPTUN SPECIJALITET društvo s ograničenom odgovornošću za turizam i ugostiteljstvo, OIB 51080078217, Gornja Riva 77, 22211 Tribunj</izvorni_sadrzaj>
    <derivirana_varijabla naziv="DomainObject.Predmet.ProtustrankaWithAdressOIB_1">NEPTUN SPECIJALITET društvo s ograničenom odgovornošću za turizam i ugostiteljstvo, OIB 51080078217, Gornja Riva 77, 22211 Tribunj</derivirana_varijabla>
  </DomainObject.Predmet.ProtustrankaWithAdressOIB>
  <DomainObject.Predmet.ProtustrankaNazivFormated>
    <izvorni_sadrzaj>NEPTUN SPECIJALITET društvo s ograničenom odgovornošću za turizam i ugostiteljstvo</izvorni_sadrzaj>
    <derivirana_varijabla naziv="DomainObject.Predmet.ProtustrankaNazivFormated_1">NEPTUN SPECIJALITET društvo s ograničenom odgovornošću za turizam i ugostiteljstvo</derivirana_varijabla>
  </DomainObject.Predmet.ProtustrankaNazivFormated>
  <DomainObject.Predmet.ProtustrankaNazivFormatedOIB>
    <izvorni_sadrzaj>NEPTUN SPECIJALITET društvo s ograničenom odgovornošću za turizam i ugostiteljstvo, OIB 51080078217</izvorni_sadrzaj>
    <derivirana_varijabla naziv="DomainObject.Predmet.ProtustrankaNazivFormatedOIB_1">NEPTUN SPECIJALITET društvo s ograničenom odgovornošću za turizam i ugostiteljstvo, OIB 51080078217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NEPTUN SPECIJALITET društvo s ograničenom odgovornošću za turizam i ugostiteljstvo</item>
    </izvorni_sadrzaj>
    <derivirana_varijabla naziv="DomainObject.Predmet.ProtuStrankaListFormated_1">
      <item>NEPTUN SPECIJALITET društvo s ograničenom odgovornošću za turizam i ugostiteljstvo</item>
    </derivirana_varijabla>
  </DomainObject.Predmet.ProtuStrankaListFormated>
  <DomainObject.Predmet.ProtuStrankaListFormatedOIB>
    <izvorni_sadrzaj>
      <item>NEPTUN SPECIJALITET društvo s ograničenom odgovornošću za turizam i ugostiteljstvo, OIB 51080078217</item>
    </izvorni_sadrzaj>
    <derivirana_varijabla naziv="DomainObject.Predmet.ProtuStrankaListFormatedOIB_1">
      <item>NEPTUN SPECIJALITET društvo s ograničenom odgovornošću za turizam i ugostiteljstvo, OIB 51080078217</item>
    </derivirana_varijabla>
  </DomainObject.Predmet.ProtuStrankaListFormatedOIB>
  <DomainObject.Predmet.ProtuStrankaListFormatedWithAdress>
    <izvorni_sadrzaj>
      <item>NEPTUN SPECIJALITET društvo s ograničenom odgovornošću za turizam i ugostiteljstvo, Gornja Riva 77, 22211 Tribunj</item>
    </izvorni_sadrzaj>
    <derivirana_varijabla naziv="DomainObject.Predmet.ProtuStrankaListFormatedWithAdress_1">
      <item>NEPTUN SPECIJALITET društvo s ograničenom odgovornošću za turizam i ugostiteljstvo, Gornja Riva 77, 22211 Tribunj</item>
    </derivirana_varijabla>
  </DomainObject.Predmet.ProtuStrankaListFormatedWithAdress>
  <DomainObject.Predmet.ProtuStrankaListFormatedWithAdressOIB>
    <izvorni_sadrzaj>
      <item>NEPTUN SPECIJALITET društvo s ograničenom odgovornošću za turizam i ugostiteljstvo, OIB 51080078217, Gornja Riva 77, 22211 Tribunj</item>
    </izvorni_sadrzaj>
    <derivirana_varijabla naziv="DomainObject.Predmet.ProtuStrankaListFormatedWithAdressOIB_1">
      <item>NEPTUN SPECIJALITET društvo s ograničenom odgovornošću za turizam i ugostiteljstvo, OIB 51080078217, Gornja Riva 77, 22211 Tribunj</item>
    </derivirana_varijabla>
  </DomainObject.Predmet.ProtuStrankaListFormatedWithAdressOIB>
  <DomainObject.Predmet.ProtuStrankaListNazivFormated>
    <izvorni_sadrzaj>
      <item>NEPTUN SPECIJALITET društvo s ograničenom odgovornošću za turizam i ugostiteljstvo</item>
    </izvorni_sadrzaj>
    <derivirana_varijabla naziv="DomainObject.Predmet.ProtuStrankaListNazivFormated_1">
      <item>NEPTUN SPECIJALITET društvo s ograničenom odgovornošću za turizam i ugostiteljstvo</item>
    </derivirana_varijabla>
  </DomainObject.Predmet.ProtuStrankaListNazivFormated>
  <DomainObject.Predmet.ProtuStrankaListNazivFormatedOIB>
    <izvorni_sadrzaj>
      <item>NEPTUN SPECIJALITET društvo s ograničenom odgovornošću za turizam i ugostiteljstvo, OIB 51080078217</item>
    </izvorni_sadrzaj>
    <derivirana_varijabla naziv="DomainObject.Predmet.ProtuStrankaListNazivFormatedOIB_1">
      <item>NEPTUN SPECIJALITET društvo s ograničenom odgovornošću za turizam i ugostiteljstvo, OIB 51080078217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NEPTUN SPECIJALITET društvo s ograničenom odgovornošću za turizam i ugostiteljstvo</izvorni_sadrzaj>
    <derivirana_varijabla naziv="DomainObject.Predmet.ProtustrankaIDrugi_1">NEPTUN SPECIJALITET društvo s ograničenom odgovornošću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NEPTUN SPECIJALITET društvo s ograničenom odgovornošću za turizam i ugostiteljstvo, OIB 51080078217, Gornja Riva 77, 22211 Tribunj</izvorni_sadrzaj>
    <derivirana_varijabla naziv="DomainObject.Predmet.ProtustrankaIDrugiAdressOIB_1">NEPTUN SPECIJALITET društvo s ograničenom odgovornošću za turizam i ugostiteljstvo, OIB 51080078217, Gornja Riva 77,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NEPTUN SPECIJALITET društvo s ograničenom odgovornošću za turizam i ugostiteljstvo</item>
    </izvorni_sadrzaj>
    <derivirana_varijabla naziv="DomainObject.Predmet.SudioniciListNaziv_1">
      <item>FINA - Podružnica Šibenik</item>
      <item>NEPTUN SPECIJALITET društvo s ograničenom odgovornošću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NEPTUN SPECIJALITET društvo s ograničenom odgovornošću za turizam i ugostiteljstvo, OIB 51080078217, Gornja Riva 77,22211 Tribunj</item>
    </izvorni_sadrzaj>
    <derivirana_varijabla naziv="DomainObject.Predmet.SudioniciListAdressOIB_1">
      <item>FINA - Podružnica Šibenik, OIB 85821130368, Perivoj L. Marune 1,22000 Šibenik</item>
      <item>NEPTUN SPECIJALITET društvo s ograničenom odgovornošću za turizam i ugostiteljstvo, OIB 51080078217, Gornja Riva 77,22211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51080078217</item>
    </izvorni_sadrzaj>
    <derivirana_varijabla naziv="DomainObject.Predmet.SudioniciListNazivOIB_1">
      <item>, OIB 85821130368</item>
      <item>, OIB 51080078217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3000</properties:Characters>
  <properties:Lines>111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