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056c" w14:paraId="5b5056c" w:rsidRDefault="00AE649C" w:rsidP="00F9047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904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0472" w:rsidP="00F90472" w:rsidR="00F90472">
      <w:pPr>
        <w:pStyle w:val="Naslov3"/>
        <w:numPr>
          <w:ilvl w:val="0"/>
          <w:numId w:val="0"/>
        </w:numPr>
        <w:spacing w:after="0" w:before="0"/>
        <w:ind w:left="720"/>
      </w:pPr>
    </w:p>
    <w:p w:rsidRDefault="00F90472" w:rsidP="00F90472" w:rsidR="00F90472">
      <w:pPr>
        <w:pStyle w:val="SudNaziv"/>
      </w:pP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1165671343"/>
                    <w:picture/>
                  </w:sdtPr>
                  <w:sdtContent>
                    <w:p w:rsidRDefault="00F90472" w:rsidP="00F90472" w:rsidR="00F9047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07720" cx="60960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07720" cx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0472" w:rsidP="00F90472" w:rsidR="00F90472">
      <w:pPr>
        <w:pStyle w:val="SudSjedite"/>
      </w:pPr>
      <w:r>
        <w:tab/>
      </w: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Poslovni broj : 4 St-12/15-26</w:t>
      </w: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F90472" w:rsidP="00F90472" w:rsidR="00F90472">
      <w:pPr>
        <w:spacing w:after="0"/>
        <w:jc w:val="center"/>
        <w:rPr>
          <w:rFonts w:cs="Times New Roman"/>
        </w:rPr>
      </w:pPr>
    </w:p>
    <w:p w:rsidRDefault="00F90472" w:rsidP="00F90472" w:rsidR="00F90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F90472" w:rsidP="00F90472" w:rsidR="00F90472">
      <w:pPr>
        <w:spacing w:after="0"/>
        <w:jc w:val="center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</w:t>
      </w:r>
      <w:r>
        <w:t xml:space="preserve">RUM TOP društvo s ograničenom odgovornošću za proizvodnju, trgovinu i usluge (skraćeno RUM TOP d.o.o.) u stečaju iz </w:t>
      </w:r>
      <w:proofErr w:type="spellStart"/>
      <w:r>
        <w:t>Virja</w:t>
      </w:r>
      <w:proofErr w:type="spellEnd"/>
      <w:r>
        <w:t xml:space="preserve">, Novigradska 20, OIB: 60256666195, </w:t>
      </w:r>
      <w:r>
        <w:rPr>
          <w:rFonts w:cs="Times New Roman"/>
        </w:rPr>
        <w:t xml:space="preserve">da je stečajnom upravitelju Mr.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F90472" w:rsidP="00F90472" w:rsidR="00F90472">
      <w:pPr>
        <w:spacing w:after="0"/>
        <w:jc w:val="both"/>
        <w:rPr>
          <w:rFonts w:cs="Times New Roman"/>
        </w:rPr>
      </w:pPr>
    </w:p>
    <w:p w:rsidRDefault="00F90472" w:rsidP="00F90472" w:rsidR="00F90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F90472" w:rsidP="00F90472" w:rsidR="00F90472">
      <w:pPr>
        <w:spacing w:after="0"/>
        <w:jc w:val="both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12. listopada 2015.</w:t>
      </w: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F90472" w:rsidP="00F90472" w:rsidR="00F90472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</w:p>
    <w:p w:rsidRDefault="00F90472" w:rsidP="00F90472" w:rsidR="00F90472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90472" w:rsidP="00F90472" w:rsidR="00F90472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F90472" w:rsidP="00F90472" w:rsidR="00F90472">
      <w:pPr>
        <w:pStyle w:val="NormaleSPIS"/>
        <w:spacing w:after="0"/>
        <w:rPr>
          <w:noProof/>
        </w:rPr>
      </w:pPr>
    </w:p>
    <w:p w:rsidRDefault="00F90472" w:rsidP="00F90472" w:rsidR="00F90472">
      <w:pPr>
        <w:rPr>
          <w:b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47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54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 iz čl. 29. sz-a</izvorni_sadrzaj>
    <derivirana_varijabla naziv="DomainObject.Primjedba_1">oglas iz čl. 29. sz-a</derivirana_varijabla>
  </DomainObject.Primjedba>
  <DomainObject.Oznaka>
    <izvorni_sadrzaj>St-12/2015-26</izvorni_sadrzaj>
    <derivirana_varijabla naziv="DomainObject.Oznaka_1">St-12/2015-26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St-12/2015</izvorni_sadrzaj>
    <derivirana_varijabla naziv="DomainObject.Predmet.OznakaBroj_1">St-12/2015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 TOP društvo s ograničenom odgovornošću za proizvodnju, trgovinu i usluge</izvorni_sadrzaj>
    <derivirana_varijabla naziv="DomainObject.Predmet.ProtustrankaFormated_1">  RUM TOP društvo s ograničenom odgovornošću za proizvodnju, trgovinu i usluge</derivirana_varijabla>
  </DomainObject.Predmet.ProtustrankaFormated>
  <DomainObject.Predmet.ProtustrankaFormatedOIB>
    <izvorni_sadrzaj>  RUM TOP društvo s ograničenom odgovornošću za proizvodnju, trgovinu i usluge, OIB 60256666195</izvorni_sadrzaj>
    <derivirana_varijabla naziv="DomainObject.Predmet.ProtustrankaFormatedOIB_1">  RUM TOP društvo s ograničenom odgovornošću za proizvodnju, trgovinu i usluge, OIB 60256666195</derivirana_varijabla>
  </DomainObject.Predmet.ProtustrankaFormatedOIB>
  <DomainObject.Predmet.ProtustrankaFormatedWithAdress>
    <izvorni_sadrzaj> RUM TOP društvo s ograničenom odgovornošću za proizvodnju, trgovinu i usluge, Novigradska 20, 48350 Virje</izvorni_sadrzaj>
    <derivirana_varijabla naziv="DomainObject.Predmet.ProtustrankaFormatedWithAdress_1"> RUM TOP društvo s ograničenom odgovornošću za proizvodnju, trgovinu i usluge, Novigradska 20, 48350 Virje</derivirana_varijabla>
  </DomainObject.Predmet.ProtustrankaFormatedWithAdress>
  <DomainObject.Predmet.ProtustrankaFormatedWithAdressOIB>
    <izvorni_sadrzaj> RUM TOP društvo s ograničenom odgovornošću za proizvodnju, trgovinu i usluge, OIB 60256666195, Novigradska 20, 48350 Virje</izvorni_sadrzaj>
    <derivirana_varijabla naziv="DomainObject.Predmet.ProtustrankaFormatedWithAdressOIB_1"> RUM TOP društvo s ograničenom odgovornošću za proizvodnju, trgovinu i usluge, OIB 60256666195, Novigradska 20, 48350 Virje</derivirana_varijabla>
  </DomainObject.Predmet.ProtustrankaFormatedWithAdressOIB>
  <DomainObject.Predmet.ProtustrankaWithAdress>
    <izvorni_sadrzaj>RUM TOP društvo s ograničenom odgovornošću za proizvodnju, trgovinu i usluge Novigradska 20, 48350 Virje</izvorni_sadrzaj>
    <derivirana_varijabla naziv="DomainObject.Predmet.ProtustrankaWithAdress_1">RUM TOP društvo s ograničenom odgovornošću za proizvodnju, trgovinu i usluge Novigradska 20, 48350 Virje</derivirana_varijabla>
  </DomainObject.Predmet.ProtustrankaWithAdress>
  <DomainObject.Predmet.ProtustrankaWithAdressOIB>
    <izvorni_sadrzaj>RUM TOP društvo s ograničenom odgovornošću za proizvodnju, trgovinu i usluge, OIB 60256666195, Novigradska 20, 48350 Virje</izvorni_sadrzaj>
    <derivirana_varijabla naziv="DomainObject.Predmet.ProtustrankaWithAdressOIB_1">RUM TOP društvo s ograničenom odgovornošću za proizvodnju, trgovinu i usluge, OIB 60256666195, Novigradska 20, 48350 Virje</derivirana_varijabla>
  </DomainObject.Predmet.ProtustrankaWithAdressOIB>
  <DomainObject.Predmet.ProtustrankaNazivFormated>
    <izvorni_sadrzaj>RUM TOP društvo s ograničenom odgovornošću za proizvodnju, trgovinu i usluge</izvorni_sadrzaj>
    <derivirana_varijabla naziv="DomainObject.Predmet.ProtustrankaNazivFormated_1">RUM TOP društvo s ograničenom odgovornošću za proizvodnju, trgovinu i usluge</derivirana_varijabla>
  </DomainObject.Predmet.ProtustrankaNazivFormated>
  <DomainObject.Predmet.ProtustrankaNazivFormatedOIB>
    <izvorni_sadrzaj>RUM TOP društvo s ograničenom odgovornošću za proizvodnju, trgovinu i usluge, OIB 60256666195</izvorni_sadrzaj>
    <derivirana_varijabla naziv="DomainObject.Predmet.ProtustrankaNazivFormatedOIB_1">RUM TOP društvo s ograničenom odgovornošću za proizvodnju, trgovinu i usluge, OIB 60256666195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</izvorni_sadrzaj>
    <derivirana_varijabla naziv="DomainObject.Predmet.StrankaFormated_1">  POREZNA UPRAVA PODRUČNI URED KOPRIVNICA</derivirana_varijabla>
  </DomainObject.Predmet.StrankaFormated>
  <DomainObject.Predmet.StrankaFormatedOIB>
    <izvorni_sadrzaj>  POREZNA UPRAVA PODRUČNI URED KOPRIVNICA</izvorni_sadrzaj>
    <derivirana_varijabla naziv="DomainObject.Predmet.StrankaFormatedOIB_1">  POREZNA UPRAVA PODRUČNI URED KOPRIVNICA</derivirana_varijabla>
  </DomainObject.Predmet.StrankaFormatedOIB>
  <DomainObject.Predmet.StrankaFormatedWithAdress>
    <izvorni_sadrzaj> POREZNA UPRAVA PODRUČNI URED KOPRIVNICA, Ulica Hrvatske državnosti 7, 48000 Koprivnica</izvorni_sadrzaj>
    <derivirana_varijabla naziv="DomainObject.Predmet.StrankaFormatedWithAdress_1"> POREZNA UPRAVA PODRUČNI URED KOPRIVNICA, Ulica Hrvatske državnosti 7, 48000 Koprivnica</derivirana_varijabla>
  </DomainObject.Predmet.StrankaFormatedWithAdress>
  <DomainObject.Predmet.StrankaFormatedWithAdressOIB>
    <izvorni_sadrzaj> POREZNA UPRAVA PODRUČNI URED KOPRIVNICA, Ulica Hrvatske državnosti 7, 48000 Koprivnica</izvorni_sadrzaj>
    <derivirana_varijabla naziv="DomainObject.Predmet.StrankaFormatedWithAdressOIB_1"> POREZNA UPRAVA PODRUČNI URED KOPRIVNICA, Ulica Hrvatske državnosti 7, 48000 Koprivnica</derivirana_varijabla>
  </DomainObject.Predmet.StrankaFormatedWithAdressOIB>
  <DomainObject.Predmet.StrankaWithAdress>
    <izvorni_sadrzaj>POREZNA UPRAVA PODRUČNI URED KOPRIVNICA Ulica Hrvatske državnosti 7,48000 Koprivnica</izvorni_sadrzaj>
    <derivirana_varijabla naziv="DomainObject.Predmet.StrankaWithAdress_1">POREZNA UPRAVA PODRUČNI URED KOPRIVNICA Ulica Hrvatske državnosti 7,48000 Koprivnica</derivirana_varijabla>
  </DomainObject.Predmet.StrankaWithAdress>
  <DomainObject.Predmet.StrankaWithAdressOIB>
    <izvorni_sadrzaj>POREZNA UPRAVA PODRUČNI URED KOPRIVNICA, Ulica Hrvatske državnosti 7,48000 Koprivnica</izvorni_sadrzaj>
    <derivirana_varijabla naziv="DomainObject.Predmet.StrankaWithAdressOIB_1">POREZNA UPRAVA PODRUČNI URED KOPRIVNICA, Ulica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86082.86</izvorni_sadrzaj>
    <derivirana_varijabla naziv="DomainObject.Predmet.TrenutnaVrijednost_1">86082.86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</item>
    </izvorni_sadrzaj>
    <derivirana_varijabla naziv="DomainObject.Predmet.StrankaListFormated_1">
      <item>POREZNA UPRAVA PODRUČNI URED KOPRIVNICA</item>
    </derivirana_varijabla>
  </DomainObject.Predmet.StrankaListFormated>
  <DomainObject.Predmet.StrankaListFormatedOIB>
    <izvorni_sadrzaj>
      <item>POREZNA UPRAVA PODRUČNI URED KOPRIVNICA</item>
    </izvorni_sadrzaj>
    <derivirana_varijabla naziv="DomainObject.Predmet.StrankaListFormatedOIB_1">
      <item>POREZNA UPRAVA PODRUČNI URED KOPRIVNICA</item>
    </derivirana_varijabla>
  </DomainObject.Predmet.StrankaListFormatedOIB>
  <DomainObject.Predmet.StrankaListFormatedWithAdress>
    <izvorni_sadrzaj>
      <item>POREZNA UPRAVA PODRUČNI URED KOPRIVNICA, Ulica Hrvatske državnosti 7, 48000 Koprivnica</item>
    </izvorni_sadrzaj>
    <derivirana_varijabla naziv="DomainObject.Predmet.StrankaListFormatedWithAdress_1">
      <item>POREZNA UPRAVA PODRUČNI URED KOPRIVNICA, Ulica Hrvatske državnosti 7, 48000 Koprivnica</item>
    </derivirana_varijabla>
  </DomainObject.Predmet.StrankaListFormatedWithAdress>
  <DomainObject.Predmet.StrankaListFormatedWithAdressOIB>
    <izvorni_sadrzaj>
      <item>POREZNA UPRAVA PODRUČNI URED KOPRIVNICA, Ulica Hrvatske državnosti 7, 48000 Koprivnica</item>
    </izvorni_sadrzaj>
    <derivirana_varijabla naziv="DomainObject.Predmet.StrankaListFormatedWithAdressOIB_1">
      <item>POREZNA UPRAVA PODRUČNI URED KOPRIVNICA, Ulica Hrvatske državnosti 7, 48000 Koprivnica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RUM TOP društvo s ograničenom odgovornošću za proizvodnju, trgovinu i usluge</item>
    </izvorni_sadrzaj>
    <derivirana_varijabla naziv="DomainObject.Predmet.ProtuStrankaListFormated_1">
      <item>RUM TOP društvo s ograničenom odgovornošću za proizvodnju, trgovinu i usluge</item>
    </derivirana_varijabla>
  </DomainObject.Predmet.ProtuStrankaListFormated>
  <DomainObject.Predmet.ProtuStrankaListFormatedOIB>
    <izvorni_sadrzaj>
      <item>RUM TOP društvo s ograničenom odgovornošću za proizvodnju, trgovinu i usluge, OIB 60256666195</item>
    </izvorni_sadrzaj>
    <derivirana_varijabla naziv="DomainObject.Predmet.ProtuStrankaListFormatedOIB_1">
      <item>RUM TOP društvo s ograničenom odgovornošću za proizvodnju, trgovinu i usluge, OIB 60256666195</item>
    </derivirana_varijabla>
  </DomainObject.Predmet.ProtuStrankaListFormatedOIB>
  <DomainObject.Predmet.ProtuStrankaListFormatedWithAdress>
    <izvorni_sadrzaj>
      <item>RUM TOP društvo s ograničenom odgovornošću za proizvodnju, trgovinu i usluge, Novigradska 20, 48350 Virje</item>
    </izvorni_sadrzaj>
    <derivirana_varijabla naziv="DomainObject.Predmet.ProtuStrankaListFormatedWithAdress_1">
      <item>RUM TOP društvo s ograničenom odgovornošću za proizvodnju, trgovinu i usluge, Novigradska 20, 48350 Virje</item>
    </derivirana_varijabla>
  </DomainObject.Predmet.ProtuStrankaListFormatedWithAdress>
  <DomainObject.Predmet.ProtuStrankaListFormatedWithAdressOIB>
    <izvorni_sadrzaj>
      <item>RUM TOP društvo s ograničenom odgovornošću za proizvodnju, trgovinu i usluge, OIB 60256666195, Novigradska 20, 48350 Virje</item>
    </izvorni_sadrzaj>
    <derivirana_varijabla naziv="DomainObject.Predmet.ProtuStrankaListFormatedWithAdressOIB_1">
      <item>RUM TOP društvo s ograničenom odgovornošću za proizvodnju, trgovinu i usluge, OIB 60256666195, Novigradska 20, 48350 Virje</item>
    </derivirana_varijabla>
  </DomainObject.Predmet.ProtuStrankaListFormatedWithAdressOIB>
  <DomainObject.Predmet.ProtuStrankaListNazivFormated>
    <izvorni_sadrzaj>
      <item>RUM TOP društvo s ograničenom odgovornošću za proizvodnju, trgovinu i usluge</item>
    </izvorni_sadrzaj>
    <derivirana_varijabla naziv="DomainObject.Predmet.ProtuStrankaListNazivFormated_1">
      <item>RUM TOP društvo s ograničenom odgovornošću za proizvodnju, trgovinu i usluge</item>
    </derivirana_varijabla>
  </DomainObject.Predmet.ProtuStrankaListNazivFormated>
  <DomainObject.Predmet.ProtuStrankaListNazivFormatedOIB>
    <izvorni_sadrzaj>
      <item>RUM TOP društvo s ograničenom odgovornošću za proizvodnju, trgovinu i usluge, OIB 60256666195</item>
    </izvorni_sadrzaj>
    <derivirana_varijabla naziv="DomainObject.Predmet.ProtuStrankaListNazivFormatedOIB_1">
      <item>RUM TOP društvo s ograničenom odgovornošću za proizvodnju, trgovinu i usluge, OIB 60256666195</item>
    </derivirana_varijabla>
  </DomainObject.Predmet.ProtuStrankaListNazivFormatedOIB>
  <DomainObject.Predmet.OstaliList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OstaliList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OstaliListFormated>
  <DomainObject.Predmet.OstaliList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izvorni_sadrzaj>
    <derivirana_varijabla naziv="DomainObject.Predmet.OstaliList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derivirana_varijabla>
  </DomainObject.Predmet.OstaliListFormatedOIB>
  <DomainObject.Predmet.OstaliListFormatedWithAdress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  <item>Narodne novine d.d., Zagreb</item>
      <item>Oglasna ploča suda</item>
    </izvorni_sadrzaj>
    <derivirana_varijabla naziv="DomainObject.Predmet.OstaliListFormatedWithAdress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  <item>Narodne novine d.d., Zagreb</item>
      <item>Oglasna ploča suda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  <item>Narodne novine d.d., Zagreb</item>
      <item>Oglasna ploča suda</item>
    </izvorni_sadrzaj>
    <derivirana_varijabla naziv="DomainObject.Predmet.OstaliListFormatedWithAdressOIB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  <item>Narodne novine d.d., Zagreb</item>
      <item>Oglasna ploča suda</item>
    </derivirana_varijabla>
  </DomainObject.Predmet.OstaliListFormatedWithAdressOIB>
  <DomainObject.Predmet.OstaliListNaziv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OstaliListNaziv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OstaliListNazivFormated>
  <DomainObject.Predmet.OstaliListNaziv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izvorni_sadrzaj>
    <derivirana_varijabla naziv="DomainObject.Predmet.OstaliListNaziv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St-12/2015-26</izvorni_sadrzaj>
    <derivirana_varijabla naziv="DomainObject.PoslovniBrojDokumenta_1">St-12/2015-26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RUM TOP društvo s ograničenom odgovornošću za proizvodnju, trgovinu i usluge</izvorni_sadrzaj>
    <derivirana_varijabla naziv="DomainObject.Predmet.ProtustrankaIDrugi_1">RUM TOP društvo s ograničenom odgovornošću za proizvodnju, trgovinu i usluge</derivirana_varijabla>
  </DomainObject.Predmet.ProtustrankaIDrugi>
  <DomainObject.Predmet.StrankaIDrugiAdressOIB>
    <izvorni_sadrzaj>POREZNA UPRAVA PODRUČNI URED KOPRIVNICA, Ulica Hrvatske državnosti 7, 48000 Koprivnica</izvorni_sadrzaj>
    <derivirana_varijabla naziv="DomainObject.Predmet.StrankaIDrugiAdressOIB_1">POREZNA UPRAVA PODRUČNI URED KOPRIVNICA, Ulica Hrvatske državnosti 7, 48000 Koprivnica</derivirana_varijabla>
  </DomainObject.Predmet.StrankaIDrugiAdressOIB>
  <DomainObject.Predmet.ProtustrankaIDrugiAdressOIB>
    <izvorni_sadrzaj>RUM TOP društvo s ograničenom odgovornošću za proizvodnju, trgovinu i usluge, OIB 60256666195, Novigradska 20, 48350 Virje</izvorni_sadrzaj>
    <derivirana_varijabla naziv="DomainObject.Predmet.ProtustrankaIDrugiAdressOIB_1">RUM TOP društvo s ograničenom odgovornošću za proizvodnju, trgovinu i usluge, OIB 60256666195, Novigradska 20,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SudioniciListNaziv_1"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SudioniciListNaziv>
  <DomainObject.Predmet.SudioniciListAdressOIB>
    <izvorni_sadrzaj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  <item>Narodne novine d.d., Zagreb</item>
      <item>Oglasna ploča suda</item>
    </izvorni_sadrzaj>
    <derivirana_varijabla naziv="DomainObject.Predmet.SudioniciListAdressOIB_1"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  <item>Narodne novine d.d.,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46BB7-36B0-404D-A967-75542BA2A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782</properties:Characters>
  <properties:Lines>56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2015-10-12T11:42:00Z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St-12/2015-26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