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cd16" w14:paraId="d28cd1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C16B64">
        <w:t>-2119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C16B64">
        <w:t>JOŠKO MILAN</w:t>
      </w:r>
      <w:r w:rsidR="006F2571">
        <w:t xml:space="preserve"> </w:t>
      </w:r>
      <w:r w:rsidR="00C16B64">
        <w:t>j.d.o.o., Kamen, Sv. Mihovila 7</w:t>
      </w:r>
      <w:r w:rsidR="006F2571">
        <w:t xml:space="preserve">, </w:t>
      </w:r>
      <w:r w:rsidR="00FB0739">
        <w:t>O</w:t>
      </w:r>
      <w:r w:rsidR="00C16B64">
        <w:t>IB: 23762655806</w:t>
      </w:r>
      <w:r w:rsidR="00835699">
        <w:t>,</w:t>
      </w:r>
      <w:r w:rsidR="006F2571">
        <w:t xml:space="preserve"> MBS: 060</w:t>
      </w:r>
      <w:r w:rsidR="00C16B64">
        <w:t>290645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C16B64" w:rsidRPr="00C16B64">
        <w:t xml:space="preserve">JOŠKO MILAN j.d.o.o., Kamen, Sv. Mihovila 7, OIB: 23762655806, MBS: 060290645,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C16B64">
        <w:t>705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C16B64">
        <w:t>d 98.607,41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C16B64">
        <w:t>3. ST-2119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24767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F4F41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St-2119/2015</izvorni_sadrzaj>
    <derivirana_varijabla naziv="DomainObject.Predmet.OznakaBroj_1">St-2119/2015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JOŠKO MILAN j.d.o.o. za ugostiteljstvo i turizam</izvorni_sadrzaj>
    <derivirana_varijabla naziv="DomainObject.Predmet.ProtustrankaFormated_1">  JOŠKO MILAN j.d.o.o. za ugostiteljstvo i turizam</derivirana_varijabla>
  </DomainObject.Predmet.ProtustrankaFormated>
  <DomainObject.Predmet.ProtustrankaFormatedOIB>
    <izvorni_sadrzaj>  JOŠKO MILAN j.d.o.o. za ugostiteljstvo i turizam, OIB 23762655806</izvorni_sadrzaj>
    <derivirana_varijabla naziv="DomainObject.Predmet.ProtustrankaFormatedOIB_1">  JOŠKO MILAN j.d.o.o. za ugostiteljstvo i turizam, OIB 23762655806</derivirana_varijabla>
  </DomainObject.Predmet.ProtustrankaFormatedOIB>
  <DomainObject.Predmet.ProtustrankaFormatedWithAdress>
    <izvorni_sadrzaj> JOŠKO MILAN j.d.o.o. za ugostiteljstvo i turizam, Sv. Mihovila 7, 21000 Kamen</izvorni_sadrzaj>
    <derivirana_varijabla naziv="DomainObject.Predmet.ProtustrankaFormatedWithAdress_1"> JOŠKO MILAN j.d.o.o. za ugostiteljstvo i turizam, Sv. Mihovila 7, 21000 Kamen</derivirana_varijabla>
  </DomainObject.Predmet.ProtustrankaFormatedWithAdress>
  <DomainObject.Predmet.ProtustrankaFormatedWithAdressOIB>
    <izvorni_sadrzaj> JOŠKO MILAN j.d.o.o. za ugostiteljstvo i turizam, OIB 23762655806, Sv. Mihovila 7, 21000 Kamen</izvorni_sadrzaj>
    <derivirana_varijabla naziv="DomainObject.Predmet.ProtustrankaFormatedWithAdressOIB_1"> JOŠKO MILAN j.d.o.o. za ugostiteljstvo i turizam, OIB 23762655806, Sv. Mihovila 7, 21000 Kamen</derivirana_varijabla>
  </DomainObject.Predmet.ProtustrankaFormatedWithAdressOIB>
  <DomainObject.Predmet.ProtustrankaWithAdress>
    <izvorni_sadrzaj>JOŠKO MILAN j.d.o.o. za ugostiteljstvo i turizam Sv. Mihovila 7, 21000 Kamen</izvorni_sadrzaj>
    <derivirana_varijabla naziv="DomainObject.Predmet.ProtustrankaWithAdress_1">JOŠKO MILAN j.d.o.o. za ugostiteljstvo i turizam Sv. Mihovila 7, 21000 Kamen</derivirana_varijabla>
  </DomainObject.Predmet.ProtustrankaWithAdress>
  <DomainObject.Predmet.ProtustrankaWithAdressOIB>
    <izvorni_sadrzaj>JOŠKO MILAN j.d.o.o. za ugostiteljstvo i turizam, OIB 23762655806, Sv. Mihovila 7, 21000 Kamen</izvorni_sadrzaj>
    <derivirana_varijabla naziv="DomainObject.Predmet.ProtustrankaWithAdressOIB_1">JOŠKO MILAN j.d.o.o. za ugostiteljstvo i turizam, OIB 23762655806, Sv. Mihovila 7, 21000 Kamen</derivirana_varijabla>
  </DomainObject.Predmet.ProtustrankaWithAdressOIB>
  <DomainObject.Predmet.ProtustrankaNazivFormated>
    <izvorni_sadrzaj>JOŠKO MILAN j.d.o.o. za ugostiteljstvo i turizam</izvorni_sadrzaj>
    <derivirana_varijabla naziv="DomainObject.Predmet.ProtustrankaNazivFormated_1">JOŠKO MILAN j.d.o.o. za ugostiteljstvo i turizam</derivirana_varijabla>
  </DomainObject.Predmet.ProtustrankaNazivFormated>
  <DomainObject.Predmet.ProtustrankaNazivFormatedOIB>
    <izvorni_sadrzaj>JOŠKO MILAN j.d.o.o. za ugostiteljstvo i turizam, OIB 23762655806</izvorni_sadrzaj>
    <derivirana_varijabla naziv="DomainObject.Predmet.ProtustrankaNazivFormatedOIB_1">JOŠKO MILAN j.d.o.o. za ugostiteljstvo i turizam, OIB 23762655806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98607.41</izvorni_sadrzaj>
    <derivirana_varijabla naziv="DomainObject.Predmet.TrenutnaVrijednost_1">98607.41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JOŠKO MILAN j.d.o.o. za ugostiteljstvo i turizam</item>
    </izvorni_sadrzaj>
    <derivirana_varijabla naziv="DomainObject.Predmet.ProtuStrankaListFormated_1">
      <item>JOŠKO MILAN j.d.o.o. za ugostiteljstvo i turizam</item>
    </derivirana_varijabla>
  </DomainObject.Predmet.ProtuStrankaListFormated>
  <DomainObject.Predmet.ProtuStrankaListFormatedOIB>
    <izvorni_sadrzaj>
      <item>JOŠKO MILAN j.d.o.o. za ugostiteljstvo i turizam, OIB 23762655806</item>
    </izvorni_sadrzaj>
    <derivirana_varijabla naziv="DomainObject.Predmet.ProtuStrankaListFormatedOIB_1">
      <item>JOŠKO MILAN j.d.o.o. za ugostiteljstvo i turizam, OIB 23762655806</item>
    </derivirana_varijabla>
  </DomainObject.Predmet.ProtuStrankaListFormatedOIB>
  <DomainObject.Predmet.ProtuStrankaListFormatedWithAdress>
    <izvorni_sadrzaj>
      <item>JOŠKO MILAN j.d.o.o. za ugostiteljstvo i turizam, Sv. Mihovila 7, 21000 Kamen</item>
    </izvorni_sadrzaj>
    <derivirana_varijabla naziv="DomainObject.Predmet.ProtuStrankaListFormatedWithAdress_1">
      <item>JOŠKO MILAN j.d.o.o. za ugostiteljstvo i turizam, Sv. Mihovila 7, 21000 Kamen</item>
    </derivirana_varijabla>
  </DomainObject.Predmet.ProtuStrankaListFormatedWithAdress>
  <DomainObject.Predmet.ProtuStrankaListFormatedWithAdressOIB>
    <izvorni_sadrzaj>
      <item>JOŠKO MILAN j.d.o.o. za ugostiteljstvo i turizam, OIB 23762655806, Sv. Mihovila 7, 21000 Kamen</item>
    </izvorni_sadrzaj>
    <derivirana_varijabla naziv="DomainObject.Predmet.ProtuStrankaListFormatedWithAdressOIB_1">
      <item>JOŠKO MILAN j.d.o.o. za ugostiteljstvo i turizam, OIB 23762655806, Sv. Mihovila 7, 21000 Kamen</item>
    </derivirana_varijabla>
  </DomainObject.Predmet.ProtuStrankaListFormatedWithAdressOIB>
  <DomainObject.Predmet.ProtuStrankaListNazivFormated>
    <izvorni_sadrzaj>
      <item>JOŠKO MILAN j.d.o.o. za ugostiteljstvo i turizam</item>
    </izvorni_sadrzaj>
    <derivirana_varijabla naziv="DomainObject.Predmet.ProtuStrankaListNazivFormated_1">
      <item>JOŠKO MILAN j.d.o.o. za ugostiteljstvo i turizam</item>
    </derivirana_varijabla>
  </DomainObject.Predmet.ProtuStrankaListNazivFormated>
  <DomainObject.Predmet.ProtuStrankaListNazivFormatedOIB>
    <izvorni_sadrzaj>
      <item>JOŠKO MILAN j.d.o.o. za ugostiteljstvo i turizam, OIB 23762655806</item>
    </izvorni_sadrzaj>
    <derivirana_varijabla naziv="DomainObject.Predmet.ProtuStrankaListNazivFormatedOIB_1">
      <item>JOŠKO MILAN j.d.o.o. za ugostiteljstvo i turizam, OIB 23762655806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JOŠKO MILAN j.d.o.o. za ugostiteljstvo i turizam</izvorni_sadrzaj>
    <derivirana_varijabla naziv="DomainObject.Predmet.ProtustrankaIDrugi_1">JOŠKO MILAN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JOŠKO MILAN j.d.o.o. za ugostiteljstvo i turizam, OIB 23762655806, Sv. Mihovila 7, 21000 Kamen</izvorni_sadrzaj>
    <derivirana_varijabla naziv="DomainObject.Predmet.ProtustrankaIDrugiAdressOIB_1">JOŠKO MILAN j.d.o.o. za ugostiteljstvo i turizam, OIB 23762655806, Sv. Mihovila 7,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JOŠKO MILAN j.d.o.o. za ugostiteljstvo i turizam</item>
      <item>FINANCIJSKA AGENCIJA, RC SPLIT</item>
    </izvorni_sadrzaj>
    <derivirana_varijabla naziv="DomainObject.Predmet.SudioniciListNaziv_1">
      <item>JOŠKO MILAN j.d.o.o. za ugostiteljstvo i turizam</item>
      <item>FINANCIJSKA AGENCIJA, RC SPLIT</item>
    </derivirana_varijabla>
  </DomainObject.Predmet.SudioniciListNaziv>
  <DomainObject.Predmet.SudioniciListAdressOIB>
    <izvorni_sadrzaj>
      <item>JOŠKO MILAN j.d.o.o. za ugostiteljstvo i turizam, OIB 23762655806, Sv. Mihovila 7,21000 Kamen</item>
      <item>FINANCIJSKA AGENCIJA, RC SPLIT, OIB 85821130368, Mažuranićevo šetalište 24 b,21000 Split</item>
    </izvorni_sadrzaj>
    <derivirana_varijabla naziv="DomainObject.Predmet.SudioniciListAdressOIB_1">
      <item>JOŠKO MILAN j.d.o.o. za ugostiteljstvo i turizam, OIB 23762655806, Sv. Mihovila 7,21000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23762655806</item>
      <item>, OIB 85821130368</item>
    </izvorni_sadrzaj>
    <derivirana_varijabla naziv="DomainObject.Predmet.SudioniciListNazivOIB_1">
      <item>, OIB 23762655806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1763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2016-02-24T07:33:00Z</dcterms:created>
  <dc:creator>Lari Glavaš</dc:creator>
  <cp:lastModifiedBy>Lari Glavaš</cp:lastModifiedBy>
  <cp:lastPrinted>2016-02-24T07:33:00Z</cp:lastPrinted>
  <dcterms:modified xmlns:xsi="http://www.w3.org/2001/XMLSchema-instance" xsi:type="dcterms:W3CDTF">2016-02-24T07:34:00Z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