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fd6b" w14:paraId="484fd6b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1571A6">
        <w:rPr>
          <w:rFonts w:cs="Times New Roman" w:hAnsi="Times New Roman" w:ascii="Times New Roman"/>
          <w:sz w:val="24"/>
        </w:rPr>
        <w:t>2206/16-7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4B44FC" w:rsidRPr="00051C09">
        <w:t>PAULINE OMNIA j.d.o.o.</w:t>
      </w:r>
      <w:r w:rsidR="004B44FC">
        <w:t xml:space="preserve"> Zagreb, Lašćnske ledine 8 MBS:</w:t>
      </w:r>
      <w:r w:rsidR="004B44FC" w:rsidRPr="005F7C4D">
        <w:t xml:space="preserve"> </w:t>
      </w:r>
      <w:r w:rsidR="004B44FC" w:rsidRPr="00051C09">
        <w:t>080923737</w:t>
      </w:r>
      <w:r w:rsidR="004B44FC">
        <w:t xml:space="preserve"> OIB: </w:t>
      </w:r>
      <w:r w:rsidR="004B44FC" w:rsidRPr="00051C09">
        <w:t>91723648774</w:t>
      </w:r>
      <w:r w:rsidR="004B44FC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2D2BA7">
        <w:t xml:space="preserve"> </w:t>
      </w:r>
      <w:r w:rsidR="004B44FC" w:rsidRPr="00051C09">
        <w:t>PAULINE OMNIA j.d.o.o.</w:t>
      </w:r>
      <w:r w:rsidR="004B44FC">
        <w:t xml:space="preserve"> Zagreb, Lašćnske ledine 8 MBS:</w:t>
      </w:r>
      <w:r w:rsidR="004B44FC" w:rsidRPr="005F7C4D">
        <w:t xml:space="preserve"> </w:t>
      </w:r>
      <w:r w:rsidR="004B44FC" w:rsidRPr="00051C09">
        <w:t>080923737</w:t>
      </w:r>
      <w:r w:rsidR="004B44FC">
        <w:t xml:space="preserve"> OIB: </w:t>
      </w:r>
      <w:r w:rsidR="004B44FC" w:rsidRPr="00051C09">
        <w:t>91723648774</w:t>
      </w:r>
      <w:r w:rsidR="004B44FC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4B44FC">
        <w:rPr>
          <w:bCs/>
        </w:rPr>
        <w:t>2215</w:t>
      </w:r>
      <w:r w:rsidR="006D424B">
        <w:rPr>
          <w:bCs/>
        </w:rPr>
        <w:t>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4B44FC">
        <w:t>8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6D424B" w:rsidRPr="006D424B">
        <w:t xml:space="preserve"> </w:t>
      </w:r>
      <w:r w:rsidR="004B44FC" w:rsidRPr="00051C09">
        <w:t>PAULINE OMNIA j.d.o.o.</w:t>
      </w:r>
      <w:r w:rsidR="004B44FC">
        <w:t xml:space="preserve"> Zagreb, Lašćnske ledine 8 MBS:</w:t>
      </w:r>
      <w:r w:rsidR="004B44FC" w:rsidRPr="005F7C4D">
        <w:t xml:space="preserve"> </w:t>
      </w:r>
      <w:r w:rsidR="004B44FC" w:rsidRPr="00051C09">
        <w:t>080923737</w:t>
      </w:r>
      <w:r w:rsidR="004B44FC">
        <w:t xml:space="preserve"> OIB: </w:t>
      </w:r>
      <w:r w:rsidR="004B44FC" w:rsidRPr="00051C09">
        <w:t>91723648774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D500B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D500B" w:rsidR="007D50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D500B" w:rsidP="007D500B" w:rsidR="007D500B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7D500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D500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00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2D2BA7">
      <w:rPr>
        <w:noProof w:val="false"/>
      </w:rPr>
      <w:t>2</w:t>
    </w:r>
    <w:r w:rsidR="006D424B">
      <w:rPr>
        <w:noProof w:val="false"/>
      </w:rPr>
      <w:t>157</w:t>
    </w:r>
    <w:r w:rsidR="002D2BA7">
      <w:rPr>
        <w:noProof w:val="false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0A6A"/>
    <w:rsid w:val="000B097B"/>
    <w:rsid w:val="001024DB"/>
    <w:rsid w:val="0015645C"/>
    <w:rsid w:val="001571A6"/>
    <w:rsid w:val="001C107B"/>
    <w:rsid w:val="001C6B43"/>
    <w:rsid w:val="0023403D"/>
    <w:rsid w:val="0023428D"/>
    <w:rsid w:val="00262E7F"/>
    <w:rsid w:val="00283809"/>
    <w:rsid w:val="00283F63"/>
    <w:rsid w:val="002A6164"/>
    <w:rsid w:val="002D2BA7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44FC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84DBC"/>
    <w:rsid w:val="00691E86"/>
    <w:rsid w:val="006D29D0"/>
    <w:rsid w:val="006D37EF"/>
    <w:rsid w:val="006D424B"/>
    <w:rsid w:val="006D7209"/>
    <w:rsid w:val="00763DF5"/>
    <w:rsid w:val="00767E8D"/>
    <w:rsid w:val="007A5DAF"/>
    <w:rsid w:val="007C5E77"/>
    <w:rsid w:val="007D500B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93C04"/>
    <w:rsid w:val="00BC1EA3"/>
    <w:rsid w:val="00BD271E"/>
    <w:rsid w:val="00BD6492"/>
    <w:rsid w:val="00CA49A9"/>
    <w:rsid w:val="00CB121F"/>
    <w:rsid w:val="00CC4CC9"/>
    <w:rsid w:val="00CF2862"/>
    <w:rsid w:val="00D000D8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00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00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PAULINE OMNIA j.d.o.o.</izvorni_sadrzaj>
    <derivirana_varijabla naziv="DomainObject.Predmet.ProtustrankaFormated_1">  PAULINE OMNIA j.d.o.o.</derivirana_varijabla>
  </DomainObject.Predmet.ProtustrankaFormated>
  <DomainObject.Predmet.ProtustrankaFormatedOIB>
    <izvorni_sadrzaj>  PAULINE OMNIA j.d.o.o., OIB 91723648774</izvorni_sadrzaj>
    <derivirana_varijabla naziv="DomainObject.Predmet.ProtustrankaFormatedOIB_1">  PAULINE OMNIA j.d.o.o., OIB 91723648774</derivirana_varijabla>
  </DomainObject.Predmet.ProtustrankaFormatedOIB>
  <DomainObject.Predmet.ProtustrankaFormatedWithAdress>
    <izvorni_sadrzaj> PAULINE OMNIA j.d.o.o., Lašćinske ledine 8, 10000 Zagreb</izvorni_sadrzaj>
    <derivirana_varijabla naziv="DomainObject.Predmet.ProtustrankaFormatedWithAdress_1"> PAULINE OMNIA j.d.o.o., Lašćinske ledine 8, 10000 Zagreb</derivirana_varijabla>
  </DomainObject.Predmet.ProtustrankaFormatedWithAdress>
  <DomainObject.Predmet.ProtustrankaFormatedWithAdressOIB>
    <izvorni_sadrzaj> PAULINE OMNIA j.d.o.o., OIB 91723648774, Lašćinske ledine 8, 10000 Zagreb</izvorni_sadrzaj>
    <derivirana_varijabla naziv="DomainObject.Predmet.ProtustrankaFormatedWithAdressOIB_1"> PAULINE OMNIA j.d.o.o., OIB 91723648774, Lašćinske ledine 8, 10000 Zagreb</derivirana_varijabla>
  </DomainObject.Predmet.ProtustrankaFormatedWithAdressOIB>
  <DomainObject.Predmet.ProtustrankaWithAdress>
    <izvorni_sadrzaj>PAULINE OMNIA j.d.o.o. Lašćinske ledine 8, 10000 Zagreb</izvorni_sadrzaj>
    <derivirana_varijabla naziv="DomainObject.Predmet.ProtustrankaWithAdress_1">PAULINE OMNIA j.d.o.o. Lašćinske ledine 8, 10000 Zagreb</derivirana_varijabla>
  </DomainObject.Predmet.ProtustrankaWithAdress>
  <DomainObject.Predmet.ProtustrankaWithAdressOIB>
    <izvorni_sadrzaj>PAULINE OMNIA j.d.o.o., OIB 91723648774, Lašćinske ledine 8, 10000 Zagreb</izvorni_sadrzaj>
    <derivirana_varijabla naziv="DomainObject.Predmet.ProtustrankaWithAdressOIB_1">PAULINE OMNIA j.d.o.o., OIB 91723648774, Lašćinske ledine 8, 10000 Zagreb</derivirana_varijabla>
  </DomainObject.Predmet.ProtustrankaWithAdressOIB>
  <DomainObject.Predmet.ProtustrankaNazivFormated>
    <izvorni_sadrzaj>PAULINE OMNIA j.d.o.o.</izvorni_sadrzaj>
    <derivirana_varijabla naziv="DomainObject.Predmet.ProtustrankaNazivFormated_1">PAULINE OMNIA j.d.o.o.</derivirana_varijabla>
  </DomainObject.Predmet.ProtustrankaNazivFormated>
  <DomainObject.Predmet.ProtustrankaNazivFormatedOIB>
    <izvorni_sadrzaj>PAULINE OMNIA j.d.o.o., OIB 91723648774</izvorni_sadrzaj>
    <derivirana_varijabla naziv="DomainObject.Predmet.ProtustrankaNazivFormatedOIB_1">PAULINE OMNIA j.d.o.o., OIB 91723648774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PAULINE OMNIA j.d.o.o.</item>
    </izvorni_sadrzaj>
    <derivirana_varijabla naziv="DomainObject.Predmet.ProtuStrankaListFormated_1">
      <item>PAULINE OMNIA j.d.o.o.</item>
    </derivirana_varijabla>
  </DomainObject.Predmet.ProtuStrankaListFormated>
  <DomainObject.Predmet.ProtuStrankaListFormatedOIB>
    <izvorni_sadrzaj>
      <item>PAULINE OMNIA j.d.o.o., OIB 91723648774</item>
    </izvorni_sadrzaj>
    <derivirana_varijabla naziv="DomainObject.Predmet.ProtuStrankaListFormatedOIB_1">
      <item>PAULINE OMNIA j.d.o.o., OIB 91723648774</item>
    </derivirana_varijabla>
  </DomainObject.Predmet.ProtuStrankaListFormatedOIB>
  <DomainObject.Predmet.ProtuStrankaListFormatedWithAdress>
    <izvorni_sadrzaj>
      <item>PAULINE OMNIA j.d.o.o., Lašćinske ledine 8, 10000 Zagreb</item>
    </izvorni_sadrzaj>
    <derivirana_varijabla naziv="DomainObject.Predmet.ProtuStrankaListFormatedWithAdress_1">
      <item>PAULINE OMNIA j.d.o.o., Lašćinske ledine 8, 10000 Zagreb</item>
    </derivirana_varijabla>
  </DomainObject.Predmet.ProtuStrankaListFormatedWithAdress>
  <DomainObject.Predmet.ProtuStrankaListFormatedWithAdressOIB>
    <izvorni_sadrzaj>
      <item>PAULINE OMNIA j.d.o.o., OIB 91723648774, Lašćinske ledine 8, 10000 Zagreb</item>
    </izvorni_sadrzaj>
    <derivirana_varijabla naziv="DomainObject.Predmet.ProtuStrankaListFormatedWithAdressOIB_1">
      <item>PAULINE OMNIA j.d.o.o., OIB 91723648774, Lašćinske ledine 8, 10000 Zagreb</item>
    </derivirana_varijabla>
  </DomainObject.Predmet.ProtuStrankaListFormatedWithAdressOIB>
  <DomainObject.Predmet.ProtuStrankaListNazivFormated>
    <izvorni_sadrzaj>
      <item>PAULINE OMNIA j.d.o.o.</item>
    </izvorni_sadrzaj>
    <derivirana_varijabla naziv="DomainObject.Predmet.ProtuStrankaListNazivFormated_1">
      <item>PAULINE OMNIA j.d.o.o.</item>
    </derivirana_varijabla>
  </DomainObject.Predmet.ProtuStrankaListNazivFormated>
  <DomainObject.Predmet.ProtuStrankaListNazivFormatedOIB>
    <izvorni_sadrzaj>
      <item>PAULINE OMNIA j.d.o.o., OIB 91723648774</item>
    </izvorni_sadrzaj>
    <derivirana_varijabla naziv="DomainObject.Predmet.ProtuStrankaListNazivFormatedOIB_1">
      <item>PAULINE OMNIA j.d.o.o., OIB 91723648774</item>
    </derivirana_varijabla>
  </DomainObject.Predmet.ProtuStrankaListNazivFormatedOIB>
  <DomainObject.Predmet.OstaliListFormated>
    <izvorni_sadrzaj>
      <item>Gordana Dugandžić</item>
    </izvorni_sadrzaj>
    <derivirana_varijabla naziv="DomainObject.Predmet.OstaliListFormated_1">
      <item>Gordana Dugandžić</item>
    </derivirana_varijabla>
  </DomainObject.Predmet.OstaliListFormated>
  <DomainObject.Predmet.OstaliListFormatedOIB>
    <izvorni_sadrzaj>
      <item>Gordana Dugandžić, OIB 62830925514</item>
    </izvorni_sadrzaj>
    <derivirana_varijabla naziv="DomainObject.Predmet.OstaliListFormatedOIB_1">
      <item>Gordana Dugandžić, OIB 62830925514</item>
    </derivirana_varijabla>
  </DomainObject.Predmet.OstaliListFormatedOIB>
  <DomainObject.Predmet.OstaliListFormatedWithAdress>
    <izvorni_sadrzaj>
      <item>Gordana Dugandžić, Mušalež 67a, 52440 Mušalež</item>
    </izvorni_sadrzaj>
    <derivirana_varijabla naziv="DomainObject.Predmet.OstaliListFormatedWithAdress_1">
      <item>Gordana Dugandžić, Mušalež 67a, 52440 Mušalež</item>
    </derivirana_varijabla>
  </DomainObject.Predmet.OstaliListFormatedWithAdress>
  <DomainObject.Predmet.OstaliListFormatedWithAdressOIB>
    <izvorni_sadrzaj>
      <item>Gordana Dugandžić, OIB 62830925514, Mušalež 67a, 52440 Mušalež</item>
    </izvorni_sadrzaj>
    <derivirana_varijabla naziv="DomainObject.Predmet.OstaliListFormatedWithAdressOIB_1">
      <item>Gordana Dugandžić, OIB 62830925514, Mušalež 67a, 52440 Mušalež</item>
    </derivirana_varijabla>
  </DomainObject.Predmet.OstaliListFormatedWithAdressOIB>
  <DomainObject.Predmet.OstaliListNazivFormated>
    <izvorni_sadrzaj>
      <item>Gordana Dugandžić</item>
    </izvorni_sadrzaj>
    <derivirana_varijabla naziv="DomainObject.Predmet.OstaliListNazivFormated_1">
      <item>Gordana Dugandžić</item>
    </derivirana_varijabla>
  </DomainObject.Predmet.OstaliListNazivFormated>
  <DomainObject.Predmet.OstaliListNazivFormatedOIB>
    <izvorni_sadrzaj>
      <item>Gordana Dugandžić, OIB 62830925514</item>
    </izvorni_sadrzaj>
    <derivirana_varijabla naziv="DomainObject.Predmet.OstaliListNazivFormatedOIB_1">
      <item>Gordana Dugandžić, OIB 62830925514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PAULINE OMNIA j.d.o.o.</izvorni_sadrzaj>
    <derivirana_varijabla naziv="DomainObject.Predmet.ProtustrankaIDrugi_1">PAULINE OMNIA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PAULINE OMNIA j.d.o.o., OIB 91723648774, Lašćinske ledine 8, 10000 Zagreb</izvorni_sadrzaj>
    <derivirana_varijabla naziv="DomainObject.Predmet.ProtustrankaIDrugiAdressOIB_1">PAULINE OMNIA j.d.o.o., OIB 91723648774, Lašćinske ledine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PAULINE OMNIA j.d.o.o.</item>
      <item>Gordana Dugandžić</item>
    </izvorni_sadrzaj>
    <derivirana_varijabla naziv="DomainObject.Predmet.SudioniciListNaziv_1">
      <item>FINA Regionalni centar Zagreb</item>
      <item>PAULINE OMNIA j.d.o.o.</item>
      <item>Gordana Dugandžić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PAULINE OMNIA j.d.o.o., OIB 91723648774, Lašćinske ledine 8,10000 Zagreb</item>
      <item>Gordana Dugandžić, OIB 62830925514, Mušalež 67a,52440 Mušalež</item>
    </izvorni_sadrzaj>
    <derivirana_varijabla naziv="DomainObject.Predmet.SudioniciListAdressOIB_1">
      <item>FINA Regionalni centar Zagreb, OIB 85821130368, Trg svibanjskih žrtava 1995. 1,10000 Zagreb</item>
      <item>PAULINE OMNIA j.d.o.o., OIB 91723648774, Lašćinske ledine 8,10000 Zagreb</item>
      <item>Gordana Dugandžić, OIB 62830925514, Mušalež 67a,52440 Mušalež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91723648774</item>
      <item>, OIB 62830925514</item>
    </izvorni_sadrzaj>
    <derivirana_varijabla naziv="DomainObject.Predmet.SudioniciListNazivOIB_1">
      <item>, OIB 85821130368</item>
      <item>, OIB 91723648774</item>
      <item>, OIB 62830925514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2755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2016-05-30T10:30:00Z</dcterms:created>
  <dc:creator>Vinka Mihalinčić</dc:creator>
  <cp:lastModifiedBy>Vinka Mihalinčić</cp:lastModifiedBy>
  <cp:lastPrinted>2016-05-30T10:28:00Z</cp:lastPrinted>
  <dcterms:modified xmlns:xsi="http://www.w3.org/2001/XMLSchema-instance" xsi:type="dcterms:W3CDTF">2016-05-30T10:32:00Z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