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1acf8" w14:paraId="601acf8" w:rsidRDefault="00537BDB" w:rsidR="006F7D59" w:rsidRPr="0030424C">
      <w:pPr>
        <w15:collapsed w:val="false"/>
        <w:rPr>
          <w:color w:val="000000"/>
        </w:rPr>
      </w:pPr>
      <w:bookmarkStart w:name="_GoBack" w:id="0"/>
      <w:bookmarkEnd w:id="0"/>
      <w:r w:rsidRPr="0030424C">
        <w:rPr>
          <w:color w:val="000000"/>
        </w:rPr>
        <w:t xml:space="preserve">  </w:t>
      </w:r>
      <w:r w:rsidR="006F7D59" w:rsidRPr="0030424C">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37BDB" w:rsidP="00537BDB" w:rsidR="004D2070" w:rsidRPr="0030424C">
      <w:pPr>
        <w:rPr>
          <w:color w:val="000000"/>
        </w:rPr>
      </w:pPr>
      <w:r w:rsidRPr="0030424C">
        <w:rPr>
          <w:color w:val="000000"/>
        </w:rPr>
        <w:t xml:space="preserve">           </w:t>
      </w:r>
      <w:r w:rsidR="00765D07" w:rsidRPr="0030424C">
        <w:rPr>
          <w:color w:val="000000"/>
        </w:rPr>
        <w:t xml:space="preserve">                         </w:t>
      </w:r>
      <w:r w:rsidRPr="0030424C">
        <w:rPr>
          <w:color w:val="000000"/>
        </w:rPr>
        <w:t xml:space="preserve">                                                                                           </w:t>
      </w:r>
    </w:p>
    <w:p w:rsidRDefault="00CA1D5E" w:rsidP="00CA1D5E" w:rsidR="00CA1D5E" w:rsidRPr="0030424C">
      <w:pPr>
        <w:rPr>
          <w:b/>
          <w:color w:val="000000"/>
        </w:rPr>
      </w:pPr>
      <w:r w:rsidRPr="0030424C">
        <w:rPr>
          <w:color w:val="000000"/>
        </w:rPr>
        <w:t>REPUBLIKA HRVATSKA</w:t>
      </w:r>
    </w:p>
    <w:p w:rsidRDefault="00CA1D5E" w:rsidP="00CA1D5E" w:rsidR="00CA1D5E" w:rsidRPr="0030424C">
      <w:pPr>
        <w:rPr>
          <w:color w:val="000000"/>
        </w:rPr>
      </w:pPr>
      <w:r w:rsidRPr="0030424C">
        <w:rPr>
          <w:color w:val="000000"/>
        </w:rPr>
        <w:t>Trgovački sud u Zagrebu</w:t>
      </w:r>
    </w:p>
    <w:p w:rsidRDefault="00CA1D5E" w:rsidP="00CA1D5E" w:rsidR="00CA1D5E" w:rsidRPr="0030424C">
      <w:pPr>
        <w:rPr>
          <w:color w:val="000000"/>
        </w:rPr>
      </w:pPr>
      <w:r w:rsidRPr="0030424C">
        <w:rPr>
          <w:color w:val="000000"/>
        </w:rPr>
        <w:t xml:space="preserve">Zagreb, Amruševa 2/II                                                                   </w:t>
      </w:r>
      <w:r w:rsidR="00C943AD" w:rsidRPr="0030424C">
        <w:rPr>
          <w:color w:val="000000"/>
        </w:rPr>
        <w:tab/>
      </w:r>
      <w:r w:rsidR="006F7D59" w:rsidRPr="0030424C">
        <w:rPr>
          <w:color w:val="000000"/>
        </w:rPr>
        <w:t xml:space="preserve">             </w:t>
      </w:r>
      <w:r w:rsidR="002335A2" w:rsidRPr="0030424C">
        <w:rPr>
          <w:color w:val="000000"/>
        </w:rPr>
        <w:t>67. St-1101/11</w:t>
      </w:r>
      <w:r w:rsidR="006F7D59" w:rsidRPr="0030424C">
        <w:rPr>
          <w:color w:val="000000"/>
        </w:rPr>
        <w:t>-263</w:t>
      </w:r>
    </w:p>
    <w:p w:rsidRDefault="00CA1D5E" w:rsidP="00CA1D5E" w:rsidR="00CA1D5E" w:rsidRPr="0030424C">
      <w:pPr>
        <w:rPr>
          <w:b/>
          <w:color w:val="000000"/>
        </w:rPr>
      </w:pPr>
    </w:p>
    <w:p w:rsidRDefault="00CA1D5E" w:rsidP="00CA1D5E" w:rsidR="00CA1D5E" w:rsidRPr="0030424C">
      <w:pPr>
        <w:jc w:val="center"/>
        <w:rPr>
          <w:b/>
          <w:color w:val="000000"/>
        </w:rPr>
      </w:pPr>
      <w:r w:rsidRPr="0030424C">
        <w:rPr>
          <w:b/>
          <w:color w:val="000000"/>
        </w:rPr>
        <w:t>Z A K LJ U Č A K</w:t>
      </w:r>
    </w:p>
    <w:p w:rsidRDefault="00CA1D5E" w:rsidP="00CA1D5E" w:rsidR="00CA1D5E" w:rsidRPr="0030424C">
      <w:pPr>
        <w:rPr>
          <w:b/>
          <w:color w:val="000000"/>
        </w:rPr>
      </w:pPr>
    </w:p>
    <w:p w:rsidRDefault="00CA1D5E" w:rsidP="00CA1D5E" w:rsidR="00CA1D5E" w:rsidRPr="0030424C">
      <w:pPr>
        <w:jc w:val="both"/>
        <w:rPr>
          <w:color w:val="000000"/>
        </w:rPr>
      </w:pPr>
      <w:r w:rsidRPr="0030424C">
        <w:rPr>
          <w:color w:val="000000"/>
        </w:rPr>
        <w:t xml:space="preserve">Trgovački sud u Zagrebu, po stečajnom sucu Gordanu Zubaku, u stečajnom postupku nad stečajnim dužnikom </w:t>
      </w:r>
      <w:r w:rsidR="002335A2" w:rsidRPr="0030424C">
        <w:rPr>
          <w:bCs/>
          <w:color w:val="000000"/>
        </w:rPr>
        <w:t>M.G.-USLUGA d.o.o. za mehanizaciju i građevinarstvo, inženjering, posredovanje i trgovinu u stečaju,  Sesvete, Strojarska 5, OIB: 18840397682</w:t>
      </w:r>
      <w:r w:rsidRPr="0030424C">
        <w:rPr>
          <w:color w:val="000000"/>
        </w:rPr>
        <w:t xml:space="preserve">,  </w:t>
      </w:r>
      <w:r w:rsidR="006F7D59" w:rsidRPr="0030424C">
        <w:rPr>
          <w:color w:val="000000"/>
        </w:rPr>
        <w:t>8</w:t>
      </w:r>
      <w:r w:rsidR="002335A2" w:rsidRPr="0030424C">
        <w:rPr>
          <w:color w:val="000000"/>
        </w:rPr>
        <w:t>. rujna</w:t>
      </w:r>
      <w:r w:rsidRPr="0030424C">
        <w:rPr>
          <w:color w:val="000000"/>
        </w:rPr>
        <w:t xml:space="preserve"> 2015.,</w:t>
      </w:r>
    </w:p>
    <w:p w:rsidRDefault="004D2070" w:rsidP="00537BDB" w:rsidR="004D2070" w:rsidRPr="0030424C">
      <w:pPr>
        <w:rPr>
          <w:color w:val="000000"/>
        </w:rPr>
      </w:pPr>
    </w:p>
    <w:p w:rsidRDefault="00537BDB" w:rsidP="004D2070" w:rsidR="00537BDB" w:rsidRPr="0030424C">
      <w:pPr>
        <w:jc w:val="center"/>
        <w:rPr>
          <w:color w:val="000000"/>
        </w:rPr>
      </w:pPr>
      <w:r w:rsidRPr="0030424C">
        <w:rPr>
          <w:color w:val="000000"/>
        </w:rPr>
        <w:t>z a k  l j u č i o  j e</w:t>
      </w:r>
    </w:p>
    <w:p w:rsidRDefault="00537BDB" w:rsidP="00537BDB" w:rsidR="00537BDB" w:rsidRPr="0030424C">
      <w:pPr>
        <w:rPr>
          <w:color w:val="000000"/>
        </w:rPr>
      </w:pPr>
    </w:p>
    <w:p w:rsidRDefault="00537BDB" w:rsidP="002335A2" w:rsidR="002335A2" w:rsidRPr="0030424C">
      <w:pPr>
        <w:ind w:firstLine="708"/>
        <w:jc w:val="both"/>
        <w:rPr>
          <w:color w:val="000000"/>
        </w:rPr>
      </w:pPr>
      <w:r w:rsidRPr="0030424C">
        <w:rPr>
          <w:color w:val="000000"/>
        </w:rPr>
        <w:t>I</w:t>
      </w:r>
      <w:r w:rsidR="00523270" w:rsidRPr="0030424C">
        <w:rPr>
          <w:color w:val="000000"/>
        </w:rPr>
        <w:t>.</w:t>
      </w:r>
      <w:r w:rsidRPr="0030424C">
        <w:rPr>
          <w:color w:val="000000"/>
        </w:rPr>
        <w:t xml:space="preserve"> Određuje se ročište za diobu kupovnine</w:t>
      </w:r>
      <w:r w:rsidR="004D2070" w:rsidRPr="0030424C">
        <w:rPr>
          <w:color w:val="000000"/>
        </w:rPr>
        <w:t xml:space="preserve"> (utvrđivanje troškova iz čl. 170. Stečajnog zakona)</w:t>
      </w:r>
      <w:r w:rsidR="002335A2" w:rsidRPr="0030424C">
        <w:rPr>
          <w:color w:val="000000"/>
        </w:rPr>
        <w:t xml:space="preserve"> ostvarene prodajom nekretnine u vlasništvu stečajnog dužnika upisane u zemljišnim knjigama Općinskog suda u Virovitici i to u: </w:t>
      </w:r>
    </w:p>
    <w:p w:rsidRDefault="002335A2" w:rsidP="002335A2" w:rsidR="002335A2" w:rsidRPr="0030424C">
      <w:pPr>
        <w:ind w:firstLine="708"/>
        <w:jc w:val="both"/>
        <w:rPr>
          <w:color w:val="000000"/>
          <w:lang w:val="en-GB"/>
        </w:rPr>
      </w:pPr>
      <w:r w:rsidRPr="0030424C">
        <w:rPr>
          <w:color w:val="000000"/>
          <w:lang w:val="en-GB"/>
        </w:rPr>
        <w:t>-  zk.ul. 450 k.o. Gornje Bazje k.č.br. 995/7 u naravi pješčara i oranica Selište površine 1 jutro i 800 čhv,</w:t>
      </w:r>
    </w:p>
    <w:p w:rsidRDefault="002335A2" w:rsidP="002335A2" w:rsidR="002335A2" w:rsidRPr="0030424C">
      <w:pPr>
        <w:ind w:firstLine="708"/>
        <w:jc w:val="both"/>
        <w:rPr>
          <w:color w:val="000000"/>
          <w:lang w:val="en-GB"/>
        </w:rPr>
      </w:pPr>
      <w:r w:rsidRPr="0030424C">
        <w:rPr>
          <w:color w:val="000000"/>
          <w:lang w:val="en-GB"/>
        </w:rPr>
        <w:t>- zk. ul. 1008 k.o. Gornje Bazje k.č.br. 995/14 u naravi pješčara Selište površine 1 jutro i 800 čhv,</w:t>
      </w:r>
    </w:p>
    <w:p w:rsidRDefault="002335A2" w:rsidP="002335A2" w:rsidR="002335A2" w:rsidRPr="0030424C">
      <w:pPr>
        <w:ind w:firstLine="708"/>
        <w:jc w:val="both"/>
        <w:rPr>
          <w:color w:val="000000"/>
          <w:lang w:val="en-GB"/>
        </w:rPr>
      </w:pPr>
      <w:r w:rsidRPr="0030424C">
        <w:rPr>
          <w:color w:val="000000"/>
          <w:lang w:val="en-GB"/>
        </w:rPr>
        <w:t>- zk.ul. 970 k.o. Gornje Bazje k.č.br. 993/4 u naravi pješčara Zrinj površine 754 čhv i k.č.br. 995/10 u naravi pješčara Zrinj površine 1474 čhv,</w:t>
      </w:r>
    </w:p>
    <w:p w:rsidRDefault="002335A2" w:rsidP="002335A2" w:rsidR="00CF13AA" w:rsidRPr="0030424C">
      <w:pPr>
        <w:ind w:firstLine="708"/>
        <w:jc w:val="both"/>
        <w:rPr>
          <w:color w:val="000000"/>
        </w:rPr>
      </w:pPr>
      <w:r w:rsidRPr="0030424C">
        <w:rPr>
          <w:color w:val="000000"/>
          <w:lang w:val="en-GB"/>
        </w:rPr>
        <w:t>- zk.ul. 1459 k.o. Gornje Bazje k.č.br. 994/2 u naravi pješčara Ribnjak površine 2 jutra i128 čhv,</w:t>
      </w:r>
      <w:r w:rsidR="00CF13AA" w:rsidRPr="0030424C">
        <w:rPr>
          <w:color w:val="000000"/>
          <w:lang w:val="en-GB"/>
        </w:rPr>
        <w:t>:</w:t>
      </w:r>
    </w:p>
    <w:p w:rsidRDefault="00CF13AA" w:rsidP="0048754B" w:rsidR="00CF13AA" w:rsidRPr="0030424C">
      <w:pPr>
        <w:ind w:firstLine="708"/>
        <w:jc w:val="both"/>
        <w:rPr>
          <w:color w:val="000000"/>
        </w:rPr>
      </w:pPr>
    </w:p>
    <w:p w:rsidRDefault="00CF13AA" w:rsidP="0048754B" w:rsidR="00CF13AA" w:rsidRPr="0030424C">
      <w:pPr>
        <w:ind w:firstLine="708"/>
        <w:jc w:val="both"/>
        <w:rPr>
          <w:color w:val="000000"/>
        </w:rPr>
      </w:pPr>
      <w:r w:rsidRPr="0030424C">
        <w:rPr>
          <w:color w:val="000000"/>
        </w:rPr>
        <w:t>za dan:</w:t>
      </w:r>
    </w:p>
    <w:p w:rsidRDefault="00537BDB" w:rsidP="004D2070" w:rsidR="00537BDB" w:rsidRPr="0030424C">
      <w:pPr>
        <w:jc w:val="both"/>
        <w:rPr>
          <w:color w:val="000000"/>
        </w:rPr>
      </w:pPr>
    </w:p>
    <w:p w:rsidRDefault="002335A2" w:rsidP="00523270" w:rsidR="00537BDB" w:rsidRPr="0030424C">
      <w:pPr>
        <w:jc w:val="center"/>
        <w:rPr>
          <w:b/>
          <w:color w:val="000000"/>
        </w:rPr>
      </w:pPr>
      <w:r w:rsidRPr="0030424C">
        <w:rPr>
          <w:b/>
          <w:color w:val="000000"/>
        </w:rPr>
        <w:t>14. listopad</w:t>
      </w:r>
      <w:r w:rsidR="00FE7A37" w:rsidRPr="0030424C">
        <w:rPr>
          <w:b/>
          <w:color w:val="000000"/>
        </w:rPr>
        <w:t xml:space="preserve"> 2015</w:t>
      </w:r>
      <w:r w:rsidRPr="0030424C">
        <w:rPr>
          <w:b/>
          <w:color w:val="000000"/>
        </w:rPr>
        <w:t>. u 10,00</w:t>
      </w:r>
      <w:r w:rsidR="00523270" w:rsidRPr="0030424C">
        <w:rPr>
          <w:b/>
          <w:color w:val="000000"/>
        </w:rPr>
        <w:t xml:space="preserve"> sati, soba 85/II-ulična zgrada</w:t>
      </w:r>
      <w:r w:rsidR="00537BDB" w:rsidRPr="0030424C">
        <w:rPr>
          <w:b/>
          <w:color w:val="000000"/>
        </w:rPr>
        <w:t>.</w:t>
      </w:r>
    </w:p>
    <w:p w:rsidRDefault="00537BDB" w:rsidP="004D2070" w:rsidR="00537BDB" w:rsidRPr="0030424C">
      <w:pPr>
        <w:jc w:val="both"/>
        <w:rPr>
          <w:color w:val="000000"/>
        </w:rPr>
      </w:pPr>
    </w:p>
    <w:p w:rsidRDefault="00523270" w:rsidP="00523270" w:rsidR="00537BDB" w:rsidRPr="0030424C">
      <w:pPr>
        <w:ind w:firstLine="708"/>
        <w:jc w:val="both"/>
        <w:rPr>
          <w:color w:val="000000"/>
        </w:rPr>
      </w:pPr>
      <w:r w:rsidRPr="0030424C">
        <w:rPr>
          <w:color w:val="000000"/>
        </w:rPr>
        <w:t>II.</w:t>
      </w:r>
      <w:r w:rsidR="00537BDB" w:rsidRPr="0030424C">
        <w:rPr>
          <w:color w:val="000000"/>
        </w:rPr>
        <w:t>Na ročište se pozivaju:</w:t>
      </w:r>
    </w:p>
    <w:p w:rsidRDefault="00523270" w:rsidP="00523270" w:rsidR="00523270" w:rsidRPr="0030424C">
      <w:pPr>
        <w:ind w:firstLine="708"/>
        <w:jc w:val="both"/>
        <w:rPr>
          <w:color w:val="000000"/>
        </w:rPr>
      </w:pPr>
    </w:p>
    <w:p w:rsidRDefault="00AD0CE8" w:rsidP="00523270" w:rsidR="00523270" w:rsidRPr="0030424C">
      <w:pPr>
        <w:ind w:firstLine="708"/>
        <w:jc w:val="both"/>
        <w:rPr>
          <w:color w:val="000000"/>
        </w:rPr>
      </w:pPr>
      <w:r w:rsidRPr="0030424C">
        <w:rPr>
          <w:color w:val="000000"/>
        </w:rPr>
        <w:t>- Stečajni upravitelj</w:t>
      </w:r>
      <w:r w:rsidR="00523270" w:rsidRPr="0030424C">
        <w:rPr>
          <w:color w:val="000000"/>
        </w:rPr>
        <w:t xml:space="preserve"> </w:t>
      </w:r>
      <w:r w:rsidR="002335A2" w:rsidRPr="0030424C">
        <w:rPr>
          <w:color w:val="000000"/>
        </w:rPr>
        <w:t>Duško Koruga</w:t>
      </w:r>
    </w:p>
    <w:p w:rsidRDefault="00523270" w:rsidP="0087046A" w:rsidR="001D7E2A" w:rsidRPr="0030424C">
      <w:pPr>
        <w:ind w:firstLine="708"/>
        <w:jc w:val="both"/>
        <w:rPr>
          <w:color w:val="000000"/>
        </w:rPr>
      </w:pPr>
      <w:r w:rsidRPr="0030424C">
        <w:rPr>
          <w:color w:val="000000"/>
        </w:rPr>
        <w:t xml:space="preserve">- </w:t>
      </w:r>
      <w:r w:rsidR="002335A2" w:rsidRPr="0030424C">
        <w:rPr>
          <w:color w:val="000000"/>
        </w:rPr>
        <w:t>H-Abduco d.o.o.</w:t>
      </w:r>
      <w:r w:rsidR="009A47CF" w:rsidRPr="0030424C">
        <w:rPr>
          <w:color w:val="000000"/>
        </w:rPr>
        <w:t xml:space="preserve"> </w:t>
      </w:r>
    </w:p>
    <w:p w:rsidRDefault="00537BDB" w:rsidP="004D2070" w:rsidR="00537BDB" w:rsidRPr="0030424C">
      <w:pPr>
        <w:jc w:val="both"/>
        <w:rPr>
          <w:color w:val="000000"/>
        </w:rPr>
      </w:pPr>
    </w:p>
    <w:p w:rsidRDefault="00523270" w:rsidP="00523270" w:rsidR="00537BDB" w:rsidRPr="0030424C">
      <w:pPr>
        <w:ind w:firstLine="708"/>
        <w:jc w:val="both"/>
        <w:rPr>
          <w:color w:val="000000"/>
        </w:rPr>
      </w:pPr>
      <w:r w:rsidRPr="0030424C">
        <w:rPr>
          <w:color w:val="000000"/>
        </w:rPr>
        <w:t>I</w:t>
      </w:r>
      <w:r w:rsidR="00537BDB" w:rsidRPr="0030424C">
        <w:rPr>
          <w:color w:val="000000"/>
        </w:rPr>
        <w:t>II</w:t>
      </w:r>
      <w:r w:rsidRPr="0030424C">
        <w:rPr>
          <w:color w:val="000000"/>
        </w:rPr>
        <w:t>.</w:t>
      </w:r>
      <w:r w:rsidR="00537BDB" w:rsidRPr="0030424C">
        <w:rPr>
          <w:color w:val="000000"/>
        </w:rPr>
        <w:t xml:space="preserve"> Tražbina vjerovnika koji ne dođe na ročište utvrditi će se prema stanju</w:t>
      </w:r>
      <w:r w:rsidRPr="0030424C">
        <w:rPr>
          <w:color w:val="000000"/>
        </w:rPr>
        <w:t xml:space="preserve"> koje proizlazi iz spisa.</w:t>
      </w:r>
    </w:p>
    <w:p w:rsidRDefault="00523270" w:rsidP="00523270" w:rsidR="00523270" w:rsidRPr="0030424C">
      <w:pPr>
        <w:ind w:firstLine="708"/>
        <w:jc w:val="both"/>
        <w:rPr>
          <w:color w:val="000000"/>
        </w:rPr>
      </w:pPr>
    </w:p>
    <w:p w:rsidRDefault="00523270" w:rsidP="00523270" w:rsidR="00523270" w:rsidRPr="0030424C">
      <w:pPr>
        <w:ind w:firstLine="708"/>
        <w:jc w:val="both"/>
        <w:rPr>
          <w:color w:val="000000"/>
        </w:rPr>
      </w:pPr>
      <w:r w:rsidRPr="0030424C">
        <w:rPr>
          <w:color w:val="000000"/>
        </w:rPr>
        <w:t>IV. Osnov, visinu i isplatni red tražbine vjerovnici mogu prijaviti pismeno do ročišta za diobu ili na samom ročištu.</w:t>
      </w:r>
    </w:p>
    <w:p w:rsidRDefault="00E978F0" w:rsidP="00523270" w:rsidR="00E978F0" w:rsidRPr="0030424C">
      <w:pPr>
        <w:ind w:firstLine="708"/>
        <w:jc w:val="both"/>
        <w:rPr>
          <w:color w:val="000000"/>
        </w:rPr>
      </w:pPr>
    </w:p>
    <w:p w:rsidRDefault="00E978F0" w:rsidP="00E978F0" w:rsidR="00E978F0" w:rsidRPr="0030424C">
      <w:pPr>
        <w:ind w:firstLine="708"/>
        <w:jc w:val="both"/>
        <w:rPr>
          <w:color w:val="000000"/>
        </w:rPr>
      </w:pPr>
      <w:r w:rsidRPr="0030424C">
        <w:rPr>
          <w:color w:val="000000"/>
        </w:rPr>
        <w:t>UPOZORENJE:</w:t>
      </w:r>
    </w:p>
    <w:p w:rsidRDefault="00E978F0" w:rsidP="00E978F0" w:rsidR="00E978F0" w:rsidRPr="0030424C">
      <w:pPr>
        <w:numPr>
          <w:ilvl w:val="0"/>
          <w:numId w:val="1"/>
        </w:numPr>
        <w:jc w:val="both"/>
        <w:rPr>
          <w:color w:val="000000"/>
        </w:rPr>
      </w:pPr>
      <w:r w:rsidRPr="0030424C">
        <w:rPr>
          <w:color w:val="000000"/>
        </w:rPr>
        <w:t>tražbina se ne može prijaviti nakon održanog ročišta za diobu</w:t>
      </w:r>
    </w:p>
    <w:p w:rsidRDefault="00E978F0" w:rsidP="00E978F0" w:rsidR="00E978F0" w:rsidRPr="0030424C">
      <w:pPr>
        <w:numPr>
          <w:ilvl w:val="0"/>
          <w:numId w:val="1"/>
        </w:numPr>
        <w:jc w:val="both"/>
        <w:rPr>
          <w:color w:val="000000"/>
        </w:rPr>
      </w:pPr>
      <w:r w:rsidRPr="0030424C">
        <w:rPr>
          <w:color w:val="000000"/>
        </w:rPr>
        <w:t>tražbina vjerovnika koji ne podnesu prijave ili ne dođu dođe na ročište za diobu uzet će se prema stanju koje proizlazi iz spisa</w:t>
      </w:r>
    </w:p>
    <w:p w:rsidRDefault="0048754B" w:rsidP="00E978F0" w:rsidR="00E978F0" w:rsidRPr="0030424C">
      <w:pPr>
        <w:numPr>
          <w:ilvl w:val="0"/>
          <w:numId w:val="1"/>
        </w:numPr>
        <w:jc w:val="both"/>
        <w:rPr>
          <w:color w:val="000000"/>
        </w:rPr>
      </w:pPr>
      <w:r w:rsidRPr="0030424C">
        <w:rPr>
          <w:color w:val="000000"/>
        </w:rPr>
        <w:lastRenderedPageBreak/>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rsidRPr="0030424C">
      <w:pPr>
        <w:numPr>
          <w:ilvl w:val="0"/>
          <w:numId w:val="1"/>
        </w:numPr>
        <w:jc w:val="both"/>
        <w:rPr>
          <w:color w:val="000000"/>
        </w:rPr>
      </w:pPr>
      <w:r w:rsidRPr="0030424C">
        <w:rPr>
          <w:color w:val="000000"/>
        </w:rPr>
        <w:t>nakon održanog ročišta za diobu ne može se osporavati tražbina, njena visina i red namirenja.</w:t>
      </w:r>
    </w:p>
    <w:p w:rsidRDefault="009A47CF" w:rsidP="00537BDB" w:rsidR="009A47CF" w:rsidRPr="0030424C">
      <w:pPr>
        <w:numPr>
          <w:ilvl w:val="0"/>
          <w:numId w:val="1"/>
        </w:numPr>
        <w:jc w:val="both"/>
        <w:rPr>
          <w:color w:val="000000"/>
        </w:rPr>
      </w:pPr>
    </w:p>
    <w:p w:rsidRDefault="009F0845" w:rsidP="009A47CF" w:rsidR="00537BDB" w:rsidRPr="0030424C">
      <w:pPr>
        <w:jc w:val="center"/>
        <w:rPr>
          <w:color w:val="000000"/>
        </w:rPr>
      </w:pPr>
      <w:r w:rsidRPr="0030424C">
        <w:rPr>
          <w:color w:val="000000"/>
        </w:rPr>
        <w:t xml:space="preserve">U Zagrebu </w:t>
      </w:r>
      <w:r w:rsidR="006F7D59" w:rsidRPr="0030424C">
        <w:rPr>
          <w:color w:val="000000"/>
        </w:rPr>
        <w:t>8</w:t>
      </w:r>
      <w:r w:rsidR="002335A2" w:rsidRPr="0030424C">
        <w:rPr>
          <w:color w:val="000000"/>
        </w:rPr>
        <w:t>. rujna</w:t>
      </w:r>
      <w:r w:rsidR="00FE7A37" w:rsidRPr="0030424C">
        <w:rPr>
          <w:color w:val="000000"/>
        </w:rPr>
        <w:t xml:space="preserve"> 2015</w:t>
      </w:r>
      <w:r w:rsidR="00537BDB" w:rsidRPr="0030424C">
        <w:rPr>
          <w:color w:val="000000"/>
        </w:rPr>
        <w:t>.</w:t>
      </w:r>
    </w:p>
    <w:p w:rsidRDefault="00537BDB" w:rsidP="00E978F0" w:rsidR="00537BDB" w:rsidRPr="0030424C">
      <w:pPr>
        <w:jc w:val="right"/>
        <w:rPr>
          <w:color w:val="000000"/>
        </w:rPr>
      </w:pPr>
      <w:r w:rsidRPr="0030424C">
        <w:rPr>
          <w:color w:val="000000"/>
        </w:rPr>
        <w:t xml:space="preserve">                            SUDAC:</w:t>
      </w:r>
    </w:p>
    <w:p w:rsidRDefault="00537BDB" w:rsidP="009A47CF" w:rsidR="00537BDB" w:rsidRPr="0030424C">
      <w:pPr>
        <w:jc w:val="right"/>
        <w:rPr>
          <w:color w:val="000000"/>
        </w:rPr>
      </w:pPr>
      <w:r w:rsidRPr="0030424C">
        <w:rPr>
          <w:color w:val="000000"/>
        </w:rPr>
        <w:t xml:space="preserve">                                         </w:t>
      </w:r>
      <w:r w:rsidR="00E978F0" w:rsidRPr="0030424C">
        <w:rPr>
          <w:color w:val="000000"/>
        </w:rPr>
        <w:t>Gordan Zubak</w:t>
      </w:r>
    </w:p>
    <w:p w:rsidRDefault="009A47CF" w:rsidP="00537BDB" w:rsidR="009A47CF" w:rsidRPr="0030424C">
      <w:pPr>
        <w:rPr>
          <w:color w:val="000000"/>
        </w:rPr>
      </w:pPr>
    </w:p>
    <w:p w:rsidRDefault="00537BDB" w:rsidP="00537BDB" w:rsidR="00537BDB" w:rsidRPr="0030424C">
      <w:pPr>
        <w:rPr>
          <w:color w:val="000000"/>
        </w:rPr>
      </w:pPr>
      <w:r w:rsidRPr="0030424C">
        <w:rPr>
          <w:color w:val="000000"/>
        </w:rPr>
        <w:t>UPUTA O PRAVNOM LIJEKU:</w:t>
      </w:r>
    </w:p>
    <w:p w:rsidRDefault="00537BDB" w:rsidP="00537BDB" w:rsidR="00537BDB" w:rsidRPr="0030424C">
      <w:pPr>
        <w:rPr>
          <w:color w:val="000000"/>
        </w:rPr>
      </w:pPr>
      <w:r w:rsidRPr="0030424C">
        <w:rPr>
          <w:color w:val="000000"/>
        </w:rPr>
        <w:t>Protiv ovog zaključka nije dopuštena žalba (čl.11.st.9. SZ).</w:t>
      </w:r>
    </w:p>
    <w:p w:rsidRDefault="0030424C" w:rsidP="00537BDB" w:rsidR="0030424C" w:rsidRPr="0030424C">
      <w:pPr>
        <w:rPr>
          <w:color w:val="000000"/>
        </w:rPr>
      </w:pPr>
    </w:p>
    <w:p w:rsidRDefault="00537BDB" w:rsidP="00537BDB" w:rsidR="00537BDB" w:rsidRPr="0030424C">
      <w:pPr>
        <w:rPr>
          <w:color w:val="000000"/>
        </w:rPr>
      </w:pPr>
      <w:r w:rsidRPr="0030424C">
        <w:rPr>
          <w:color w:val="000000"/>
        </w:rPr>
        <w:t>DNA:</w:t>
      </w:r>
    </w:p>
    <w:p w:rsidRDefault="00AD0CE8" w:rsidP="00E978F0" w:rsidR="00E978F0" w:rsidRPr="0030424C">
      <w:pPr>
        <w:numPr>
          <w:ilvl w:val="0"/>
          <w:numId w:val="2"/>
        </w:numPr>
        <w:rPr>
          <w:color w:val="000000"/>
        </w:rPr>
      </w:pPr>
      <w:r w:rsidRPr="0030424C">
        <w:rPr>
          <w:color w:val="000000"/>
        </w:rPr>
        <w:t>Stečajni upravitelj</w:t>
      </w:r>
      <w:r w:rsidR="00E978F0" w:rsidRPr="0030424C">
        <w:rPr>
          <w:color w:val="000000"/>
        </w:rPr>
        <w:t xml:space="preserve"> </w:t>
      </w:r>
    </w:p>
    <w:p w:rsidRDefault="002335A2" w:rsidP="00E978F0" w:rsidR="001D7E2A" w:rsidRPr="0030424C">
      <w:pPr>
        <w:numPr>
          <w:ilvl w:val="0"/>
          <w:numId w:val="2"/>
        </w:numPr>
        <w:rPr>
          <w:color w:val="000000"/>
        </w:rPr>
      </w:pPr>
      <w:r w:rsidRPr="0030424C">
        <w:rPr>
          <w:color w:val="000000"/>
        </w:rPr>
        <w:t>H-Abduco d.o.o., Zagreb, Slavonska avenija 6a</w:t>
      </w:r>
      <w:r w:rsidR="006F7D59" w:rsidRPr="0030424C">
        <w:rPr>
          <w:color w:val="000000"/>
        </w:rPr>
        <w:t xml:space="preserve"> uz podnesak od 04.09.2015.</w:t>
      </w:r>
    </w:p>
    <w:p w:rsidRDefault="00E978F0" w:rsidP="00537BDB" w:rsidR="00537BDB" w:rsidRPr="0030424C">
      <w:pPr>
        <w:numPr>
          <w:ilvl w:val="0"/>
          <w:numId w:val="2"/>
        </w:numPr>
        <w:rPr>
          <w:color w:val="000000"/>
        </w:rPr>
      </w:pPr>
      <w:r w:rsidRPr="0030424C">
        <w:rPr>
          <w:color w:val="000000"/>
        </w:rPr>
        <w:t>Oglasna ploča – 8 dana</w:t>
      </w:r>
      <w:r w:rsidR="00C943AD" w:rsidRPr="0030424C">
        <w:rPr>
          <w:color w:val="000000"/>
        </w:rPr>
        <w:t>.</w:t>
      </w:r>
    </w:p>
    <w:sectPr w:rsidSect="006F7D59" w:rsidR="00537BDB" w:rsidRPr="0030424C">
      <w:pgSz w:h="16838" w:w="11906"/>
      <w:pgMar w:gutter="0" w:footer="708" w:header="708" w:left="1417" w:bottom="1417"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1D7E2A"/>
    <w:rsid w:val="002335A2"/>
    <w:rsid w:val="0030424C"/>
    <w:rsid w:val="0035037C"/>
    <w:rsid w:val="0048754B"/>
    <w:rsid w:val="004D2070"/>
    <w:rsid w:val="00523270"/>
    <w:rsid w:val="00537BDB"/>
    <w:rsid w:val="006F7D59"/>
    <w:rsid w:val="00765D07"/>
    <w:rsid w:val="0087046A"/>
    <w:rsid w:val="009A47CF"/>
    <w:rsid w:val="009F0845"/>
    <w:rsid w:val="00AD0CE8"/>
    <w:rsid w:val="00C858F4"/>
    <w:rsid w:val="00C943AD"/>
    <w:rsid w:val="00CA1D5E"/>
    <w:rsid w:val="00CF13AA"/>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6F7D59"/>
    <w:rPr>
      <w:rFonts w:cs="Tahoma" w:hAnsi="Tahoma" w:ascii="Tahoma"/>
      <w:sz w:val="16"/>
      <w:szCs w:val="16"/>
    </w:rPr>
  </w:style>
  <w:style w:customStyle="true" w:styleId="TekstbaloniaChar" w:type="character">
    <w:name w:val="Tekst balončića Char"/>
    <w:basedOn w:val="Zadanifontodlomka"/>
    <w:link w:val="Tekstbalonia"/>
    <w:rsid w:val="006F7D59"/>
    <w:rPr>
      <w:rFonts w:cs="Tahoma" w:hAnsi="Tahoma" w:ascii="Tahoma"/>
      <w:sz w:val="16"/>
      <w:szCs w:val="16"/>
    </w:rPr>
  </w:style>
  <w:style w:styleId="Tekstrezerviranogmjesta" w:type="character">
    <w:name w:val="Placeholder Text"/>
    <w:basedOn w:val="Zadanifontodlomka"/>
    <w:uiPriority w:val="99"/>
    <w:semiHidden/>
    <w:rsid w:val="0030424C"/>
    <w:rPr>
      <w:color w:val="808080"/>
      <w:bdr w:space="0" w:sz="0" w:color="auto" w:val="none"/>
      <w:shd w:fill="auto" w:color="auto" w:val="clear"/>
    </w:rPr>
  </w:style>
  <w:style w:customStyle="true" w:styleId="eSPISCCParagraphDefaultFont" w:type="character">
    <w:name w:val="eSPIS_CC_Paragraph Default Font"/>
    <w:basedOn w:val="Zadanifontodlomka"/>
    <w:rsid w:val="003042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424C"/>
    <w:rPr>
      <w:bdr w:space="0" w:sz="0" w:color="auto" w:val="none"/>
      <w:shd w:fill="FFFFCC" w:color="auto" w:val="clear"/>
      <w:lang w:val="hr-HR"/>
    </w:rPr>
  </w:style>
  <w:style w:customStyle="true" w:styleId="PozadinaSvijetloCrvena" w:type="character">
    <w:name w:val="Pozadina_SvijetloCrvena"/>
    <w:basedOn w:val="eSPISCCParagraphDefaultFont"/>
    <w:rsid w:val="003042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42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6F7D59"/>
    <w:rPr>
      <w:rFonts w:ascii="Tahoma" w:cs="Tahoma" w:hAnsi="Tahoma"/>
      <w:sz w:val="16"/>
      <w:szCs w:val="16"/>
    </w:rPr>
  </w:style>
  <w:style w:customStyle="1" w:styleId="TekstbaloniaChar" w:type="character">
    <w:name w:val="Tekst balončića Char"/>
    <w:basedOn w:val="Zadanifontodlomka"/>
    <w:link w:val="Tekstbalonia"/>
    <w:rsid w:val="006F7D59"/>
    <w:rPr>
      <w:rFonts w:ascii="Tahoma" w:cs="Tahoma" w:hAnsi="Tahoma"/>
      <w:sz w:val="16"/>
      <w:szCs w:val="16"/>
    </w:rPr>
  </w:style>
  <w:style w:styleId="Tekstrezerviranogmjesta" w:type="character">
    <w:name w:val="Placeholder Text"/>
    <w:basedOn w:val="Zadanifontodlomka"/>
    <w:uiPriority w:val="99"/>
    <w:semiHidden/>
    <w:rsid w:val="0030424C"/>
    <w:rPr>
      <w:color w:val="808080"/>
      <w:bdr w:color="auto" w:space="0" w:sz="0" w:val="none"/>
      <w:shd w:color="auto" w:fill="auto" w:val="clear"/>
    </w:rPr>
  </w:style>
  <w:style w:customStyle="1" w:styleId="eSPISCCParagraphDefaultFont" w:type="character">
    <w:name w:val="eSPIS_CC_Paragraph Default Font"/>
    <w:basedOn w:val="Zadanifontodlomka"/>
    <w:rsid w:val="003042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424C"/>
    <w:rPr>
      <w:bdr w:color="auto" w:space="0" w:sz="0" w:val="none"/>
      <w:shd w:color="auto" w:fill="FFFFCC" w:val="clear"/>
      <w:lang w:val="hr-HR"/>
    </w:rPr>
  </w:style>
  <w:style w:customStyle="1" w:styleId="PozadinaSvijetloCrvena" w:type="character">
    <w:name w:val="Pozadina_SvijetloCrvena"/>
    <w:basedOn w:val="eSPISCCParagraphDefaultFont"/>
    <w:rsid w:val="003042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42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2015.</izvorni_sadrzaj>
    <derivirana_varijabla naziv="DomainObject.DatumDonosenjaOdluke_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1101</izvorni_sadrzaj>
    <derivirana_varijabla naziv="DomainObject.Predmet.Broj_1">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2011.</izvorni_sadrzaj>
    <derivirana_varijabla naziv="DomainObject.Predmet.DatumOsnivanja_1">17.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St-1101/2011</izvorni_sadrzaj>
    <derivirana_varijabla naziv="DomainObject.Predmet.OznakaBroj_1">St-1101/2011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7. St-159/09</izvorni_sadrzaj>
    <derivirana_varijabla naziv="DomainObject.Predmet.PrimjedbaSuca_1">veza: 7. St-159/09</derivirana_varijabla>
  </DomainObject.Predmet.PrimjedbaSuca>
  <DomainObject.Predmet.PrimjedbaUpisnicara>
    <izvorni_sadrzaj/>
    <derivirana_varijabla naziv="DomainObject.Predmet.PrimjedbaUpisnicara_1"/>
  </DomainObject.Predmet.PrimjedbaUpisnicara>
  <DomainObject.Predmet.ProtustrankaFormated>
    <izvorni_sadrzaj>  M.G.-USLUGA d.o.o. za mehanizaciju i građevinarstvo, inženjering, posredovanje i trgovinu - u stečaju</izvorni_sadrzaj>
    <derivirana_varijabla naziv="DomainObject.Predmet.ProtustrankaFormated_1">  M.G.-USLUGA d.o.o. za mehanizaciju i građevinarstvo, inženjering, posredovanje i trgovinu - u stečaju</derivirana_varijabla>
  </DomainObject.Predmet.ProtustrankaFormated>
  <DomainObject.Predmet.ProtustrankaFormatedOIB>
    <izvorni_sadrzaj>  M.G.-USLUGA d.o.o. za mehanizaciju i građevinarstvo, inženjering, posredovanje i trgovinu - u stečaju, OIB 18840397682</izvorni_sadrzaj>
    <derivirana_varijabla naziv="DomainObject.Predmet.ProtustrankaFormatedOIB_1">  M.G.-USLUGA d.o.o. za mehanizaciju i građevinarstvo, inženjering, posredovanje i trgovinu - u stečaju, OIB 18840397682</derivirana_varijabla>
  </DomainObject.Predmet.ProtustrankaFormatedOIB>
  <DomainObject.Predmet.ProtustrankaFormatedWithAdress>
    <izvorni_sadrzaj> M.G.-USLUGA d.o.o. za mehanizaciju i građevinarstvo, inženjering, posredovanje i trgovinu - u stečaju, Strojarska 5, Sesvete</izvorni_sadrzaj>
    <derivirana_varijabla naziv="DomainObject.Predmet.ProtustrankaFormatedWithAdress_1"> M.G.-USLUGA d.o.o. za mehanizaciju i građevinarstvo, inženjering, posredovanje i trgovinu - u stečaju, Strojarska 5, Sesvete</derivirana_varijabla>
  </DomainObject.Predmet.ProtustrankaFormatedWithAdress>
  <DomainObject.Predmet.ProtustrankaFormatedWithAdressOIB>
    <izvorni_sadrzaj> M.G.-USLUGA d.o.o. za mehanizaciju i građevinarstvo, inženjering, posredovanje i trgovinu - u stečaju, OIB 18840397682, Strojarska 5, Sesvete</izvorni_sadrzaj>
    <derivirana_varijabla naziv="DomainObject.Predmet.ProtustrankaFormatedWithAdressOIB_1"> M.G.-USLUGA d.o.o. za mehanizaciju i građevinarstvo, inženjering, posredovanje i trgovinu - u stečaju, OIB 18840397682, Strojarska 5, Sesvete</derivirana_varijabla>
  </DomainObject.Predmet.ProtustrankaFormatedWithAdressOIB>
  <DomainObject.Predmet.ProtustrankaWithAdress>
    <izvorni_sadrzaj>M.G.-USLUGA d.o.o. za mehanizaciju i građevinarstvo, inženjering, posredovanje i trgovinu - u stečaju Strojarska 5, Sesvete</izvorni_sadrzaj>
    <derivirana_varijabla naziv="DomainObject.Predmet.ProtustrankaWithAdress_1">M.G.-USLUGA d.o.o. za mehanizaciju i građevinarstvo, inženjering, posredovanje i trgovinu - u stečaju Strojarska 5, Sesvete</derivirana_varijabla>
  </DomainObject.Predmet.ProtustrankaWithAdress>
  <DomainObject.Predmet.ProtustrankaWithAdressOIB>
    <izvorni_sadrzaj>M.G.-USLUGA d.o.o. za mehanizaciju i građevinarstvo, inženjering, posredovanje i trgovinu - u stečaju, OIB 18840397682, Strojarska 5, Sesvete</izvorni_sadrzaj>
    <derivirana_varijabla naziv="DomainObject.Predmet.ProtustrankaWithAdressOIB_1">M.G.-USLUGA d.o.o. za mehanizaciju i građevinarstvo, inženjering, posredovanje i trgovinu - u stečaju, OIB 18840397682, Strojarska 5, Sesvete</derivirana_varijabla>
  </DomainObject.Predmet.ProtustrankaWithAdressOIB>
  <DomainObject.Predmet.ProtustrankaNazivFormated>
    <izvorni_sadrzaj>M.G.-USLUGA d.o.o. za mehanizaciju i građevinarstvo, inženjering, posredovanje i trgovinu - u stečaju</izvorni_sadrzaj>
    <derivirana_varijabla naziv="DomainObject.Predmet.ProtustrankaNazivFormated_1">M.G.-USLUGA d.o.o. za mehanizaciju i građevinarstvo, inženjering, posredovanje i trgovinu - u stečaju</derivirana_varijabla>
  </DomainObject.Predmet.ProtustrankaNazivFormated>
  <DomainObject.Predmet.ProtustrankaNazivFormatedOIB>
    <izvorni_sadrzaj>M.G.-USLUGA d.o.o. za mehanizaciju i građevinarstvo, inženjering, posredovanje i trgovinu - u stečaju, OIB 18840397682</izvorni_sadrzaj>
    <derivirana_varijabla naziv="DomainObject.Predmet.ProtustrankaNazivFormatedOIB_1">M.G.-USLUGA d.o.o. za mehanizaciju i građevinarstvo, inženjering, posredovanje i trgovinu - u stečaju, OIB 18840397682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RH, ŽUPANIJSKO DRŽAVNO ODVJETNIŠTVO U ZAGREBU; INA - industrija nafte d.d.; LOCAT CROATIA; KVARNER VIENNA INS.; HRUŠKAR D.O.O.; SAMOBORKA D.D.; OPG ŠPOLJAR MARKO; MARIO ŠPOLJAR</izvorni_sadrzaj>
    <derivirana_varijabla naziv="DomainObject.Predmet.StrankaFormated_1">  RH, MINISTARSTVO FINANCIJA, POREZNA UPRAVA, PODRUČNI URED ZAGREB zastupanog po punomoćniku RH, ŽUPANIJSKO DRŽAVNO ODVJETNIŠTVO U ZAGREBU; INA - industrija nafte d.d.; LOCAT CROATIA; KVARNER VIENNA INS.; HRUŠKAR D.O.O.; SAMOBORKA D.D.; OPG ŠPOLJAR MARKO; MARIO ŠPOLJAR</derivirana_varijabla>
  </DomainObject.Predmet.StrankaFormated>
  <DomainObject.Predmet.StrankaFormatedOIB>
    <izvorni_sadrzaj>  RH, MINISTARSTVO FINANCIJA, POREZNA UPRAVA, PODRUČNI URED ZAGREB zastupanog po punomoćniku RH, ŽUPANIJSKO DRŽAVNO ODVJETNIŠTVO U ZAGREBU; INA - industrija nafte d.d., OIB 27759560625; LOCAT CROATIA, OIB 34403322678; KVARNER VIENNA INS., OIB 52848403362; HRUŠKAR D.O.O., OIB 99405912073; SAMOBORKA D.D.; OPG ŠPOLJAR MARKO; MARIO ŠPOLJAR</izvorni_sadrzaj>
    <derivirana_varijabla naziv="DomainObject.Predmet.StrankaFormatedOIB_1">  RH, MINISTARSTVO FINANCIJA, POREZNA UPRAVA, PODRUČNI URED ZAGREB zastupanog po punomoćniku RH, ŽUPANIJSKO DRŽAVNO ODVJETNIŠTVO U ZAGREBU; INA - industrija nafte d.d., OIB 27759560625; LOCAT CROATIA, OIB 34403322678; KVARNER VIENNA INS., OIB 52848403362; HRUŠKAR D.O.O., OIB 99405912073; SAMOBORKA D.D.; OPG ŠPOLJAR MARKO; MARIO ŠPOLJAR</derivirana_varijabla>
  </DomainObject.Predmet.StrankaFormatedOIB>
  <DomainObject.Predmet.StrankaFormatedWithAdress>
    <izvorni_sadrzaj> RH, MINISTARSTVO FINANCIJA, POREZNA UPRAVA, PODRUČNI URED ZAGREB, 10000 Zagreb zastupanog po punomoćniku RH, ŽUPANIJSKO DRŽAVNO ODVJETNIŠTVO U ZAGREBU; INA - industrija nafte d.d., Avenija Većeslava Holjevca 10,, 10 000 Zagreb; LOCAT CROATIA; KVARNER VIENNA INS.; HRUŠKAR D.O.O.; SAMOBORKA D.D.; OPG ŠPOLJAR MARKO; MARIO ŠPOLJAR</izvorni_sadrzaj>
    <derivirana_varijabla naziv="DomainObject.Predmet.StrankaFormatedWithAdress_1"> RH, MINISTARSTVO FINANCIJA, POREZNA UPRAVA, PODRUČNI URED ZAGREB, 10000 Zagreb zastupanog po punomoćniku RH, ŽUPANIJSKO DRŽAVNO ODVJETNIŠTVO U ZAGREBU; INA - industrija nafte d.d., Avenija Većeslava Holjevca 10,, 10 000 Zagreb; LOCAT CROATIA; KVARNER VIENNA INS.; HRUŠKAR D.O.O.; SAMOBORKA D.D.; OPG ŠPOLJAR MARKO; MARIO ŠPOLJAR</derivirana_varijabla>
  </DomainObject.Predmet.StrankaFormatedWithAdress>
  <DomainObject.Predmet.StrankaFormatedWithAdressOIB>
    <izvorni_sadrzaj> RH, MINISTARSTVO FINANCIJA, POREZNA UPRAVA, PODRUČNI URED ZAGREB, 10000 Zagreb zastupanog po punomoćniku RH, ŽUPANIJSKO DRŽAVNO ODVJETNIŠTVO U ZAGREBU; INA - industrija nafte d.d., OIB 27759560625, Avenija Većeslava Holjevca 10,, 10 000 Zagreb; LOCAT CROATIA, OIB 34403322678; KVARNER VIENNA INS., OIB 52848403362; HRUŠKAR D.O.O., OIB 99405912073; SAMOBORKA D.D.; OPG ŠPOLJAR MARKO; MARIO ŠPOLJAR</izvorni_sadrzaj>
    <derivirana_varijabla naziv="DomainObject.Predmet.StrankaFormatedWithAdressOIB_1"> RH, MINISTARSTVO FINANCIJA, POREZNA UPRAVA, PODRUČNI URED ZAGREB, 10000 Zagreb zastupanog po punomoćniku RH, ŽUPANIJSKO DRŽAVNO ODVJETNIŠTVO U ZAGREBU; INA - industrija nafte d.d., OIB 27759560625, Avenija Većeslava Holjevca 10,, 10 000 Zagreb; LOCAT CROATIA, OIB 34403322678; KVARNER VIENNA INS., OIB 52848403362; HRUŠKAR D.O.O., OIB 99405912073; SAMOBORKA D.D.; OPG ŠPOLJAR MARKO; MARIO ŠPOLJAR</derivirana_varijabla>
  </DomainObject.Predmet.StrankaFormatedWithAdressOIB>
  <DomainObject.Predmet.StrankaWithAdress>
    <izvorni_sadrzaj>RH, MINISTARSTVO FINANCIJA, POREZNA UPRAVA, PODRUČNI URED ZAGREB 10000 Zagreb,INA - industrija nafte d.d. Avenija Većeslava Holjevca 10,,10 000 Zagreb,LOCAT CROATIA ,KVARNER VIENNA INS. ,HRUŠKAR D.O.O. ,SAMOBORKA D.D. ,OPG ŠPOLJAR MARKO ,MARIO ŠPOLJAR </izvorni_sadrzaj>
    <derivirana_varijabla naziv="DomainObject.Predmet.StrankaWithAdress_1">RH, MINISTARSTVO FINANCIJA, POREZNA UPRAVA, PODRUČNI URED ZAGREB 10000 Zagreb,INA - industrija nafte d.d. Avenija Većeslava Holjevca 10,,10 000 Zagreb,LOCAT CROATIA ,KVARNER VIENNA INS. ,HRUŠKAR D.O.O. ,SAMOBORKA D.D. ,OPG ŠPOLJAR MARKO ,MARIO ŠPOLJAR </derivirana_varijabla>
  </DomainObject.Predmet.StrankaWithAdress>
  <DomainObject.Predmet.StrankaWithAdressOIB>
    <izvorni_sadrzaj>RH, MINISTARSTVO FINANCIJA, POREZNA UPRAVA, PODRUČNI URED ZAGREB, 10000 Zagreb,INA - industrija nafte d.d., OIB 27759560625, Avenija Većeslava Holjevca 10,,10 000 Zagreb,LOCAT CROATIA, OIB 34403322678,KVARNER VIENNA INS., OIB 52848403362,HRUŠKAR D.O.O., OIB 99405912073,SAMOBORKA D.D.,OPG ŠPOLJAR MARKO,MARIO ŠPOLJAR</izvorni_sadrzaj>
    <derivirana_varijabla naziv="DomainObject.Predmet.StrankaWithAdressOIB_1">RH, MINISTARSTVO FINANCIJA, POREZNA UPRAVA, PODRUČNI URED ZAGREB, 10000 Zagreb,INA - industrija nafte d.d., OIB 27759560625, Avenija Većeslava Holjevca 10,,10 000 Zagreb,LOCAT CROATIA, OIB 34403322678,KVARNER VIENNA INS., OIB 52848403362,HRUŠKAR D.O.O., OIB 99405912073,SAMOBORKA D.D.,OPG ŠPOLJAR MARKO,MARIO ŠPOLJAR</derivirana_varijabla>
  </DomainObject.Predmet.StrankaWithAdressOIB>
  <DomainObject.Predmet.StrankaNazivFormated>
    <izvorni_sadrzaj>RH, MINISTARSTVO FINANCIJA, POREZNA UPRAVA, PODRUČNI URED ZAGREB,INA - industrija nafte d.d.,LOCAT CROATIA,KVARNER VIENNA INS.,HRUŠKAR D.O.O.,SAMOBORKA D.D.,OPG ŠPOLJAR MARKO,MARIO ŠPOLJAR</izvorni_sadrzaj>
    <derivirana_varijabla naziv="DomainObject.Predmet.StrankaNazivFormated_1">RH, MINISTARSTVO FINANCIJA, POREZNA UPRAVA, PODRUČNI URED ZAGREB,INA - industrija nafte d.d.,LOCAT CROATIA,KVARNER VIENNA INS.,HRUŠKAR D.O.O.,SAMOBORKA D.D.,OPG ŠPOLJAR MARKO,MARIO ŠPOLJAR</derivirana_varijabla>
  </DomainObject.Predmet.StrankaNazivFormated>
  <DomainObject.Predmet.StrankaNazivFormatedOIB>
    <izvorni_sadrzaj>RH, MINISTARSTVO FINANCIJA, POREZNA UPRAVA, PODRUČNI URED ZAGREB,INA - industrija nafte d.d., OIB 27759560625,LOCAT CROATIA, OIB 34403322678,KVARNER VIENNA INS., OIB 52848403362,HRUŠKAR D.O.O., OIB 99405912073,SAMOBORKA D.D.,OPG ŠPOLJAR MARKO,MARIO ŠPOLJAR</izvorni_sadrzaj>
    <derivirana_varijabla naziv="DomainObject.Predmet.StrankaNazivFormatedOIB_1">RH, MINISTARSTVO FINANCIJA, POREZNA UPRAVA, PODRUČNI URED ZAGREB,INA - industrija nafte d.d., OIB 27759560625,LOCAT CROATIA, OIB 34403322678,KVARNER VIENNA INS., OIB 52848403362,HRUŠKAR D.O.O., OIB 99405912073,SAMOBORKA D.D.,OPG ŠPOLJAR MARKO,MARIO ŠPOLJAR</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RH, MINISTARSTVO FINANCIJA, POREZNA UPRAVA, PODRUČNI URED ZAGREB zastupanog po punomoćniku RH, ŽUPANIJSKO DRŽAVNO ODVJETNIŠTVO U ZAGREBU</item>
      <item>INA - industrija nafte d.d.</item>
      <item>LOCAT CROATIA</item>
      <item>KVARNER VIENNA INS.</item>
      <item>HRUŠKAR D.O.O.</item>
      <item>SAMOBORKA D.D.</item>
      <item>OPG ŠPOLJAR MARKO</item>
      <item>MARIO ŠPOLJAR</item>
    </izvorni_sadrzaj>
    <derivirana_varijabla naziv="DomainObject.Predmet.StrankaListFormated_1">
      <item>RH, MINISTARSTVO FINANCIJA, POREZNA UPRAVA, PODRUČNI URED ZAGREB zastupanog po punomoćniku RH, ŽUPANIJSKO DRŽAVNO ODVJETNIŠTVO U ZAGREBU</item>
      <item>INA - industrija nafte d.d.</item>
      <item>LOCAT CROATIA</item>
      <item>KVARNER VIENNA INS.</item>
      <item>HRUŠKAR D.O.O.</item>
      <item>SAMOBORKA D.D.</item>
      <item>OPG ŠPOLJAR MARKO</item>
      <item>MARIO ŠPOLJAR</item>
    </derivirana_varijabla>
  </DomainObject.Predmet.StrankaListFormated>
  <DomainObject.Predmet.StrankaListFormatedOIB>
    <izvorni_sadrzaj>
      <item>RH, MINISTARSTVO FINANCIJA, POREZNA UPRAVA, PODRUČNI URED ZAGREB zastupanog po punomoćniku RH, ŽUPANIJSKO DRŽAVNO ODVJETNIŠTVO U ZAGREBU</item>
      <item>INA - industrija nafte d.d., OIB 27759560625</item>
      <item>LOCAT CROATIA, OIB 34403322678</item>
      <item>KVARNER VIENNA INS., OIB 52848403362</item>
      <item>HRUŠKAR D.O.O., OIB 99405912073</item>
      <item>SAMOBORKA D.D.</item>
      <item>OPG ŠPOLJAR MARKO</item>
      <item>MARIO ŠPOLJAR</item>
    </izvorni_sadrzaj>
    <derivirana_varijabla naziv="DomainObject.Predmet.StrankaListFormatedOIB_1">
      <item>RH, MINISTARSTVO FINANCIJA, POREZNA UPRAVA, PODRUČNI URED ZAGREB zastupanog po punomoćniku RH, ŽUPANIJSKO DRŽAVNO ODVJETNIŠTVO U ZAGREBU</item>
      <item>INA - industrija nafte d.d., OIB 27759560625</item>
      <item>LOCAT CROATIA, OIB 34403322678</item>
      <item>KVARNER VIENNA INS., OIB 52848403362</item>
      <item>HRUŠKAR D.O.O., OIB 99405912073</item>
      <item>SAMOBORKA D.D.</item>
      <item>OPG ŠPOLJAR MARKO</item>
      <item>MARIO ŠPOLJAR</item>
    </derivirana_varijabla>
  </DomainObject.Predmet.StrankaListFormatedOIB>
  <DomainObject.Predmet.StrankaListFormatedWithAdress>
    <izvorni_sadrzaj>
      <item>RH, MINISTARSTVO FINANCIJA, POREZNA UPRAVA, PODRUČNI URED ZAGREB, 10000 Zagreb zastupanog po punomoćniku RH, ŽUPANIJSKO DRŽAVNO ODVJETNIŠTVO U ZAGREBU</item>
      <item>INA - industrija nafte d.d., Avenija Većeslava Holjevca 10,, 10 000 Zagreb</item>
      <item>LOCAT CROATIA</item>
      <item>KVARNER VIENNA INS.</item>
      <item>HRUŠKAR D.O.O.</item>
      <item>SAMOBORKA D.D.</item>
      <item>OPG ŠPOLJAR MARKO</item>
      <item>MARIO ŠPOLJAR</item>
    </izvorni_sadrzaj>
    <derivirana_varijabla naziv="DomainObject.Predmet.StrankaListFormatedWithAdress_1">
      <item>RH, MINISTARSTVO FINANCIJA, POREZNA UPRAVA, PODRUČNI URED ZAGREB, 10000 Zagreb zastupanog po punomoćniku RH, ŽUPANIJSKO DRŽAVNO ODVJETNIŠTVO U ZAGREBU</item>
      <item>INA - industrija nafte d.d., Avenija Većeslava Holjevca 10,, 10 000 Zagreb</item>
      <item>LOCAT CROATIA</item>
      <item>KVARNER VIENNA INS.</item>
      <item>HRUŠKAR D.O.O.</item>
      <item>SAMOBORKA D.D.</item>
      <item>OPG ŠPOLJAR MARKO</item>
      <item>MARIO ŠPOLJAR</item>
    </derivirana_varijabla>
  </DomainObject.Predmet.StrankaListFormatedWithAdress>
  <DomainObject.Predmet.StrankaListFormatedWithAdressOIB>
    <izvorni_sadrzaj>
      <item>RH, MINISTARSTVO FINANCIJA, POREZNA UPRAVA, PODRUČNI URED ZAGREB, 10000 Zagreb zastupanog po punomoćniku RH, ŽUPANIJSKO DRŽAVNO ODVJETNIŠTVO U ZAGREBU</item>
      <item>INA - industrija nafte d.d., OIB 27759560625, Avenija Većeslava Holjevca 10,, 10 000 Zagreb</item>
      <item>LOCAT CROATIA, OIB 34403322678</item>
      <item>KVARNER VIENNA INS., OIB 52848403362</item>
      <item>HRUŠKAR D.O.O., OIB 99405912073</item>
      <item>SAMOBORKA D.D.</item>
      <item>OPG ŠPOLJAR MARKO</item>
      <item>MARIO ŠPOLJAR</item>
    </izvorni_sadrzaj>
    <derivirana_varijabla naziv="DomainObject.Predmet.StrankaListFormatedWithAdressOIB_1">
      <item>RH, MINISTARSTVO FINANCIJA, POREZNA UPRAVA, PODRUČNI URED ZAGREB, 10000 Zagreb zastupanog po punomoćniku RH, ŽUPANIJSKO DRŽAVNO ODVJETNIŠTVO U ZAGREBU</item>
      <item>INA - industrija nafte d.d., OIB 27759560625, Avenija Većeslava Holjevca 10,, 10 000 Zagreb</item>
      <item>LOCAT CROATIA, OIB 34403322678</item>
      <item>KVARNER VIENNA INS., OIB 52848403362</item>
      <item>HRUŠKAR D.O.O., OIB 99405912073</item>
      <item>SAMOBORKA D.D.</item>
      <item>OPG ŠPOLJAR MARKO</item>
      <item>MARIO ŠPOLJAR</item>
    </derivirana_varijabla>
  </DomainObject.Predmet.StrankaListFormatedWithAdressOIB>
  <DomainObject.Predmet.StrankaListNazivFormated>
    <izvorni_sadrzaj>
      <item>RH, MINISTARSTVO FINANCIJA, POREZNA UPRAVA, PODRUČNI URED ZAGREB</item>
      <item>INA - industrija nafte d.d.</item>
      <item>LOCAT CROATIA</item>
      <item>KVARNER VIENNA INS.</item>
      <item>HRUŠKAR D.O.O.</item>
      <item>SAMOBORKA D.D.</item>
      <item>OPG ŠPOLJAR MARKO</item>
      <item>MARIO ŠPOLJAR</item>
    </izvorni_sadrzaj>
    <derivirana_varijabla naziv="DomainObject.Predmet.StrankaListNazivFormated_1">
      <item>RH, MINISTARSTVO FINANCIJA, POREZNA UPRAVA, PODRUČNI URED ZAGREB</item>
      <item>INA - industrija nafte d.d.</item>
      <item>LOCAT CROATIA</item>
      <item>KVARNER VIENNA INS.</item>
      <item>HRUŠKAR D.O.O.</item>
      <item>SAMOBORKA D.D.</item>
      <item>OPG ŠPOLJAR MARKO</item>
      <item>MARIO ŠPOLJAR</item>
    </derivirana_varijabla>
  </DomainObject.Predmet.StrankaListNazivFormated>
  <DomainObject.Predmet.StrankaListNazivFormatedOIB>
    <izvorni_sadrzaj>
      <item>RH, MINISTARSTVO FINANCIJA, POREZNA UPRAVA, PODRUČNI URED ZAGREB</item>
      <item>INA - industrija nafte d.d., OIB 27759560625</item>
      <item>LOCAT CROATIA, OIB 34403322678</item>
      <item>KVARNER VIENNA INS., OIB 52848403362</item>
      <item>HRUŠKAR D.O.O., OIB 99405912073</item>
      <item>SAMOBORKA D.D.</item>
      <item>OPG ŠPOLJAR MARKO</item>
      <item>MARIO ŠPOLJAR</item>
    </izvorni_sadrzaj>
    <derivirana_varijabla naziv="DomainObject.Predmet.StrankaListNazivFormatedOIB_1">
      <item>RH, MINISTARSTVO FINANCIJA, POREZNA UPRAVA, PODRUČNI URED ZAGREB</item>
      <item>INA - industrija nafte d.d., OIB 27759560625</item>
      <item>LOCAT CROATIA, OIB 34403322678</item>
      <item>KVARNER VIENNA INS., OIB 52848403362</item>
      <item>HRUŠKAR D.O.O., OIB 99405912073</item>
      <item>SAMOBORKA D.D.</item>
      <item>OPG ŠPOLJAR MARKO</item>
      <item>MARIO ŠPOLJAR</item>
    </derivirana_varijabla>
  </DomainObject.Predmet.StrankaListNazivFormatedOIB>
  <DomainObject.Predmet.ProtuStrankaListFormated>
    <izvorni_sadrzaj>
      <item>M.G.-USLUGA d.o.o. za mehanizaciju i građevinarstvo, inženjering, posredovanje i trgovinu - u stečaju</item>
    </izvorni_sadrzaj>
    <derivirana_varijabla naziv="DomainObject.Predmet.ProtuStrankaListFormated_1">
      <item>M.G.-USLUGA d.o.o. za mehanizaciju i građevinarstvo, inženjering, posredovanje i trgovinu - u stečaju</item>
    </derivirana_varijabla>
  </DomainObject.Predmet.ProtuStrankaListFormated>
  <DomainObject.Predmet.ProtuStrankaListFormatedOIB>
    <izvorni_sadrzaj>
      <item>M.G.-USLUGA d.o.o. za mehanizaciju i građevinarstvo, inženjering, posredovanje i trgovinu - u stečaju, OIB 18840397682</item>
    </izvorni_sadrzaj>
    <derivirana_varijabla naziv="DomainObject.Predmet.ProtuStrankaListFormatedOIB_1">
      <item>M.G.-USLUGA d.o.o. za mehanizaciju i građevinarstvo, inženjering, posredovanje i trgovinu - u stečaju, OIB 18840397682</item>
    </derivirana_varijabla>
  </DomainObject.Predmet.ProtuStrankaListFormatedOIB>
  <DomainObject.Predmet.ProtuStrankaListFormatedWithAdress>
    <izvorni_sadrzaj>
      <item>M.G.-USLUGA d.o.o. za mehanizaciju i građevinarstvo, inženjering, posredovanje i trgovinu - u stečaju, Strojarska 5, Sesvete</item>
    </izvorni_sadrzaj>
    <derivirana_varijabla naziv="DomainObject.Predmet.ProtuStrankaListFormatedWithAdress_1">
      <item>M.G.-USLUGA d.o.o. za mehanizaciju i građevinarstvo, inženjering, posredovanje i trgovinu - u stečaju, Strojarska 5, Sesvete</item>
    </derivirana_varijabla>
  </DomainObject.Predmet.ProtuStrankaListFormatedWithAdress>
  <DomainObject.Predmet.ProtuStrankaListFormatedWithAdressOIB>
    <izvorni_sadrzaj>
      <item>M.G.-USLUGA d.o.o. za mehanizaciju i građevinarstvo, inženjering, posredovanje i trgovinu - u stečaju, OIB 18840397682, Strojarska 5, Sesvete</item>
    </izvorni_sadrzaj>
    <derivirana_varijabla naziv="DomainObject.Predmet.ProtuStrankaListFormatedWithAdressOIB_1">
      <item>M.G.-USLUGA d.o.o. za mehanizaciju i građevinarstvo, inženjering, posredovanje i trgovinu - u stečaju, OIB 18840397682, Strojarska 5, Sesvete</item>
    </derivirana_varijabla>
  </DomainObject.Predmet.ProtuStrankaListFormatedWithAdressOIB>
  <DomainObject.Predmet.ProtuStrankaListNazivFormated>
    <izvorni_sadrzaj>
      <item>M.G.-USLUGA d.o.o. za mehanizaciju i građevinarstvo, inženjering, posredovanje i trgovinu - u stečaju</item>
    </izvorni_sadrzaj>
    <derivirana_varijabla naziv="DomainObject.Predmet.ProtuStrankaListNazivFormated_1">
      <item>M.G.-USLUGA d.o.o. za mehanizaciju i građevinarstvo, inženjering, posredovanje i trgovinu - u stečaju</item>
    </derivirana_varijabla>
  </DomainObject.Predmet.ProtuStrankaListNazivFormated>
  <DomainObject.Predmet.ProtuStrankaListNazivFormatedOIB>
    <izvorni_sadrzaj>
      <item>M.G.-USLUGA d.o.o. za mehanizaciju i građevinarstvo, inženjering, posredovanje i trgovinu - u stečaju, OIB 18840397682</item>
    </izvorni_sadrzaj>
    <derivirana_varijabla naziv="DomainObject.Predmet.ProtuStrankaListNazivFormatedOIB_1">
      <item>M.G.-USLUGA d.o.o. za mehanizaciju i građevinarstvo, inženjering, posredovanje i trgovinu - u stečaju, OIB 18840397682</item>
    </derivirana_varijabla>
  </DomainObject.Predmet.ProtuStrankaListNazivFormatedOIB>
  <DomainObject.Predmet.OstaliListFormated>
    <izvorni_sadrzaj>
      <item>RH, ŽUPANIJSKO DRŽAVNO ODVJETNIŠTVO U ZAGREBU punomoćnik sudionika u postupku RH, MINISTARSTVO FINANCIJA, POREZNA UPRAVA, PODRUČNI URED ZAGREB</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izvorni_sadrzaj>
    <derivirana_varijabla naziv="DomainObject.Predmet.OstaliListFormated_1">
      <item>RH, ŽUPANIJSKO DRŽAVNO ODVJETNIŠTVO U ZAGREBU punomoćnik sudionika u postupku RH, MINISTARSTVO FINANCIJA, POREZNA UPRAVA, PODRUČNI URED ZAGREB</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derivirana_varijabla>
  </DomainObject.Predmet.OstaliListFormated>
  <DomainObject.Predmet.OstaliListFormatedOIB>
    <izvorni_sadrzaj>
      <item>RH, ŽUPANIJSKO DRŽAVNO ODVJETNIŠTVO U ZAGREBU punomoćnik sudionika u postupku RH, MINISTARSTVO FINANCIJA, POREZNA UPRAVA, PODRUČNI URED ZAGREB</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izvorni_sadrzaj>
    <derivirana_varijabla naziv="DomainObject.Predmet.OstaliListFormatedOIB_1">
      <item>RH, ŽUPANIJSKO DRŽAVNO ODVJETNIŠTVO U ZAGREBU punomoćnik sudionika u postupku RH, MINISTARSTVO FINANCIJA, POREZNA UPRAVA, PODRUČNI URED ZAGREB</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derivirana_varijabla>
  </DomainObject.Predmet.OstaliListFormatedOIB>
  <DomainObject.Predmet.OstaliListFormatedWithAdress>
    <izvorni_sadrzaj>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Titov trg 7, Labin</item>
      <item>Igma d.o.o., Ciglana 10, Koprivnica</item>
      <item>Hrvatski telekom d.d., Savska 32, 10 000 Zagreb</item>
      <item>Odvj. Ivica Pavletić, R. Boškovića 28, Čakovec</item>
      <item>Jelen R.I.Z.O. d.o.o., Istarska 27, 42 000 Varaždin</item>
      <item>OD Korušić, Hrg, Vukalović j.t.d., Anina 2/II, 42 000 Varaždin</item>
      <item>RECA d.o.o., Kućanska bb, 42 000 Varaždin</item>
      <item>Odvj. Anita Prelec, Prolaz Marije Krucifikse Kozulić 4,, 51 000 Rijeka</item>
      <item>Fracasso RI d.o.o., Kukuljanovo bb, Škrljevo</item>
      <item>Armko d.o.o., Pešćeno bb, Konjščina</item>
      <item>OD Čerin, Čohilj, Rovis j.t.d., Dalmatinova 4, 52 100 Pula</item>
      <item>Rineo Sošić, vl. obrta za cestovni prijevoz putnika ELA, Blaškovići 1, Kršan</item>
      <item>OD Vukić i partneri d.o.o., Nikole Tesle 9/V-VI, 51 000 Rijeka</item>
      <item>Readymix Croatia d.o.o., Cesta dr. Franje Tuđmana bb, Kaštel Sućurac</item>
      <item>Triglav osiguranje d.d., Antuna Heinza 4, 10 000 Zagreb</item>
      <item>Odvj. Albina Dlačić, Kneza Mislava 10, 10 000 Zagreb</item>
      <item>Beton Lučko d.o.o., Puškarićeva 1/b, 10 000 Lučko, Zagreb</item>
      <item>Odvj. Anita Prelec, Prolaz Marije Krucifikse Kozulić 4, 51 000 Rijeka</item>
      <item>Hypo Alpe-Adria-Bank d.d., Slavonska avenija 6, 10 000 Zagreb</item>
      <item>Ignac Vuger, Karlovačka ul. 2, 10360 Sesvete</item>
      <item>Duško Koruga, Ilica 129, 10000 Zagreb</item>
      <item>HETA Asset Resolution Hrvatska d.o.o., Koranska 16, 10000 Zagreb</item>
      <item>DAMIR KATIĆ, Drniška 22, 10000 Zagreb</item>
      <item>H-ABDUCO d.o.o., Slavonska avenija 6a, 10000 Zagreb</item>
    </izvorni_sadrzaj>
    <derivirana_varijabla naziv="DomainObject.Predmet.OstaliListFormatedWithAdress_1">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Titov trg 7, Labin</item>
      <item>Igma d.o.o., Ciglana 10, Koprivnica</item>
      <item>Hrvatski telekom d.d., Savska 32, 10 000 Zagreb</item>
      <item>Odvj. Ivica Pavletić, R. Boškovića 28, Čakovec</item>
      <item>Jelen R.I.Z.O. d.o.o., Istarska 27, 42 000 Varaždin</item>
      <item>OD Korušić, Hrg, Vukalović j.t.d., Anina 2/II, 42 000 Varaždin</item>
      <item>RECA d.o.o., Kućanska bb, 42 000 Varaždin</item>
      <item>Odvj. Anita Prelec, Prolaz Marije Krucifikse Kozulić 4,, 51 000 Rijeka</item>
      <item>Fracasso RI d.o.o., Kukuljanovo bb, Škrljevo</item>
      <item>Armko d.o.o., Pešćeno bb, Konjščina</item>
      <item>OD Čerin, Čohilj, Rovis j.t.d., Dalmatinova 4, 52 100 Pula</item>
      <item>Rineo Sošić, vl. obrta za cestovni prijevoz putnika ELA, Blaškovići 1, Kršan</item>
      <item>OD Vukić i partneri d.o.o., Nikole Tesle 9/V-VI, 51 000 Rijeka</item>
      <item>Readymix Croatia d.o.o., Cesta dr. Franje Tuđmana bb, Kaštel Sućurac</item>
      <item>Triglav osiguranje d.d., Antuna Heinza 4, 10 000 Zagreb</item>
      <item>Odvj. Albina Dlačić, Kneza Mislava 10, 10 000 Zagreb</item>
      <item>Beton Lučko d.o.o., Puškarićeva 1/b, 10 000 Lučko, Zagreb</item>
      <item>Odvj. Anita Prelec, Prolaz Marije Krucifikse Kozulić 4, 51 000 Rijeka</item>
      <item>Hypo Alpe-Adria-Bank d.d., Slavonska avenija 6, 10 000 Zagreb</item>
      <item>Ignac Vuger, Karlovačka ul. 2, 10360 Sesvete</item>
      <item>Duško Koruga, Ilica 129, 10000 Zagreb</item>
      <item>HETA Asset Resolution Hrvatska d.o.o., Koranska 16, 10000 Zagreb</item>
      <item>DAMIR KATIĆ, Drniška 22, 10000 Zagreb</item>
      <item>H-ABDUCO d.o.o., Slavonska avenija 6a, 10000 Zagreb</item>
    </derivirana_varijabla>
  </DomainObject.Predmet.OstaliListFormatedWithAdress>
  <DomainObject.Predmet.OstaliListFormatedWithAdressOIB>
    <izvorni_sadrzaj>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OIB 48743301312, Titov trg 7, Labin</item>
      <item>Igma d.o.o., OIB 43695070004, Ciglana 10, Koprivnica</item>
      <item>Hrvatski telekom d.d., OIB 81793146560, Savska 32, 10 000 Zagreb</item>
      <item>Odvj. Ivica Pavletić, R. Boškovića 28, Čakovec</item>
      <item>Jelen R.I.Z.O. d.o.o., OIB 66607393511, Istarska 27, 42 000 Varaždin</item>
      <item>OD Korušić, Hrg, Vukalović j.t.d., OIB 69808735644, Anina 2/II, 42 000 Varaždin</item>
      <item>RECA d.o.o., OIB 63873177102, Kućanska bb, 42 000 Varaždin</item>
      <item>Odvj. Anita Prelec, Prolaz Marije Krucifikse Kozulić 4,, 51 000 Rijeka</item>
      <item>Fracasso RI d.o.o., OIB 02744205849, Kukuljanovo bb, Škrljevo</item>
      <item>Armko d.o.o., OIB 33231965147, Pešćeno bb, Konjščina</item>
      <item>OD Čerin, Čohilj, Rovis j.t.d., OIB 78955904634, Dalmatinova 4, 52 100 Pula</item>
      <item>Rineo Sošić, vl. obrta za cestovni prijevoz putnika ELA, Blaškovići 1, Kršan</item>
      <item>OD Vukić i partneri d.o.o., OIB 01394705384, Nikole Tesle 9/V-VI, 51 000 Rijeka</item>
      <item>Readymix Croatia d.o.o., OIB 98290981639, Cesta dr. Franje Tuđmana bb, Kaštel Sućurac</item>
      <item>Triglav osiguranje d.d., OIB 29743547503, Antuna Heinza 4, 10 000 Zagreb</item>
      <item>Odvj. Albina Dlačić, Kneza Mislava 10, 10 000 Zagreb</item>
      <item>Beton Lučko d.o.o., OIB 87425920265, Puškarićeva 1/b, 10 000 Lučko, Zagreb</item>
      <item>Odvj. Anita Prelec, Prolaz Marije Krucifikse Kozulić 4, 51 000 Rijeka</item>
      <item>Hypo Alpe-Adria-Bank d.d., OIB 14036333877, Slavonska avenija 6, 10 000 Zagreb</item>
      <item>Ignac Vuger, Karlovačka ul. 2, 10360 Sesvete</item>
      <item>Duško Koruga, OIB 40565203589, Ilica 129, 10000 Zagreb</item>
      <item>HETA Asset Resolution Hrvatska d.o.o., OIB 87064273078, Koranska 16, 10000 Zagreb</item>
      <item>DAMIR KATIĆ, Drniška 22, 10000 Zagreb</item>
      <item>H-ABDUCO d.o.o., Slavonska avenija 6a, 10000 Zagreb</item>
    </izvorni_sadrzaj>
    <derivirana_varijabla naziv="DomainObject.Predmet.OstaliListFormatedWithAdressOIB_1">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OIB 48743301312, Titov trg 7, Labin</item>
      <item>Igma d.o.o., OIB 43695070004, Ciglana 10, Koprivnica</item>
      <item>Hrvatski telekom d.d., OIB 81793146560, Savska 32, 10 000 Zagreb</item>
      <item>Odvj. Ivica Pavletić, R. Boškovića 28, Čakovec</item>
      <item>Jelen R.I.Z.O. d.o.o., OIB 66607393511, Istarska 27, 42 000 Varaždin</item>
      <item>OD Korušić, Hrg, Vukalović j.t.d., OIB 69808735644, Anina 2/II, 42 000 Varaždin</item>
      <item>RECA d.o.o., OIB 63873177102, Kućanska bb, 42 000 Varaždin</item>
      <item>Odvj. Anita Prelec, Prolaz Marije Krucifikse Kozulić 4,, 51 000 Rijeka</item>
      <item>Fracasso RI d.o.o., OIB 02744205849, Kukuljanovo bb, Škrljevo</item>
      <item>Armko d.o.o., OIB 33231965147, Pešćeno bb, Konjščina</item>
      <item>OD Čerin, Čohilj, Rovis j.t.d., OIB 78955904634, Dalmatinova 4, 52 100 Pula</item>
      <item>Rineo Sošić, vl. obrta za cestovni prijevoz putnika ELA, Blaškovići 1, Kršan</item>
      <item>OD Vukić i partneri d.o.o., OIB 01394705384, Nikole Tesle 9/V-VI, 51 000 Rijeka</item>
      <item>Readymix Croatia d.o.o., OIB 98290981639, Cesta dr. Franje Tuđmana bb, Kaštel Sućurac</item>
      <item>Triglav osiguranje d.d., OIB 29743547503, Antuna Heinza 4, 10 000 Zagreb</item>
      <item>Odvj. Albina Dlačić, Kneza Mislava 10, 10 000 Zagreb</item>
      <item>Beton Lučko d.o.o., OIB 87425920265, Puškarićeva 1/b, 10 000 Lučko, Zagreb</item>
      <item>Odvj. Anita Prelec, Prolaz Marije Krucifikse Kozulić 4, 51 000 Rijeka</item>
      <item>Hypo Alpe-Adria-Bank d.d., OIB 14036333877, Slavonska avenija 6, 10 000 Zagreb</item>
      <item>Ignac Vuger, Karlovačka ul. 2, 10360 Sesvete</item>
      <item>Duško Koruga, OIB 40565203589, Ilica 129, 10000 Zagreb</item>
      <item>HETA Asset Resolution Hrvatska d.o.o., OIB 87064273078, Koranska 16, 10000 Zagreb</item>
      <item>DAMIR KATIĆ, Drniška 22, 10000 Zagreb</item>
      <item>H-ABDUCO d.o.o., Slavonska avenija 6a, 10000 Zagreb</item>
    </derivirana_varijabla>
  </DomainObject.Predmet.OstaliListFormatedWithAdressOIB>
  <DomainObject.Predmet.OstaliListNazivFormated>
    <izvorni_sadrzaj>
      <item>RH, ŽUPANIJSKO DRŽAVNO ODVJETNIŠTVO U ZAGREBU</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izvorni_sadrzaj>
    <derivirana_varijabla naziv="DomainObject.Predmet.OstaliListNazivFormated_1">
      <item>RH, ŽUPANIJSKO DRŽAVNO ODVJETNIŠTVO U ZAGREBU</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derivirana_varijabla>
  </DomainObject.Predmet.OstaliListNazivFormated>
  <DomainObject.Predmet.OstaliListNazivFormatedOIB>
    <izvorni_sadrzaj>
      <item>RH, ŽUPANIJSKO DRŽAVNO ODVJETNIŠTVO U ZAGREBU</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izvorni_sadrzaj>
    <derivirana_varijabla naziv="DomainObject.Predmet.OstaliListNazivFormatedOIB_1">
      <item>RH, ŽUPANIJSKO DRŽAVNO ODVJETNIŠTVO U ZAGREBU</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2015.</izvorni_sadrzaj>
    <derivirana_varijabla naziv="DomainObject.Datum_1">8. rujna 2015.</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 i dr.</izvorni_sadrzaj>
    <derivirana_varijabla naziv="DomainObject.Predmet.StrankaIDrugi_1">RH, MINISTARSTVO FINANCIJA, POREZNA UPRAVA, PODRUČNI URED ZAGREB i dr.</derivirana_varijabla>
  </DomainObject.Predmet.StrankaIDrugi>
  <DomainObject.Predmet.ProtustrankaIDrugi>
    <izvorni_sadrzaj>M.G.-USLUGA d.o.o. za mehanizaciju i građevinarstvo, inženjering, posredovanje i trgovinu - u stečaju</izvorni_sadrzaj>
    <derivirana_varijabla naziv="DomainObject.Predmet.ProtustrankaIDrugi_1">M.G.-USLUGA d.o.o. za mehanizaciju i građevinarstvo, inženjering, posredovanje i trgovinu - u stečaju</derivirana_varijabla>
  </DomainObject.Predmet.ProtustrankaIDrugi>
  <DomainObject.Predmet.StrankaIDrugiAdressOIB>
    <izvorni_sadrzaj>RH, MINISTARSTVO FINANCIJA, POREZNA UPRAVA, PODRUČNI URED ZAGREB, 10000 Zagreb i dr.</izvorni_sadrzaj>
    <derivirana_varijabla naziv="DomainObject.Predmet.StrankaIDrugiAdressOIB_1">RH, MINISTARSTVO FINANCIJA, POREZNA UPRAVA, PODRUČNI URED ZAGREB, 10000 Zagreb i dr.</derivirana_varijabla>
  </DomainObject.Predmet.StrankaIDrugiAdressOIB>
  <DomainObject.Predmet.ProtustrankaIDrugiAdressOIB>
    <izvorni_sadrzaj>M.G.-USLUGA d.o.o. za mehanizaciju i građevinarstvo, inženjering, posredovanje i trgovinu - u stečaju, OIB 18840397682, Strojarska 5, Sesvete</izvorni_sadrzaj>
    <derivirana_varijabla naziv="DomainObject.Predmet.ProtustrankaIDrugiAdressOIB_1">M.G.-USLUGA d.o.o. za mehanizaciju i građevinarstvo, inženjering, posredovanje i trgovinu - u stečaju, OIB 18840397682, Strojarska 5,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M.G.-USLUGA d.o.o. za mehanizaciju i građevinarstvo, inženjering, posredovanje i trgovinu - u stečaju</item>
      <item>RH, ŽUPANIJSKO DRŽAVNO ODVJETNIŠTVO U ZAGREBU</item>
      <item>RH, MINISTARSTVO FINANCIJA, POREZNA UPRAVA, PODRUČNI URED ZAGREB</item>
      <item>ZZ Gordan Šimić</item>
      <item>Odvj. Vlado Rebić</item>
      <item>INA - industrija nafte d.d.</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LOCAT CROATIA</item>
      <item>KVARNER VIENNA INS.</item>
      <item>HRUŠKAR D.O.O.</item>
      <item>SAMOBORKA D.D.</item>
      <item>Ignac Vuger</item>
      <item>Duško Koruga</item>
      <item>HETA Asset Resolution Hrvatska d.o.o.</item>
      <item>DAMIR KATIĆ</item>
      <item>OPG ŠPOLJAR MARKO</item>
      <item>H-ABDUCO d.o.o.</item>
      <item>MARIO ŠPOLJAR</item>
    </izvorni_sadrzaj>
    <derivirana_varijabla naziv="DomainObject.Predmet.SudioniciListNaziv_1">
      <item>M.G.-USLUGA d.o.o. za mehanizaciju i građevinarstvo, inženjering, posredovanje i trgovinu - u stečaju</item>
      <item>RH, ŽUPANIJSKO DRŽAVNO ODVJETNIŠTVO U ZAGREBU</item>
      <item>RH, MINISTARSTVO FINANCIJA, POREZNA UPRAVA, PODRUČNI URED ZAGREB</item>
      <item>ZZ Gordan Šimić</item>
      <item>Odvj. Vlado Rebić</item>
      <item>INA - industrija nafte d.d.</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LOCAT CROATIA</item>
      <item>KVARNER VIENNA INS.</item>
      <item>HRUŠKAR D.O.O.</item>
      <item>SAMOBORKA D.D.</item>
      <item>Ignac Vuger</item>
      <item>Duško Koruga</item>
      <item>HETA Asset Resolution Hrvatska d.o.o.</item>
      <item>DAMIR KATIĆ</item>
      <item>OPG ŠPOLJAR MARKO</item>
      <item>H-ABDUCO d.o.o.</item>
      <item>MARIO ŠPOLJAR</item>
    </derivirana_varijabla>
  </DomainObject.Predmet.SudioniciListNaziv>
  <DomainObject.Predmet.SudioniciListAdressOIB>
    <izvorni_sadrzaj>
      <item>M.G.-USLUGA d.o.o. za mehanizaciju i građevinarstvo, inženjering, posredovanje i trgovinu - u stečaju, OIB 18840397682, Strojarska 5,Sesvete</item>
      <item>RH, ŽUPANIJSKO DRŽAVNO ODVJETNIŠTVO U ZAGREBU, 10000 Zagreb</item>
      <item>RH, MINISTARSTVO FINANCIJA, POREZNA UPRAVA, PODRUČNI URED ZAGREB, 10000 Zagreb</item>
      <item>ZZ Gordan Šimić, Osječka 26,Dugo Selo</item>
      <item>Odvj. Vlado Rebić, Cankarova 1,10 000 Zagreb</item>
      <item>INA - industrija nafte d.d., OIB 27759560625, Avenija Većeslava Holjevca 10,,10 000 Zagreb</item>
      <item>Odvj. Vesna Pušić Miličević, Palmotićeva 22,10 000 Zagreb</item>
      <item>Tempo d.o.o., OIB 48743301312, Titov trg 7,Labin</item>
      <item>Igma d.o.o., OIB 43695070004, Ciglana 10,Koprivnica</item>
      <item>Hrvatski telekom d.d., OIB 81793146560, Savska 32,10 000 Zagreb</item>
      <item>Odvj. Ivica Pavletić, R. Boškovića 28,Čakovec</item>
      <item>Jelen R.I.Z.O. d.o.o., OIB 66607393511, Istarska 27,42 000 Varaždin</item>
      <item>OD Korušić, Hrg, Vukalović j.t.d., OIB 69808735644, Anina 2/II,42 000 Varaždin</item>
      <item>RECA d.o.o., OIB 63873177102, Kućanska bb,42 000 Varaždin</item>
      <item>Odvj. Anita Prelec, Prolaz Marije Krucifikse Kozulić 4,,51 000 Rijeka</item>
      <item>Fracasso RI d.o.o., OIB 02744205849, Kukuljanovo bb,Škrljevo</item>
      <item>Armko d.o.o., OIB 33231965147, Pešćeno bb,Konjščina</item>
      <item>OD Čerin, Čohilj, Rovis j.t.d., OIB 78955904634, Dalmatinova 4,52 100 Pula</item>
      <item>Rineo Sošić, vl. obrta za cestovni prijevoz putnika ELA, Blaškovići 1,Kršan</item>
      <item>OD Vukić i partneri d.o.o., OIB 01394705384, Nikole Tesle 9/V-VI,51 000 Rijeka</item>
      <item>Readymix Croatia d.o.o., OIB 98290981639, Cesta dr. Franje Tuđmana bb,Kaštel Sućurac</item>
      <item>Triglav osiguranje d.d., OIB 29743547503, Antuna Heinza 4,10 000 Zagreb</item>
      <item>Odvj. Albina Dlačić, Kneza Mislava 10,10 000 Zagreb</item>
      <item>Beton Lučko d.o.o., OIB 87425920265, Puškarićeva 1/b,10 000 Lučko, Zagreb</item>
      <item>Odvj. Anita Prelec, Prolaz Marije Krucifikse Kozulić 4,51 000 Rijeka</item>
      <item>Hypo Alpe-Adria-Bank d.d., OIB 14036333877, Slavonska avenija 6,10 000 Zagreb</item>
      <item>LOCAT CROATIA, OIB 34403322678</item>
      <item>KVARNER VIENNA INS., OIB 52848403362</item>
      <item>HRUŠKAR D.O.O., OIB 99405912073</item>
      <item>SAMOBORKA D.D.</item>
      <item>Ignac Vuger, Karlovačka ul. 2,10360 Sesvete</item>
      <item>Duško Koruga, OIB 40565203589, Ilica 129,10000 Zagreb</item>
      <item>HETA Asset Resolution Hrvatska d.o.o., OIB 87064273078, Koranska 16,10000 Zagreb</item>
      <item>DAMIR KATIĆ, Drniška 22,10000 Zagreb</item>
      <item>OPG ŠPOLJAR MARKO</item>
      <item>H-ABDUCO d.o.o., Slavonska avenija 6a,10000 Zagreb</item>
      <item>MARIO ŠPOLJAR</item>
    </izvorni_sadrzaj>
    <derivirana_varijabla naziv="DomainObject.Predmet.SudioniciListAdressOIB_1">
      <item>M.G.-USLUGA d.o.o. za mehanizaciju i građevinarstvo, inženjering, posredovanje i trgovinu - u stečaju, OIB 18840397682, Strojarska 5,Sesvete</item>
      <item>RH, ŽUPANIJSKO DRŽAVNO ODVJETNIŠTVO U ZAGREBU, 10000 Zagreb</item>
      <item>RH, MINISTARSTVO FINANCIJA, POREZNA UPRAVA, PODRUČNI URED ZAGREB, 10000 Zagreb</item>
      <item>ZZ Gordan Šimić, Osječka 26,Dugo Selo</item>
      <item>Odvj. Vlado Rebić, Cankarova 1,10 000 Zagreb</item>
      <item>INA - industrija nafte d.d., OIB 27759560625, Avenija Većeslava Holjevca 10,,10 000 Zagreb</item>
      <item>Odvj. Vesna Pušić Miličević, Palmotićeva 22,10 000 Zagreb</item>
      <item>Tempo d.o.o., OIB 48743301312, Titov trg 7,Labin</item>
      <item>Igma d.o.o., OIB 43695070004, Ciglana 10,Koprivnica</item>
      <item>Hrvatski telekom d.d., OIB 81793146560, Savska 32,10 000 Zagreb</item>
      <item>Odvj. Ivica Pavletić, R. Boškovića 28,Čakovec</item>
      <item>Jelen R.I.Z.O. d.o.o., OIB 66607393511, Istarska 27,42 000 Varaždin</item>
      <item>OD Korušić, Hrg, Vukalović j.t.d., OIB 69808735644, Anina 2/II,42 000 Varaždin</item>
      <item>RECA d.o.o., OIB 63873177102, Kućanska bb,42 000 Varaždin</item>
      <item>Odvj. Anita Prelec, Prolaz Marije Krucifikse Kozulić 4,,51 000 Rijeka</item>
      <item>Fracasso RI d.o.o., OIB 02744205849, Kukuljanovo bb,Škrljevo</item>
      <item>Armko d.o.o., OIB 33231965147, Pešćeno bb,Konjščina</item>
      <item>OD Čerin, Čohilj, Rovis j.t.d., OIB 78955904634, Dalmatinova 4,52 100 Pula</item>
      <item>Rineo Sošić, vl. obrta za cestovni prijevoz putnika ELA, Blaškovići 1,Kršan</item>
      <item>OD Vukić i partneri d.o.o., OIB 01394705384, Nikole Tesle 9/V-VI,51 000 Rijeka</item>
      <item>Readymix Croatia d.o.o., OIB 98290981639, Cesta dr. Franje Tuđmana bb,Kaštel Sućurac</item>
      <item>Triglav osiguranje d.d., OIB 29743547503, Antuna Heinza 4,10 000 Zagreb</item>
      <item>Odvj. Albina Dlačić, Kneza Mislava 10,10 000 Zagreb</item>
      <item>Beton Lučko d.o.o., OIB 87425920265, Puškarićeva 1/b,10 000 Lučko, Zagreb</item>
      <item>Odvj. Anita Prelec, Prolaz Marije Krucifikse Kozulić 4,51 000 Rijeka</item>
      <item>Hypo Alpe-Adria-Bank d.d., OIB 14036333877, Slavonska avenija 6,10 000 Zagreb</item>
      <item>LOCAT CROATIA, OIB 34403322678</item>
      <item>KVARNER VIENNA INS., OIB 52848403362</item>
      <item>HRUŠKAR D.O.O., OIB 99405912073</item>
      <item>SAMOBORKA D.D.</item>
      <item>Ignac Vuger, Karlovačka ul. 2,10360 Sesvete</item>
      <item>Duško Koruga, OIB 40565203589, Ilica 129,10000 Zagreb</item>
      <item>HETA Asset Resolution Hrvatska d.o.o., OIB 87064273078, Koranska 16,10000 Zagreb</item>
      <item>DAMIR KATIĆ, Drniška 22,10000 Zagreb</item>
      <item>OPG ŠPOLJAR MARKO</item>
      <item>H-ABDUCO d.o.o., Slavonska avenija 6a,10000 Zagreb</item>
      <item>MARIO ŠPOLJAR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18840397682</item>
      <item>, OIB null</item>
      <item>, OIB null</item>
      <item>, OIB null</item>
      <item>, OIB null</item>
      <item>, OIB 27759560625</item>
      <item>, OIB null</item>
      <item>, OIB 48743301312</item>
      <item>, OIB 43695070004</item>
      <item>, OIB 81793146560</item>
      <item>, OIB null</item>
      <item>, OIB 66607393511</item>
      <item>, OIB 69808735644</item>
      <item>, OIB 63873177102</item>
      <item>, OIB null</item>
      <item>, OIB 02744205849</item>
      <item>, OIB 33231965147</item>
      <item>, OIB 78955904634</item>
      <item>, OIB null</item>
      <item>, OIB 01394705384</item>
      <item>, OIB 98290981639</item>
      <item>, OIB 29743547503</item>
      <item>, OIB null</item>
      <item>, OIB 87425920265</item>
      <item>, OIB null</item>
      <item>, OIB 14036333877</item>
      <item>, OIB 34403322678</item>
      <item>, OIB 52848403362</item>
      <item>, OIB 99405912073</item>
      <item>, OIB null</item>
      <item>, OIB null</item>
      <item>, OIB 40565203589</item>
      <item>, OIB 87064273078</item>
      <item>, OIB null</item>
      <item>, OIB null</item>
      <item>, OIB null</item>
      <item>, OIB null</item>
    </izvorni_sadrzaj>
    <derivirana_varijabla naziv="DomainObject.Predmet.SudioniciListNazivOIB_1">
      <item>, OIB 18840397682</item>
      <item>, OIB null</item>
      <item>, OIB null</item>
      <item>, OIB null</item>
      <item>, OIB null</item>
      <item>, OIB 27759560625</item>
      <item>, OIB null</item>
      <item>, OIB 48743301312</item>
      <item>, OIB 43695070004</item>
      <item>, OIB 81793146560</item>
      <item>, OIB null</item>
      <item>, OIB 66607393511</item>
      <item>, OIB 69808735644</item>
      <item>, OIB 63873177102</item>
      <item>, OIB null</item>
      <item>, OIB 02744205849</item>
      <item>, OIB 33231965147</item>
      <item>, OIB 78955904634</item>
      <item>, OIB null</item>
      <item>, OIB 01394705384</item>
      <item>, OIB 98290981639</item>
      <item>, OIB 29743547503</item>
      <item>, OIB null</item>
      <item>, OIB 87425920265</item>
      <item>, OIB null</item>
      <item>, OIB 14036333877</item>
      <item>, OIB 34403322678</item>
      <item>, OIB 52848403362</item>
      <item>, OIB 99405912073</item>
      <item>, OIB null</item>
      <item>, OIB null</item>
      <item>, OIB 40565203589</item>
      <item>, OIB 87064273078</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381</properties:Words>
  <properties:Characters>1976</properties:Characters>
  <properties:Lines>64</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2015-09-07T09:06:00Z</dcterms:created>
  <dc:creator>gzubak</dc:creator>
  <cp:lastModifiedBy>Ivana Rogić</cp:lastModifiedBy>
  <cp:lastPrinted>2015-09-08T07:53:00Z</cp:lastPrinted>
  <dcterms:modified xmlns:xsi="http://www.w3.org/2001/XMLSchema-instance" xsi:type="dcterms:W3CDTF">2015-09-08T07:53:00Z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