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4f4f" w14:paraId="b364f4f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182809">
        <w:rPr>
          <w:szCs w:val="24"/>
        </w:rPr>
        <w:t>672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D306BD" w:rsidRPr="002F5D53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182809" w:rsidRPr="00C50FAF">
        <w:t>ANDE d.o.o., Marinovec, Marinovec 100, MBS: 010058839, OIB: 99501704625</w:t>
      </w:r>
      <w:r w:rsidR="000571E3" w:rsidRPr="002F5D53">
        <w:t xml:space="preserve">, dana </w:t>
      </w:r>
      <w:r w:rsidR="00DA2405">
        <w:t>11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182809" w:rsidRPr="00C50FAF">
        <w:t>ANDE d.o.o., Marinovec, Marinovec 100, MBS: 010058839, OIB: 99501704625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182809" w:rsidRPr="00C50FAF">
        <w:t>ANDE d.o.o., Marinovec, Marinovec 100, MBS: 010058839, OIB: 99501704625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182809" w:rsidRPr="00182809">
        <w:t>Siniša Rajnović, Virovitica, Milanovac, Sv. Trojstva 87, OIB: 86217384445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182809" w:rsidRPr="00C50FAF">
        <w:t>ANDE d.o.o., Marinovec, Marinovec 100, MBS: 010058839, OIB: 99501704625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30</w:t>
      </w:r>
      <w:r w:rsidR="00964C7D" w:rsidRPr="002F5D53">
        <w:rPr>
          <w:szCs w:val="24"/>
        </w:rPr>
        <w:t xml:space="preserve">. </w:t>
      </w:r>
      <w:r w:rsidR="002F5D53" w:rsidRPr="002F5D5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5B5AE8" w:rsidR="005B5AE8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9D7829" w:rsidP="005B5AE8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182809" w:rsidRPr="00C50FAF">
        <w:t>ANDE d.o.o., Marinovec, Marinovec 100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182809" w:rsidRPr="00C50FAF">
        <w:t>Ivan Konjačić, Marinovec, Marinovec 100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182809">
        <w:rPr>
          <w:szCs w:val="24"/>
        </w:rPr>
        <w:t>Koprivnica</w:t>
      </w:r>
      <w:r w:rsidR="007E2DFC" w:rsidRPr="002F5D53">
        <w:rPr>
          <w:szCs w:val="24"/>
        </w:rPr>
        <w:t xml:space="preserve">, </w:t>
      </w:r>
      <w:r w:rsidR="00182809">
        <w:rPr>
          <w:szCs w:val="24"/>
        </w:rPr>
        <w:t>Ulica Hrvatske državnosti 7</w:t>
      </w:r>
    </w:p>
    <w:p w:rsidRDefault="00DF4B3F" w:rsidP="00182809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182809" w:rsidRPr="00182809">
        <w:t>Siniša Rajnović, Virovitica, Milanovac, S</w:t>
      </w:r>
      <w:r w:rsidR="00182809">
        <w:t>v. Trojstva 87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32AF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182809">
      <w:t>672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D306BD" w:rsidRPr="002F5D5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32AF"/>
    <w:rsid w:val="000520A3"/>
    <w:rsid w:val="000571E3"/>
    <w:rsid w:val="00061298"/>
    <w:rsid w:val="00064E14"/>
    <w:rsid w:val="00066F97"/>
    <w:rsid w:val="000A09E4"/>
    <w:rsid w:val="000B15A6"/>
    <w:rsid w:val="000E1119"/>
    <w:rsid w:val="00182809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5AE8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215E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7829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1FAC"/>
    <w:rsid w:val="00CB6ECB"/>
    <w:rsid w:val="00CE3446"/>
    <w:rsid w:val="00CF63B6"/>
    <w:rsid w:val="00D0242F"/>
    <w:rsid w:val="00D306BD"/>
    <w:rsid w:val="00D508D6"/>
    <w:rsid w:val="00D65D0F"/>
    <w:rsid w:val="00D7256A"/>
    <w:rsid w:val="00DA2405"/>
    <w:rsid w:val="00DB4EB7"/>
    <w:rsid w:val="00DF164F"/>
    <w:rsid w:val="00DF2415"/>
    <w:rsid w:val="00DF4B3F"/>
    <w:rsid w:val="00E41FC1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2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2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2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2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2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2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2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2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 putnička i turistička agencija, društvo s ograničenom odgovornošću</izvorni_sadrzaj>
    <derivirana_varijabla naziv="DomainObject.Predmet.ProtustrankaFormated_1">  ANDE putnička i turistička agencija, društvo s ograničenom odgovornošću</derivirana_varijabla>
  </DomainObject.Predmet.ProtustrankaFormated>
  <DomainObject.Predmet.ProtustrankaFormatedOIB>
    <izvorni_sadrzaj>  ANDE putnička i turistička agencija, društvo s ograničenom odgovornošću, OIB 99501704625</izvorni_sadrzaj>
    <derivirana_varijabla naziv="DomainObject.Predmet.ProtustrankaFormatedOIB_1">  ANDE putnička i turistička agencija, društvo s ograničenom odgovornošću, OIB 99501704625</derivirana_varijabla>
  </DomainObject.Predmet.ProtustrankaFormatedOIB>
  <DomainObject.Predmet.ProtustrankaFormatedWithAdress>
    <izvorni_sadrzaj> ANDE putnička i turistička agencija, društvo s ograničenom odgovornošću, Marinovec 100, 48260 Marinovec</izvorni_sadrzaj>
    <derivirana_varijabla naziv="DomainObject.Predmet.ProtustrankaFormatedWithAdress_1"> ANDE putnička i turistička agencija, društvo s ograničenom odgovornošću, Marinovec 100, 48260 Marinovec</derivirana_varijabla>
  </DomainObject.Predmet.ProtustrankaFormatedWithAdress>
  <DomainObject.Predmet.ProtustrankaFormatedWithAdressOIB>
    <izvorni_sadrzaj> ANDE putnička i turistička agencija, društvo s ograničenom odgovornošću, OIB 99501704625, Marinovec 100, 48260 Marinovec</izvorni_sadrzaj>
    <derivirana_varijabla naziv="DomainObject.Predmet.ProtustrankaFormatedWithAdressOIB_1"> ANDE putnička i turistička agencija, društvo s ograničenom odgovornošću, OIB 99501704625, Marinovec 100, 48260 Marinovec</derivirana_varijabla>
  </DomainObject.Predmet.ProtustrankaFormatedWithAdressOIB>
  <DomainObject.Predmet.ProtustrankaWithAdress>
    <izvorni_sadrzaj>ANDE putnička i turistička agencija, društvo s ograničenom odgovornošću Marinovec 100, 48260 Marinovec</izvorni_sadrzaj>
    <derivirana_varijabla naziv="DomainObject.Predmet.ProtustrankaWithAdress_1">ANDE putnička i turistička agencija, društvo s ograničenom odgovornošću Marinovec 100, 48260 Marinovec</derivirana_varijabla>
  </DomainObject.Predmet.ProtustrankaWithAdress>
  <DomainObject.Predmet.ProtustrankaWithAdressOIB>
    <izvorni_sadrzaj>ANDE putnička i turistička agencija, društvo s ograničenom odgovornošću, OIB 99501704625, Marinovec 100, 48260 Marinovec</izvorni_sadrzaj>
    <derivirana_varijabla naziv="DomainObject.Predmet.ProtustrankaWithAdressOIB_1">ANDE putnička i turistička agencija, društvo s ograničenom odgovornošću, OIB 99501704625, Marinovec 100, 48260 Marinovec</derivirana_varijabla>
  </DomainObject.Predmet.ProtustrankaWithAdressOIB>
  <DomainObject.Predmet.ProtustrankaNazivFormated>
    <izvorni_sadrzaj>ANDE putnička i turistička agencija, društvo s ograničenom odgovornošću</izvorni_sadrzaj>
    <derivirana_varijabla naziv="DomainObject.Predmet.ProtustrankaNazivFormated_1">ANDE putnička i turistička agencija, društvo s ograničenom odgovornošću</derivirana_varijabla>
  </DomainObject.Predmet.ProtustrankaNazivFormated>
  <DomainObject.Predmet.ProtustrankaNazivFormatedOIB>
    <izvorni_sadrzaj>ANDE putnička i turistička agencija, društvo s ograničenom odgovornošću, OIB 99501704625</izvorni_sadrzaj>
    <derivirana_varijabla naziv="DomainObject.Predmet.ProtustrankaNazivFormatedOIB_1">ANDE putnička i turistička agencija, društvo s ograničenom odgovornošću, OIB 99501704625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277489.36</izvorni_sadrzaj>
    <derivirana_varijabla naziv="DomainObject.Predmet.TrenutnaVrijednost_1">277489.36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ANDE putnička i turistička agencija, društvo s ograničenom odgovornošću</item>
    </izvorni_sadrzaj>
    <derivirana_varijabla naziv="DomainObject.Predmet.ProtuStrankaListFormated_1">
      <item>ANDE putnička i turistička agencija, društvo s ograničenom odgovornošću</item>
    </derivirana_varijabla>
  </DomainObject.Predmet.ProtuStrankaListFormated>
  <DomainObject.Predmet.ProtuStrankaListFormatedOIB>
    <izvorni_sadrzaj>
      <item>ANDE putnička i turistička agencija, društvo s ograničenom odgovornošću, OIB 99501704625</item>
    </izvorni_sadrzaj>
    <derivirana_varijabla naziv="DomainObject.Predmet.ProtuStrankaListFormatedOIB_1">
      <item>ANDE putnička i turistička agencija, društvo s ograničenom odgovornošću, OIB 99501704625</item>
    </derivirana_varijabla>
  </DomainObject.Predmet.ProtuStrankaListFormatedOIB>
  <DomainObject.Predmet.ProtuStrankaListFormatedWithAdress>
    <izvorni_sadrzaj>
      <item>ANDE putnička i turistička agencija, društvo s ograničenom odgovornošću, Marinovec 100, 48260 Marinovec</item>
    </izvorni_sadrzaj>
    <derivirana_varijabla naziv="DomainObject.Predmet.ProtuStrankaListFormatedWithAdress_1">
      <item>ANDE putnička i turistička agencija, društvo s ograničenom odgovornošću, Marinovec 100, 48260 Marinovec</item>
    </derivirana_varijabla>
  </DomainObject.Predmet.ProtuStrankaListFormatedWithAdress>
  <DomainObject.Predmet.ProtuStrankaListFormatedWithAdressOIB>
    <izvorni_sadrzaj>
      <item>ANDE putnička i turistička agencija, društvo s ograničenom odgovornošću, OIB 99501704625, Marinovec 100, 48260 Marinovec</item>
    </izvorni_sadrzaj>
    <derivirana_varijabla naziv="DomainObject.Predmet.ProtuStrankaListFormatedWithAdressOIB_1">
      <item>ANDE putnička i turistička agencija, društvo s ograničenom odgovornošću, OIB 99501704625, Marinovec 100, 48260 Marinovec</item>
    </derivirana_varijabla>
  </DomainObject.Predmet.ProtuStrankaListFormatedWithAdressOIB>
  <DomainObject.Predmet.ProtuStrankaListNazivFormated>
    <izvorni_sadrzaj>
      <item>ANDE putnička i turistička agencija, društvo s ograničenom odgovornošću</item>
    </izvorni_sadrzaj>
    <derivirana_varijabla naziv="DomainObject.Predmet.ProtuStrankaListNazivFormated_1">
      <item>ANDE putnička i turistička agencija, društvo s ograničenom odgovornošću</item>
    </derivirana_varijabla>
  </DomainObject.Predmet.ProtuStrankaListNazivFormated>
  <DomainObject.Predmet.ProtuStrankaListNazivFormatedOIB>
    <izvorni_sadrzaj>
      <item>ANDE putnička i turistička agencija, društvo s ograničenom odgovornošću, OIB 99501704625</item>
    </izvorni_sadrzaj>
    <derivirana_varijabla naziv="DomainObject.Predmet.ProtuStrankaListNazivFormatedOIB_1">
      <item>ANDE putnička i turistička agencija, društvo s ograničenom odgovornošću, OIB 99501704625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Ivan Konjačić</item>
      <item>Porezna uprava - Ispostava Križevci</item>
    </izvorni_sadrzaj>
    <derivirana_varijabla naziv="DomainObject.Predmet.OstaliListFormated_1">
      <item>E-oglasna ploča</item>
      <item>Sudski registar, Trgovački sud u Varaždinu</item>
      <item>Županijsko državno odvjetništvo</item>
      <item>Ivan Konjačić</item>
      <item>Porezna uprava - Ispostava Križevci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Ivan Konjačić, OIB 61298040265</item>
      <item>Porezna uprava - Ispostava Križevci</item>
    </izvorni_sadrzaj>
    <derivirana_varijabla naziv="DomainObject.Predmet.OstaliListFormatedOIB_1">
      <item>E-oglasna ploča</item>
      <item>Sudski registar, Trgovački sud u Varaždinu</item>
      <item>Županijsko državno odvjetništvo</item>
      <item>Ivan Konjačić, OIB 61298040265</item>
      <item>Porezna uprava - Ispostava Križevci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Ivan Konjačić, Marinovec 100, 48260 Marinovec</item>
      <item>Porezna uprava - Ispostava Križevci, Ivana Zakmardija Dijankovečkog 8, 48260 Križevci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Ivan Konjačić, Marinovec 100, 48260 Marinovec</item>
      <item>Porezna uprava - Ispostava Križevci, Ivana Zakmardija Dijankovečkog 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Ivan Konjačić, OIB 61298040265, Marinovec 100, 48260 Marinovec</item>
      <item>Porezna uprava - Ispostava Križevci, Ivana Zakmardija Dijankovečkog 8, 48260 Križevci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Ivan Konjačić, OIB 61298040265, Marinovec 100, 48260 Marinovec</item>
      <item>Porezna uprava - Ispostava Križevci, Ivana Zakmardija Dijankovečkog 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Ivan Konjačić</item>
      <item>Porezna uprava - Ispostava Križevci</item>
    </izvorni_sadrzaj>
    <derivirana_varijabla naziv="DomainObject.Predmet.OstaliListNazivFormated_1">
      <item>E-oglasna ploča</item>
      <item>Sudski registar, Trgovački sud u Varaždinu</item>
      <item>Županijsko državno odvjetništvo</item>
      <item>Ivan Konjačić</item>
      <item>Porezna uprava - Ispostava Križevci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Ivan Konjačić, OIB 61298040265</item>
      <item>Porezna uprava - Ispostava Križevci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Ivan Konjačić, OIB 61298040265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ANDE putnička i turistička agencija, društvo s ograničenom odgovornošću</izvorni_sadrzaj>
    <derivirana_varijabla naziv="DomainObject.Predmet.ProtustrankaIDrugi_1">ANDE putnička i turistička agencija,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ANDE putnička i turistička agencija, društvo s ograničenom odgovornošću, OIB 99501704625, Marinovec 100, 48260 Marinovec</izvorni_sadrzaj>
    <derivirana_varijabla naziv="DomainObject.Predmet.ProtustrankaIDrugiAdressOIB_1">ANDE putnička i turistička agencija, društvo s ograničenom odgovornošću, OIB 99501704625, Marinovec 100,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ANDE putnička i turistička agencija, društvo s ograničenom odgovornošću</item>
      <item>E-oglasna ploča</item>
      <item>Sudski registar, Trgovački sud u Varaždinu</item>
      <item>Županijsko državno odvjetništvo</item>
      <item>Ivan Konjačić</item>
      <item>Porezna uprava - Ispostava Križevci</item>
    </izvorni_sadrzaj>
    <derivirana_varijabla naziv="DomainObject.Predmet.SudioniciListNaziv_1">
      <item>Financijska agencija</item>
      <item>ANDE putnička i turistička agencija, društvo s ograničenom odgovornošću</item>
      <item>E-oglasna ploča</item>
      <item>Sudski registar, Trgovački sud u Varaždinu</item>
      <item>Županijsko državno odvjetništvo</item>
      <item>Ivan Konjačić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ANDE putnička i turistička agencija, društvo s ograničenom odgovornošću, OIB 99501704625, Marinovec 100,48260 Marinovec</item>
      <item>E-oglasna ploča</item>
      <item>Sudski registar, Trgovački sud u Varaždinu</item>
      <item>Županijsko državno odvjetništvo</item>
      <item>Ivan Konjačić, OIB 61298040265, Marinovec 100,48260 Marinovec</item>
      <item>Porezna uprava - Ispostava Križevci, Ivana Zakmardija Dijankovečkog 8,48260 Križevci</item>
    </izvorni_sadrzaj>
    <derivirana_varijabla naziv="DomainObject.Predmet.SudioniciListAdressOIB_1">
      <item>Financijska agencija, OIB 85821130368, A. Cesarca 2,42000 Varaždin</item>
      <item>ANDE putnička i turistička agencija, društvo s ograničenom odgovornošću, OIB 99501704625, Marinovec 100,48260 Marinovec</item>
      <item>E-oglasna ploča</item>
      <item>Sudski registar, Trgovački sud u Varaždinu</item>
      <item>Županijsko državno odvjetništvo</item>
      <item>Ivan Konjačić, OIB 61298040265, Marinovec 100,48260 Marinovec</item>
      <item>Porezna uprava - Ispostava Križevci,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99501704625</item>
      <item>, OIB null</item>
      <item>, OIB null</item>
      <item>, OIB null</item>
      <item>, OIB 61298040265</item>
      <item>, OIB null</item>
    </izvorni_sadrzaj>
    <derivirana_varijabla naziv="DomainObject.Predmet.SudioniciListNazivOIB_1">
      <item>, OIB 85821130368</item>
      <item>, OIB 99501704625</item>
      <item>, OIB null</item>
      <item>, OIB null</item>
      <item>, OIB null</item>
      <item>, OIB 61298040265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2772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2016-01-11T09:27:00Z</dcterms:created>
  <dc:creator>Ljubica Makovec</dc:creator>
  <cp:lastModifiedBy>Nevenka Vuković</cp:lastModifiedBy>
  <cp:lastPrinted>2016-01-11T09:35:00Z</cp:lastPrinted>
  <dcterms:modified xmlns:xsi="http://www.w3.org/2001/XMLSchema-instance" xsi:type="dcterms:W3CDTF">2016-01-11T09:35:00Z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