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d9b63" w14:paraId="29d9b63"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FE4F34"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C8269C">
      <w:pPr>
        <w:pStyle w:val="Bezproreda"/>
        <w:rPr>
          <w:color w:themeColor="accent6" w:val="F79646"/>
        </w:rPr>
      </w:pPr>
      <w:r>
        <w:t>TRGOVAČKI SUD U VARAŽDINU</w:t>
      </w:r>
      <w:r>
        <w:tab/>
      </w:r>
      <w:r>
        <w:tab/>
      </w:r>
      <w:r>
        <w:tab/>
        <w:t xml:space="preserve">Poslovni broj: </w:t>
      </w:r>
      <w:r w:rsidR="00E728AB">
        <w:t xml:space="preserve">2 </w:t>
      </w:r>
      <w:r>
        <w:t>St-</w:t>
      </w:r>
      <w:r w:rsidR="00B263E8">
        <w:t>842/16-16</w:t>
      </w:r>
    </w:p>
    <w:p w:rsidRDefault="00FE71B8" w:rsidR="00FE71B8">
      <w:pPr>
        <w:pStyle w:val="Bezproreda"/>
      </w:pPr>
      <w:r>
        <w:t>42000 Varaždin, Ul. braće Radić 2</w:t>
      </w:r>
    </w:p>
    <w:p w:rsidRDefault="00E54FF1" w:rsidR="00E54FF1">
      <w:pPr>
        <w:pStyle w:val="Bezproreda"/>
        <w:rPr>
          <w:b/>
        </w:rPr>
      </w:pP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3F00ED" w:rsidR="003F00ED">
      <w:pPr>
        <w:spacing w:after="0"/>
        <w:jc w:val="center"/>
      </w:pPr>
    </w:p>
    <w:p w:rsidRDefault="00D07524" w:rsidR="00FE71B8">
      <w:pPr>
        <w:spacing w:after="0"/>
        <w:jc w:val="both"/>
      </w:pPr>
      <w:r>
        <w:tab/>
        <w:t xml:space="preserve">Trgovački sud u Varaždinu po sutkinji toga suda Meliti Poljanec-Bubaš, kao stečajnoj sutkinji u stečajnom predmetu povodom prijedloga predlagatelja </w:t>
      </w:r>
      <w:r w:rsidRPr="00E54FF1">
        <w:t xml:space="preserve">Financijske agencije Regionalni centar Zagreb, OIB: 85821130368, Podružnica Varaždin, Augusta Cesarca 2, Varaždin, za otvaranje </w:t>
      </w:r>
      <w:r>
        <w:t xml:space="preserve">stečajnog postupka nad dužnikom </w:t>
      </w:r>
      <w:r w:rsidR="00E54FF1">
        <w:t>PETAR ZRINSKI k.d., OIB: 62946832090, Novakova 38, Čakovec</w:t>
      </w:r>
      <w:r>
        <w:t xml:space="preserve">, </w:t>
      </w:r>
      <w:r w:rsidR="00FE71B8">
        <w:t>dana</w:t>
      </w:r>
      <w:r w:rsidR="00C8269C">
        <w:t xml:space="preserve"> </w:t>
      </w:r>
      <w:r w:rsidR="00E54FF1">
        <w:t>5. svibnja 2017.</w:t>
      </w:r>
    </w:p>
    <w:p w:rsidRDefault="00FE71B8" w:rsidR="00FE71B8">
      <w:pPr>
        <w:spacing w:after="0"/>
        <w:jc w:val="center"/>
      </w:pPr>
    </w:p>
    <w:p w:rsidRDefault="00E54FF1" w:rsidR="00E54FF1">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E54FF1">
        <w:t>PETAR ZRINSKI k.d., OIB: 62946832090, Novakova 38, Čakovec</w:t>
      </w:r>
      <w:r>
        <w:rPr>
          <w:rFonts w:eastAsia="Calibri"/>
        </w:rPr>
        <w:t>,</w:t>
      </w:r>
      <w:r>
        <w:t xml:space="preserve"> s danom </w:t>
      </w:r>
      <w:r w:rsidR="00E54FF1">
        <w:t>5. svibnja 2017.</w:t>
      </w:r>
      <w:r w:rsidRPr="00C8269C">
        <w:rPr>
          <w:color w:themeColor="accent6" w:val="F79646"/>
        </w:rPr>
        <w:t xml:space="preserve"> </w:t>
      </w:r>
      <w:r>
        <w:t xml:space="preserve">u </w:t>
      </w:r>
      <w:r w:rsidR="00E54FF1">
        <w:t>14,00</w:t>
      </w:r>
      <w:r>
        <w:t xml:space="preserve"> sati. </w:t>
      </w:r>
    </w:p>
    <w:p w:rsidRDefault="00FE71B8" w:rsidR="00FE71B8">
      <w:pPr>
        <w:spacing w:after="0"/>
        <w:jc w:val="both"/>
      </w:pPr>
    </w:p>
    <w:p w:rsidRDefault="00FE71B8" w:rsidR="00FE71B8">
      <w:pPr>
        <w:spacing w:after="0"/>
        <w:jc w:val="both"/>
      </w:pPr>
      <w:r>
        <w:tab/>
        <w:t>II Za stečajnog upravitelja imenuje se</w:t>
      </w:r>
      <w:r w:rsidR="00C8269C">
        <w:t xml:space="preserve"> </w:t>
      </w:r>
      <w:r w:rsidR="00E54FF1">
        <w:t>Ivana Brebrić, OIB: 01354117686, Palinovečka 19P, Zagreb</w:t>
      </w:r>
      <w:r>
        <w:t>.</w:t>
      </w:r>
    </w:p>
    <w:p w:rsidRDefault="00FE71B8" w:rsidR="00FE71B8">
      <w:pPr>
        <w:spacing w:after="0"/>
        <w:jc w:val="both"/>
      </w:pPr>
    </w:p>
    <w:p w:rsidRDefault="00FE71B8" w:rsidR="00FE71B8">
      <w:pPr>
        <w:spacing w:after="0"/>
        <w:jc w:val="both"/>
      </w:pPr>
      <w:r>
        <w:tab/>
        <w:t>III. Zaključuje se stečajni postupak nad stečajnim dužnikom</w:t>
      </w:r>
      <w:r w:rsidR="00C8269C">
        <w:t xml:space="preserve"> </w:t>
      </w:r>
      <w:r w:rsidR="00E54FF1">
        <w:t>PETAR ZRINSKI k.d., OIB: 62946832090, Novakova 38, Čakovec</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V. Po pravomoćnosti ovoga rješenja stečajni dužnik</w:t>
      </w:r>
      <w:r w:rsidR="00C8269C">
        <w:t xml:space="preserve"> </w:t>
      </w:r>
      <w:r w:rsidR="00E54FF1">
        <w:t>PETAR ZRINSKI k.d., OIB: 62946832090, Novakova 38, Čakovec</w:t>
      </w:r>
      <w:r>
        <w:t>, bit će brisan iz sudskog registra.</w:t>
      </w:r>
    </w:p>
    <w:p w:rsidRDefault="00FE71B8" w:rsidR="00FE71B8">
      <w:pPr>
        <w:spacing w:after="0"/>
        <w:jc w:val="both"/>
      </w:pPr>
    </w:p>
    <w:p w:rsidRDefault="00E54FF1" w:rsidR="00E54FF1">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Predlagatelj je dana</w:t>
      </w:r>
      <w:r w:rsidR="00C8269C">
        <w:t xml:space="preserve"> </w:t>
      </w:r>
      <w:r w:rsidR="00E54FF1">
        <w:t xml:space="preserve">3. lipnja 2016. </w:t>
      </w:r>
      <w:r>
        <w:t xml:space="preserve">podnio ovome sudu prijedlog za otvaranje stečajnog postupka nad dužnikom, navodeći da dužnik </w:t>
      </w:r>
      <w:r w:rsidR="00DE1A20">
        <w:t xml:space="preserve">na dan </w:t>
      </w:r>
      <w:r w:rsidR="00E54FF1">
        <w:t>1. rujna 2015.</w:t>
      </w:r>
      <w:r w:rsidR="00DE1A20">
        <w:t xml:space="preserve"> </w:t>
      </w:r>
      <w:r>
        <w:t xml:space="preserve">ima evidentirane neizvršene osnove za plaćanje u neprekinutom razdoblju od </w:t>
      </w:r>
      <w:r w:rsidR="00E54FF1">
        <w:t>1482</w:t>
      </w:r>
      <w:r w:rsidRPr="00FE71B8">
        <w:rPr>
          <w:color w:val="FF0000"/>
        </w:rPr>
        <w:t xml:space="preserve"> </w:t>
      </w:r>
      <w:r>
        <w:t xml:space="preserve">dana, u ukupnom iznosu od </w:t>
      </w:r>
      <w:r w:rsidR="00E54FF1">
        <w:t>1.988.986,40</w:t>
      </w:r>
      <w:r>
        <w:t xml:space="preserve"> kn i ima </w:t>
      </w:r>
      <w:r w:rsidR="00E54FF1">
        <w:t xml:space="preserve">devet </w:t>
      </w:r>
      <w:r>
        <w:t>zaposlen</w:t>
      </w:r>
      <w:r w:rsidR="00E54FF1">
        <w:t>ika</w:t>
      </w:r>
      <w:r>
        <w:t>.</w:t>
      </w:r>
    </w:p>
    <w:p w:rsidRDefault="00FE71B8" w:rsidR="00FE71B8">
      <w:pPr>
        <w:spacing w:after="0"/>
        <w:jc w:val="both"/>
        <w:rPr>
          <w:rFonts w:cs="Times New Roman"/>
        </w:rPr>
      </w:pPr>
    </w:p>
    <w:p w:rsidRDefault="00FE71B8" w:rsidR="00FE71B8">
      <w:pPr>
        <w:spacing w:after="0"/>
        <w:jc w:val="both"/>
      </w:pPr>
      <w:r>
        <w:tab/>
        <w:t xml:space="preserve">Sud je tijekom postupka rješenjem </w:t>
      </w:r>
      <w:r w:rsidR="00F13738">
        <w:t xml:space="preserve">2 </w:t>
      </w:r>
      <w:r>
        <w:t>St-</w:t>
      </w:r>
      <w:r w:rsidR="00E54FF1">
        <w:t xml:space="preserve">842/16-13 </w:t>
      </w:r>
      <w:r>
        <w:t>od</w:t>
      </w:r>
      <w:r w:rsidR="00C8269C">
        <w:t xml:space="preserve"> </w:t>
      </w:r>
      <w:r w:rsidR="00E54FF1">
        <w:t>29. ožujka 2017.</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tab/>
        <w:t>Kako dužnik ne spori da nema imovine za namirenje troškova stečajnog postupka, ispunili su se uvjeti iz odredbe čl. 132. stavak 1. i 2. Stečajnog zakona (N</w:t>
      </w:r>
      <w:r w:rsidR="00F13738">
        <w:t>N</w:t>
      </w:r>
      <w:r>
        <w:t xml:space="preserve"> 71/15</w:t>
      </w:r>
      <w:r w:rsidR="00F13738">
        <w:t>; dalje skraćeno SZ</w:t>
      </w:r>
      <w:r>
        <w:t>)</w:t>
      </w:r>
      <w:r w:rsidR="00094FE8">
        <w:t>,</w:t>
      </w:r>
      <w:r>
        <w:t xml:space="preserve"> koj</w:t>
      </w:r>
      <w:r w:rsidR="00F13738">
        <w:t>i</w:t>
      </w:r>
      <w:r>
        <w:t xml:space="preserve">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Kako u ostavljenom roku, nitko od zainteresiranih osoba nije uplatio traženi predujam, to je temeljem odredbe čl. 132. st. 2. S</w:t>
      </w:r>
      <w:r w:rsidR="00F13738">
        <w:t>Z-a</w:t>
      </w:r>
      <w:r>
        <w:t xml:space="preserve"> valjalo odlučiti kao u izreci. </w:t>
      </w:r>
    </w:p>
    <w:p w:rsidRDefault="00FE71B8" w:rsidR="00FE71B8">
      <w:pPr>
        <w:spacing w:after="0"/>
        <w:jc w:val="both"/>
      </w:pPr>
    </w:p>
    <w:p w:rsidRDefault="00E54FF1" w:rsidR="00E54FF1">
      <w:pPr>
        <w:spacing w:after="0"/>
        <w:jc w:val="both"/>
      </w:pPr>
    </w:p>
    <w:p w:rsidRDefault="00FE71B8" w:rsidR="00FE71B8">
      <w:pPr>
        <w:spacing w:after="0"/>
        <w:jc w:val="center"/>
      </w:pPr>
      <w:r>
        <w:t xml:space="preserve">U Varaždinu </w:t>
      </w:r>
      <w:r w:rsidR="00E54FF1">
        <w:t>5. svibnja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3F00ED">
        <w:t>, v. r.</w:t>
      </w:r>
    </w:p>
    <w:p w:rsidRDefault="003F00ED" w:rsidR="003F00ED">
      <w:pPr>
        <w:spacing w:after="0"/>
        <w:jc w:val="both"/>
      </w:pPr>
    </w:p>
    <w:p w:rsidRDefault="00FE71B8" w:rsidR="00FE71B8">
      <w:pPr>
        <w:spacing w:after="0"/>
      </w:pPr>
      <w:r>
        <w:tab/>
      </w:r>
      <w:r>
        <w:tab/>
      </w:r>
      <w:r>
        <w:tab/>
      </w:r>
      <w:r>
        <w:tab/>
      </w:r>
      <w:r>
        <w:tab/>
      </w:r>
      <w:r>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 xml:space="preserve">Financijska agencija Augusta Cesarca 2, </w:t>
      </w:r>
      <w:r w:rsidR="004F46AB">
        <w:t xml:space="preserve">42000 </w:t>
      </w:r>
      <w:r>
        <w:t>Varaždin</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dužnik </w:t>
      </w:r>
      <w:r w:rsidR="00E54FF1">
        <w:t>PETAR ZRINSKI k.d., Novakova 38, 40000 Čakovec</w:t>
      </w:r>
    </w:p>
    <w:p w:rsidRDefault="00FE71B8" w:rsidP="00620154" w:rsidR="00FE71B8" w:rsidRPr="00FE71B8">
      <w:pPr>
        <w:pStyle w:val="Odlomakpopisa"/>
        <w:numPr>
          <w:ilvl w:val="0"/>
          <w:numId w:val="1"/>
        </w:numPr>
        <w:tabs>
          <w:tab w:pos="708" w:val="left"/>
        </w:tabs>
        <w:spacing w:after="0"/>
        <w:contextualSpacing/>
        <w:rPr>
          <w:color w:val="FF0000"/>
        </w:rPr>
      </w:pPr>
      <w:r>
        <w:t xml:space="preserve">Zakonski zastupnik dužnika, </w:t>
      </w:r>
      <w:r w:rsidR="003F00ED">
        <w:t>komplementar stečajnog dužnika Željko Fegeš, Pretetinec 199, 40305 Nedelišće</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3F00ED">
        <w:t>Ivana Brebrić, Palinovečka 19P, 10000 Zagreb</w:t>
      </w:r>
    </w:p>
    <w:p w:rsidRDefault="00FE71B8" w:rsidP="00620154" w:rsidR="00FE71B8">
      <w:pPr>
        <w:pStyle w:val="Odlomakpopisa"/>
        <w:numPr>
          <w:ilvl w:val="0"/>
          <w:numId w:val="1"/>
        </w:numPr>
        <w:tabs>
          <w:tab w:pos="708" w:val="left"/>
        </w:tabs>
        <w:spacing w:after="0"/>
        <w:contextualSpacing/>
      </w:pPr>
      <w:r>
        <w:t xml:space="preserve">Županijsko državno odvjetništvo u Varaždinu, Građansko upravni odjel, Ul. braće Radić 2, </w:t>
      </w:r>
      <w:r w:rsidR="004F46AB">
        <w:t xml:space="preserve">42000 </w:t>
      </w:r>
      <w:r>
        <w:t>Varaždin</w:t>
      </w:r>
    </w:p>
    <w:p w:rsidRDefault="00FE71B8" w:rsidP="00620154" w:rsidR="00FE71B8" w:rsidRPr="00C8269C">
      <w:pPr>
        <w:pStyle w:val="Odlomakpopisa"/>
        <w:numPr>
          <w:ilvl w:val="0"/>
          <w:numId w:val="1"/>
        </w:numPr>
        <w:tabs>
          <w:tab w:pos="708" w:val="left"/>
        </w:tabs>
        <w:spacing w:after="0"/>
        <w:contextualSpacing/>
        <w:rPr>
          <w:color w:themeColor="accent6" w:val="F79646"/>
        </w:rPr>
      </w:pPr>
      <w:r>
        <w:t>Porezna uprava, Po</w:t>
      </w:r>
      <w:r w:rsidR="00F13738">
        <w:t>dručni ured s</w:t>
      </w:r>
      <w:r>
        <w:t xml:space="preserve">jeverna Hrvatska, Ispostava </w:t>
      </w:r>
      <w:r w:rsidR="003F00ED">
        <w:t>Čakovec, Otokara Keršovanija 11, 40000 Čakovec</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CC0632" w:rsidR="00FE71B8">
      <w:pPr>
        <w:pStyle w:val="Bezproreda"/>
        <w:numPr>
          <w:ilvl w:val="0"/>
          <w:numId w:val="1"/>
        </w:numPr>
      </w:pPr>
      <w:r>
        <w:t>e-Oglasna ploča suda</w:t>
      </w:r>
    </w:p>
    <w:p w:rsidRDefault="0074739E" w:rsidR="0074739E"/>
    <w:sectPr w:rsidSect="00CC0632" w:rsidR="0074739E">
      <w:headerReference w:type="default" r:id="rId10"/>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10A4" w:rsidP="00FE71B8" w:rsidR="00D010A4">
      <w:pPr>
        <w:spacing w:after="0"/>
      </w:pPr>
      <w:r>
        <w:separator/>
      </w:r>
    </w:p>
  </w:endnote>
  <w:endnote w:id="0" w:type="continuationSeparator">
    <w:p w:rsidRDefault="00D010A4" w:rsidP="00FE71B8" w:rsidR="00D010A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10A4" w:rsidP="00FE71B8" w:rsidR="00D010A4">
      <w:pPr>
        <w:spacing w:after="0"/>
      </w:pPr>
      <w:r>
        <w:separator/>
      </w:r>
    </w:p>
  </w:footnote>
  <w:footnote w:id="0" w:type="continuationSeparator">
    <w:p w:rsidRDefault="00D010A4" w:rsidP="00FE71B8" w:rsidR="00D010A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FE4F34">
          <w:rPr>
            <w:noProof/>
          </w:rPr>
          <w:t>2</w:t>
        </w:r>
        <w:r w:rsidRPr="00FE71B8">
          <w:fldChar w:fldCharType="end"/>
        </w:r>
      </w:p>
      <w:p w:rsidRDefault="00FE71B8" w:rsidP="00FE71B8" w:rsidR="00FE71B8" w:rsidRPr="00FE71B8">
        <w:pPr>
          <w:pStyle w:val="Zaglavlje"/>
          <w:jc w:val="right"/>
        </w:pPr>
        <w:r w:rsidRPr="00FE71B8">
          <w:t xml:space="preserve">Poslovni broj: </w:t>
        </w:r>
        <w:r w:rsidR="00F13738">
          <w:t xml:space="preserve">2 </w:t>
        </w:r>
        <w:r w:rsidRPr="00FE71B8">
          <w:t>St-</w:t>
        </w:r>
        <w:r w:rsidR="00E54FF1">
          <w:t>842/16-16</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94FE8"/>
    <w:rsid w:val="000A5D24"/>
    <w:rsid w:val="000E4266"/>
    <w:rsid w:val="00176F7B"/>
    <w:rsid w:val="001B7B20"/>
    <w:rsid w:val="003C4F36"/>
    <w:rsid w:val="003F00ED"/>
    <w:rsid w:val="004F46AB"/>
    <w:rsid w:val="00531044"/>
    <w:rsid w:val="0074739E"/>
    <w:rsid w:val="00A74036"/>
    <w:rsid w:val="00B263E8"/>
    <w:rsid w:val="00B72EB9"/>
    <w:rsid w:val="00C5010F"/>
    <w:rsid w:val="00C8269C"/>
    <w:rsid w:val="00CC0632"/>
    <w:rsid w:val="00D010A4"/>
    <w:rsid w:val="00D07524"/>
    <w:rsid w:val="00D5738D"/>
    <w:rsid w:val="00DE1A20"/>
    <w:rsid w:val="00E54FF1"/>
    <w:rsid w:val="00E728AB"/>
    <w:rsid w:val="00F13738"/>
    <w:rsid w:val="00FE4F34"/>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CC0632"/>
    <w:rPr>
      <w:color w:val="808080"/>
      <w:bdr w:space="0" w:sz="0" w:color="auto" w:val="none"/>
      <w:shd w:fill="auto" w:color="auto" w:val="clear"/>
    </w:rPr>
  </w:style>
  <w:style w:customStyle="true" w:styleId="eSPISCCParagraphDefaultFont" w:type="character">
    <w:name w:val="eSPIS_CC_Paragraph Default Font"/>
    <w:basedOn w:val="Zadanifontodlomka"/>
    <w:rsid w:val="00CC06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0632"/>
    <w:rPr>
      <w:bdr w:space="0" w:sz="0" w:color="auto" w:val="none"/>
      <w:shd w:fill="FFFFCC" w:color="auto" w:val="clear"/>
      <w:lang w:val="hr-HR"/>
    </w:rPr>
  </w:style>
  <w:style w:customStyle="true" w:styleId="PozadinaSvijetloCrvena" w:type="character">
    <w:name w:val="Pozadina_SvijetloCrvena"/>
    <w:basedOn w:val="eSPISCCParagraphDefaultFont"/>
    <w:rsid w:val="00CC06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06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CC0632"/>
    <w:rPr>
      <w:color w:val="808080"/>
      <w:bdr w:color="auto" w:space="0" w:sz="0" w:val="none"/>
      <w:shd w:color="auto" w:fill="auto" w:val="clear"/>
    </w:rPr>
  </w:style>
  <w:style w:customStyle="1" w:styleId="eSPISCCParagraphDefaultFont" w:type="character">
    <w:name w:val="eSPIS_CC_Paragraph Default Font"/>
    <w:basedOn w:val="Zadanifontodlomka"/>
    <w:rsid w:val="00CC06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0632"/>
    <w:rPr>
      <w:bdr w:color="auto" w:space="0" w:sz="0" w:val="none"/>
      <w:shd w:color="auto" w:fill="FFFFCC" w:val="clear"/>
      <w:lang w:val="hr-HR"/>
    </w:rPr>
  </w:style>
  <w:style w:customStyle="1" w:styleId="PozadinaSvijetloCrvena" w:type="character">
    <w:name w:val="Pozadina_SvijetloCrvena"/>
    <w:basedOn w:val="eSPISCCParagraphDefaultFont"/>
    <w:rsid w:val="00CC06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06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9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842</izvorni_sadrzaj>
    <derivirana_varijabla naziv="DomainObject.Predmet.Broj_1">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St-842/2016</izvorni_sadrzaj>
    <derivirana_varijabla naziv="DomainObject.Predmet.OznakaBroj_1">St-842/2016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PETAR ZRINSKI komanditno društvo za zaštitarske djelatnosti zastupanog po punomoćniku Željko Fegeš       (komplementar)</izvorni_sadrzaj>
    <derivirana_varijabla naziv="DomainObject.Predmet.ProtustrankaFormated_1">  PETAR ZRINSKI komanditno društvo za zaštitarske djelatnosti zastupanog po punomoćniku Željko Fegeš       (komplementar)</derivirana_varijabla>
  </DomainObject.Predmet.ProtustrankaFormated>
  <DomainObject.Predmet.ProtustrankaFormatedOIB>
    <izvorni_sadrzaj>  PETAR ZRINSKI komanditno društvo za zaštitarske djelatnosti, OIB 62946832090 zastupanog po punomoćniku Željko Fegeš       (komplementar)</izvorni_sadrzaj>
    <derivirana_varijabla naziv="DomainObject.Predmet.ProtustrankaFormatedOIB_1">  PETAR ZRINSKI komanditno društvo za zaštitarske djelatnosti, OIB 62946832090 zastupanog po punomoćniku Željko Fegeš       (komplementar)</derivirana_varijabla>
  </DomainObject.Predmet.ProtustrankaFormatedOIB>
  <DomainObject.Predmet.ProtustrankaFormatedWithAdress>
    <izvorni_sadrzaj> PETAR ZRINSKI komanditno društvo za zaštitarske djelatnosti, Novakova 38, 40000 Čakovec zastupanog po punomoćniku Željko Fegeš       (komplementar)</izvorni_sadrzaj>
    <derivirana_varijabla naziv="DomainObject.Predmet.ProtustrankaFormatedWithAdress_1"> PETAR ZRINSKI komanditno društvo za zaštitarske djelatnosti, Novakova 38, 40000 Čakovec zastupanog po punomoćniku Željko Fegeš       (komplementar)</derivirana_varijabla>
  </DomainObject.Predmet.ProtustrankaFormatedWithAdress>
  <DomainObject.Predmet.ProtustrankaFormatedWithAdressOIB>
    <izvorni_sadrzaj> PETAR ZRINSKI komanditno društvo za zaštitarske djelatnosti, OIB 62946832090, Novakova 38, 40000 Čakovec zastupanog po punomoćniku Željko Fegeš       (komplementar)</izvorni_sadrzaj>
    <derivirana_varijabla naziv="DomainObject.Predmet.ProtustrankaFormatedWithAdressOIB_1"> PETAR ZRINSKI komanditno društvo za zaštitarske djelatnosti, OIB 62946832090, Novakova 38, 40000 Čakovec zastupanog po punomoćniku Željko Fegeš       (komplementar)</derivirana_varijabla>
  </DomainObject.Predmet.ProtustrankaFormatedWithAdressOIB>
  <DomainObject.Predmet.ProtustrankaWithAdress>
    <izvorni_sadrzaj>PETAR ZRINSKI komanditno društvo za zaštitarske djelatnosti Novakova 38, 40000 Čakovec</izvorni_sadrzaj>
    <derivirana_varijabla naziv="DomainObject.Predmet.ProtustrankaWithAdress_1">PETAR ZRINSKI komanditno društvo za zaštitarske djelatnosti Novakova 38, 40000 Čakovec</derivirana_varijabla>
  </DomainObject.Predmet.ProtustrankaWithAdress>
  <DomainObject.Predmet.ProtustrankaWithAdressOIB>
    <izvorni_sadrzaj>PETAR ZRINSKI komanditno društvo za zaštitarske djelatnosti, OIB 62946832090, Novakova 38, 40000 Čakovec</izvorni_sadrzaj>
    <derivirana_varijabla naziv="DomainObject.Predmet.ProtustrankaWithAdressOIB_1">PETAR ZRINSKI komanditno društvo za zaštitarske djelatnosti, OIB 62946832090, Novakova 38, 40000 Čakovec</derivirana_varijabla>
  </DomainObject.Predmet.ProtustrankaWithAdressOIB>
  <DomainObject.Predmet.ProtustrankaNazivFormated>
    <izvorni_sadrzaj>PETAR ZRINSKI komanditno društvo za zaštitarske djelatnosti</izvorni_sadrzaj>
    <derivirana_varijabla naziv="DomainObject.Predmet.ProtustrankaNazivFormated_1">PETAR ZRINSKI komanditno društvo za zaštitarske djelatnosti</derivirana_varijabla>
  </DomainObject.Predmet.ProtustrankaNazivFormated>
  <DomainObject.Predmet.ProtustrankaNazivFormatedOIB>
    <izvorni_sadrzaj>PETAR ZRINSKI komanditno društvo za zaštitarske djelatnosti, OIB 62946832090</izvorni_sadrzaj>
    <derivirana_varijabla naziv="DomainObject.Predmet.ProtustrankaNazivFormatedOIB_1">PETAR ZRINSKI komanditno društvo za zaštitarske djelatnosti, OIB 62946832090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Ul. Augusta Cesarca 2, 42000 Varaždin</izvorni_sadrzaj>
    <derivirana_varijabla naziv="DomainObject.Predmet.StrankaFormatedWithAdress_1"> Financijska agencija - Podružnica Varaždin, Ul. Augusta Cesarca 2, 42000 Varaždin</derivirana_varijabla>
  </DomainObject.Predmet.StrankaFormatedWithAdress>
  <DomainObject.Predmet.StrankaFormatedWithAdressOIB>
    <izvorni_sadrzaj> Financijska agencija - Podružnica Varaždin, OIB 85821130368, Ul. Augusta Cesarca 2, 42000 Varaždin</izvorni_sadrzaj>
    <derivirana_varijabla naziv="DomainObject.Predmet.StrankaFormatedWithAdressOIB_1"> Financijska agencija - Podružnica Varaždin, OIB 85821130368, Ul. Augusta Cesarca 2, 42000 Varaždin</derivirana_varijabla>
  </DomainObject.Predmet.StrankaFormatedWithAdressOIB>
  <DomainObject.Predmet.StrankaWithAdress>
    <izvorni_sadrzaj>Financijska agencija - Podružnica Varaždin Ul. Augusta Cesarca 2,42000 Varaždin</izvorni_sadrzaj>
    <derivirana_varijabla naziv="DomainObject.Predmet.StrankaWithAdress_1">Financijska agencija - Podružnica Varaždin Ul. Augusta Cesarca 2,42000 Varaždin</derivirana_varijabla>
  </DomainObject.Predmet.StrankaWithAdress>
  <DomainObject.Predmet.StrankaWithAdressOIB>
    <izvorni_sadrzaj>Financijska agencija - Podružnica Varaždin, OIB 85821130368, Ul. Augusta Cesarca 2,42000 Varaždin</izvorni_sadrzaj>
    <derivirana_varijabla naziv="DomainObject.Predmet.StrankaWithAdressOIB_1">Financijska agencija - Podružnica Varaždin, OIB 85821130368, Ul. Augusta Cesarca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1988986.40</izvorni_sadrzaj>
    <derivirana_varijabla naziv="DomainObject.Predmet.TrenutnaVrijednost_1">1988986.40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Ul. Augusta Cesarca 2, 42000 Varaždin</item>
    </izvorni_sadrzaj>
    <derivirana_varijabla naziv="DomainObject.Predmet.StrankaListFormatedWithAdress_1">
      <item>Financijska agencija - Podružnica Varaždin, Ul. Augusta Cesarca 2, 42000 Varaždin</item>
    </derivirana_varijabla>
  </DomainObject.Predmet.StrankaListFormatedWithAdress>
  <DomainObject.Predmet.StrankaListFormatedWithAdressOIB>
    <izvorni_sadrzaj>
      <item>Financijska agencija - Podružnica Varaždin, OIB 85821130368, Ul. Augusta Cesarca 2, 42000 Varaždin</item>
    </izvorni_sadrzaj>
    <derivirana_varijabla naziv="DomainObject.Predmet.StrankaListFormatedWithAdressOIB_1">
      <item>Financijska agencija - Podružnica Varaždin, OIB 85821130368, Ul. Augusta Cesarca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PETAR ZRINSKI komanditno društvo za zaštitarske djelatnosti zastupanog po punomoćniku Željko Fegeš       (komplementar)</item>
    </izvorni_sadrzaj>
    <derivirana_varijabla naziv="DomainObject.Predmet.ProtuStrankaListFormated_1">
      <item>PETAR ZRINSKI komanditno društvo za zaštitarske djelatnosti zastupanog po punomoćniku Željko Fegeš       (komplementar)</item>
    </derivirana_varijabla>
  </DomainObject.Predmet.ProtuStrankaListFormated>
  <DomainObject.Predmet.ProtuStrankaListFormatedOIB>
    <izvorni_sadrzaj>
      <item>PETAR ZRINSKI komanditno društvo za zaštitarske djelatnosti, OIB 62946832090 zastupanog po punomoćniku Željko Fegeš       (komplementar)</item>
    </izvorni_sadrzaj>
    <derivirana_varijabla naziv="DomainObject.Predmet.ProtuStrankaListFormatedOIB_1">
      <item>PETAR ZRINSKI komanditno društvo za zaštitarske djelatnosti, OIB 62946832090 zastupanog po punomoćniku Željko Fegeš       (komplementar)</item>
    </derivirana_varijabla>
  </DomainObject.Predmet.ProtuStrankaListFormatedOIB>
  <DomainObject.Predmet.ProtuStrankaListFormatedWithAdress>
    <izvorni_sadrzaj>
      <item>PETAR ZRINSKI komanditno društvo za zaštitarske djelatnosti, Novakova 38, 40000 Čakovec zastupanog po punomoćniku Željko Fegeš       (komplementar)</item>
    </izvorni_sadrzaj>
    <derivirana_varijabla naziv="DomainObject.Predmet.ProtuStrankaListFormatedWithAdress_1">
      <item>PETAR ZRINSKI komanditno društvo za zaštitarske djelatnosti, Novakova 38, 40000 Čakovec zastupanog po punomoćniku Željko Fegeš       (komplementar)</item>
    </derivirana_varijabla>
  </DomainObject.Predmet.ProtuStrankaListFormatedWithAdress>
  <DomainObject.Predmet.ProtuStrankaListFormatedWithAdressOIB>
    <izvorni_sadrzaj>
      <item>PETAR ZRINSKI komanditno društvo za zaštitarske djelatnosti, OIB 62946832090, Novakova 38, 40000 Čakovec zastupanog po punomoćniku Željko Fegeš       (komplementar)</item>
    </izvorni_sadrzaj>
    <derivirana_varijabla naziv="DomainObject.Predmet.ProtuStrankaListFormatedWithAdressOIB_1">
      <item>PETAR ZRINSKI komanditno društvo za zaštitarske djelatnosti, OIB 62946832090, Novakova 38, 40000 Čakovec zastupanog po punomoćniku Željko Fegeš       (komplementar)</item>
    </derivirana_varijabla>
  </DomainObject.Predmet.ProtuStrankaListFormatedWithAdressOIB>
  <DomainObject.Predmet.ProtuStrankaListNazivFormated>
    <izvorni_sadrzaj>
      <item>PETAR ZRINSKI komanditno društvo za zaštitarske djelatnosti</item>
    </izvorni_sadrzaj>
    <derivirana_varijabla naziv="DomainObject.Predmet.ProtuStrankaListNazivFormated_1">
      <item>PETAR ZRINSKI komanditno društvo za zaštitarske djelatnosti</item>
    </derivirana_varijabla>
  </DomainObject.Predmet.ProtuStrankaListNazivFormated>
  <DomainObject.Predmet.ProtuStrankaListNazivFormatedOIB>
    <izvorni_sadrzaj>
      <item>PETAR ZRINSKI komanditno društvo za zaštitarske djelatnosti, OIB 62946832090</item>
    </izvorni_sadrzaj>
    <derivirana_varijabla naziv="DomainObject.Predmet.ProtuStrankaListNazivFormatedOIB_1">
      <item>PETAR ZRINSKI komanditno društvo za zaštitarske djelatnosti, OIB 62946832090</item>
    </derivirana_varijabla>
  </DomainObject.Predmet.ProtuStrankaListNazivFormatedOIB>
  <DomainObject.Predmet.OstaliListFormated>
    <izvorni_sadrzaj>
      <item>Sudski registar TS u Varaždinu</item>
      <item>Željko Fegeš       (komplementar) punomoćnik sudionika u postupku PETAR ZRINSKI komanditno društvo za zaštitarske djelatnosti</item>
      <item>Županijsko državno odvjetništvo u Varaždinu</item>
      <item>Porezna uprava, Područni ured sjeverna Hrvatska, Ispostava Čakovec</item>
    </izvorni_sadrzaj>
    <derivirana_varijabla naziv="DomainObject.Predmet.OstaliListFormated_1">
      <item>Sudski registar TS u Varaždinu</item>
      <item>Željko Fegeš       (komplementar) punomoćnik sudionika u postupku PETAR ZRINSKI komanditno društvo za zaštitarske djelatnosti</item>
      <item>Županijsko državno odvjetništvo u Varaždinu</item>
      <item>Porezna uprava, Područni ured sjeverna Hrvatska, Ispostava Čakovec</item>
    </derivirana_varijabla>
  </DomainObject.Predmet.OstaliListFormated>
  <DomainObject.Predmet.OstaliListFormatedOIB>
    <izvorni_sadrzaj>
      <item>Sudski registar TS u Varaždinu</item>
      <item>Željko Fegeš       (komplementar), OIB 33321127202 punomoćnik sudionika u postupku PETAR ZRINSKI komanditno društvo za zaštitarske djelatnosti</item>
      <item>Županijsko državno odvjetništvo u Varaždinu</item>
      <item>Porezna uprava, Područni ured sjeverna Hrvatska, Ispostava Čakovec</item>
    </izvorni_sadrzaj>
    <derivirana_varijabla naziv="DomainObject.Predmet.OstaliListFormatedOIB_1">
      <item>Sudski registar TS u Varaždinu</item>
      <item>Željko Fegeš       (komplementar), OIB 33321127202 punomoćnik sudionika u postupku PETAR ZRINSKI komanditno društvo za zaštitarske djelatnosti</item>
      <item>Županijsko državno odvjetništvo u Varaždinu</item>
      <item>Porezna uprava, Područni ured sjeverna Hrvatska, Ispostava Čakovec</item>
    </derivirana_varijabla>
  </DomainObject.Predmet.OstaliListFormatedOIB>
  <DomainObject.Predmet.OstaliListFormatedWithAdress>
    <izvorni_sadrzaj>
      <item>Sudski registar TS u Varaždinu, Ul. braće Radić 2, 42000 Varaždin</item>
      <item>Željko Fegeš       (komplementar), Pretetinec 199, 40305 Nedelišće punomoćnik sudionika u postupku PETAR ZRINSKI komanditno društvo za zaštitarske djelatnosti</item>
      <item>Županijsko državno odvjetništvo u Varaždinu, Ul. braće Radić 2, 42000 Varaždin</item>
      <item>Porezna uprava, Područni ured sjeverna Hrvatska, Ispostava Čakovec, Otokara Keršovanija 11, 40000 Čakovec</item>
    </izvorni_sadrzaj>
    <derivirana_varijabla naziv="DomainObject.Predmet.OstaliListFormatedWithAdress_1">
      <item>Sudski registar TS u Varaždinu, Ul. braće Radić 2, 42000 Varaždin</item>
      <item>Željko Fegeš       (komplementar), Pretetinec 199, 40305 Nedelišće punomoćnik sudionika u postupku PETAR ZRINSKI komanditno društvo za zaštitarske djelatnosti</item>
      <item>Županijsko državno odvjetništvo u Varaždinu, Ul. braće Radić 2, 42000 Varaždin</item>
      <item>Porezna uprava, Područni ured sjeverna Hrvatska, Ispostava Čakovec, Otokara Keršovanija 11, 40000 Čakovec</item>
    </derivirana_varijabla>
  </DomainObject.Predmet.OstaliListFormatedWithAdress>
  <DomainObject.Predmet.OstaliListFormatedWithAdressOIB>
    <izvorni_sadrzaj>
      <item>Sudski registar TS u Varaždinu, Ul. braće Radić 2, 42000 Varaždin</item>
      <item>Željko Fegeš       (komplementar), OIB 33321127202, Pretetinec 199, 40305 Nedelišće punomoćnik sudionika u postupku PETAR ZRINSKI komanditno društvo za zaštitarske djelatnosti</item>
      <item>Županijsko državno odvjetništvo u Varaždinu, Ul. braće Radić 2, 42000 Varaždin</item>
      <item>Porezna uprava, Područni ured sjeverna Hrvatska, Ispostava Čakovec, Otokara Keršovanija 11, 40000 Čakovec</item>
    </izvorni_sadrzaj>
    <derivirana_varijabla naziv="DomainObject.Predmet.OstaliListFormatedWithAdressOIB_1">
      <item>Sudski registar TS u Varaždinu, Ul. braće Radić 2, 42000 Varaždin</item>
      <item>Željko Fegeš       (komplementar), OIB 33321127202, Pretetinec 199, 40305 Nedelišće punomoćnik sudionika u postupku PETAR ZRINSKI komanditno društvo za zaštitarske djelatnosti</item>
      <item>Županijsko državno odvjetništvo u Varaždinu, Ul. braće Radić 2, 42000 Varaždin</item>
      <item>Porezna uprava, Područni ured sjeverna Hrvatska, Ispostava Čakovec, Otokara Keršovanija 11, 40000 Čakovec</item>
    </derivirana_varijabla>
  </DomainObject.Predmet.OstaliListFormatedWithAdressOIB>
  <DomainObject.Predmet.OstaliListNazivFormated>
    <izvorni_sadrzaj>
      <item>Sudski registar TS u Varaždinu</item>
      <item>Željko Fegeš       (komplementar)</item>
      <item>Županijsko državno odvjetništvo u Varaždinu</item>
      <item>Porezna uprava, Područni ured sjeverna Hrvatska, Ispostava Čakovec</item>
    </izvorni_sadrzaj>
    <derivirana_varijabla naziv="DomainObject.Predmet.OstaliListNazivFormated_1">
      <item>Sudski registar TS u Varaždinu</item>
      <item>Željko Fegeš       (komplementar)</item>
      <item>Županijsko državno odvjetništvo u Varaždinu</item>
      <item>Porezna uprava, Područni ured sjeverna Hrvatska, Ispostava Čakovec</item>
    </derivirana_varijabla>
  </DomainObject.Predmet.OstaliListNazivFormated>
  <DomainObject.Predmet.OstaliListNazivFormatedOIB>
    <izvorni_sadrzaj>
      <item>Sudski registar TS u Varaždinu</item>
      <item>Željko Fegeš       (komplementar), OIB 33321127202</item>
      <item>Županijsko državno odvjetništvo u Varaždinu</item>
      <item>Porezna uprava, Područni ured sjeverna Hrvatska, Ispostava Čakovec</item>
    </izvorni_sadrzaj>
    <derivirana_varijabla naziv="DomainObject.Predmet.OstaliListNazivFormatedOIB_1">
      <item>Sudski registar TS u Varaždinu</item>
      <item>Željko Fegeš       (komplementar), OIB 33321127202</item>
      <item>Županijsko državno odvjetništvo u Varaždinu</item>
      <item>Porezna uprava, Područni ured sjeverna Hrvatska, Ispostava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PETAR ZRINSKI komanditno društvo za zaštitarske djelatnosti</izvorni_sadrzaj>
    <derivirana_varijabla naziv="DomainObject.Predmet.ProtustrankaIDrugi_1">PETAR ZRINSKI komanditno društvo za zaštitarske djelatnosti</derivirana_varijabla>
  </DomainObject.Predmet.ProtustrankaIDrugi>
  <DomainObject.Predmet.StrankaIDrugiAdressOIB>
    <izvorni_sadrzaj>Financijska agencija - Podružnica Varaždin, OIB 85821130368, Ul. Augusta Cesarca 2, 42000 Varaždin</izvorni_sadrzaj>
    <derivirana_varijabla naziv="DomainObject.Predmet.StrankaIDrugiAdressOIB_1">Financijska agencija - Podružnica Varaždin, OIB 85821130368, Ul. Augusta Cesarca 2, 42000 Varaždin</derivirana_varijabla>
  </DomainObject.Predmet.StrankaIDrugiAdressOIB>
  <DomainObject.Predmet.ProtustrankaIDrugiAdressOIB>
    <izvorni_sadrzaj>PETAR ZRINSKI komanditno društvo za zaštitarske djelatnosti, OIB 62946832090, Novakova 38, 40000 Čakovec</izvorni_sadrzaj>
    <derivirana_varijabla naziv="DomainObject.Predmet.ProtustrankaIDrugiAdressOIB_1">PETAR ZRINSKI komanditno društvo za zaštitarske djelatnosti, OIB 62946832090, Novakova 38,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Podružnica Varaždin</item>
      <item>PETAR ZRINSKI komanditno društvo za zaštitarske djelatnosti</item>
      <item>Sudski registar TS u Varaždinu</item>
      <item>Željko Fegeš       (komplementar)</item>
      <item>Županijsko državno odvjetništvo u Varaždinu</item>
      <item>Porezna uprava, Područni ured sjeverna Hrvatska, Ispostava Čakovec</item>
    </izvorni_sadrzaj>
    <derivirana_varijabla naziv="DomainObject.Predmet.SudioniciListNaziv_1">
      <item>Financijska agencija - Podružnica Varaždin</item>
      <item>PETAR ZRINSKI komanditno društvo za zaštitarske djelatnosti</item>
      <item>Sudski registar TS u Varaždinu</item>
      <item>Željko Fegeš       (komplementar)</item>
      <item>Županijsko državno odvjetništvo u Varaždinu</item>
      <item>Porezna uprava, Područni ured sjeverna Hrvatska, Ispostava Čakovec</item>
    </derivirana_varijabla>
  </DomainObject.Predmet.SudioniciListNaziv>
  <DomainObject.Predmet.SudioniciListAdressOIB>
    <izvorni_sadrzaj>
      <item>Financijska agencija - Podružnica Varaždin, OIB 85821130368, Ul. Augusta Cesarca 2,42000 Varaždin</item>
      <item>PETAR ZRINSKI komanditno društvo za zaštitarske djelatnosti, OIB 62946832090, Novakova 38,40000 Čakovec</item>
      <item>Sudski registar TS u Varaždinu, Ul. braće Radić 2,42000 Varaždin</item>
      <item>Željko Fegeš       (komplementar), OIB 33321127202, Pretetinec 199,40305 Nedelišće</item>
      <item>Županijsko državno odvjetništvo u Varaždinu, Ul. braće Radić 2,42000 Varaždin</item>
      <item>Porezna uprava, Područni ured sjeverna Hrvatska, Ispostava Čakovec, Otokara Keršovanija 11,40000 Čakovec</item>
    </izvorni_sadrzaj>
    <derivirana_varijabla naziv="DomainObject.Predmet.SudioniciListAdressOIB_1">
      <item>Financijska agencija - Podružnica Varaždin, OIB 85821130368, Ul. Augusta Cesarca 2,42000 Varaždin</item>
      <item>PETAR ZRINSKI komanditno društvo za zaštitarske djelatnosti, OIB 62946832090, Novakova 38,40000 Čakovec</item>
      <item>Sudski registar TS u Varaždinu, Ul. braće Radić 2,42000 Varaždin</item>
      <item>Željko Fegeš       (komplementar), OIB 33321127202, Pretetinec 199,40305 Nedelišće</item>
      <item>Županijsko državno odvjetništvo u Varaždinu, Ul. braće Radić 2,42000 Varaždin</item>
      <item>Porezna uprava, Područni ured sjeverna Hrvatska, Ispostava Čakovec, Otokara Keršovanija 11,40000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62946832090</item>
      <item>, OIB null</item>
      <item>, OIB 33321127202</item>
      <item>, OIB null</item>
      <item>, OIB null</item>
    </izvorni_sadrzaj>
    <derivirana_varijabla naziv="DomainObject.Predmet.SudioniciListNazivOIB_1">
      <item>, OIB 85821130368</item>
      <item>, OIB 62946832090</item>
      <item>, OIB null</item>
      <item>, OIB 33321127202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626</properties:Words>
  <properties:Characters>3362</properties:Characters>
  <properties:Lines>93</properties:Lines>
  <properties:Paragraphs>32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2017-05-04T10:27:00Z</dcterms:created>
  <dc:creator>Ljubica Makovec</dc:creator>
  <cp:lastModifiedBy>Ljubica Makovec</cp:lastModifiedBy>
  <cp:lastPrinted>2017-05-05T08:06:00Z</cp:lastPrinted>
  <dcterms:modified xmlns:xsi="http://www.w3.org/2001/XMLSchema-instance" xsi:type="dcterms:W3CDTF">2017-05-05T08:08:00Z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