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C16C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C16CB" w:rsidP="008F5996" w:rsidR="00BC16C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C16CB" w:rsidP="008F5996" w:rsidR="00BC16C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C16CB" w:rsidP="008F5996" w:rsidR="00BC16C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C16CB" w:rsidP="008F5996" w:rsidR="00BC16C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C16CB" w:rsidP="008F5996" w:rsidR="00BC16C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BC16CB" w:rsidP="008F5996" w:rsidR="00BC16C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b910f3" w14:paraId="6b910f3" w:rsidRDefault="005A4811" w:rsidP="005A4811" w:rsidR="005A4811" w:rsidRPr="00847141">
      <w:pPr>
        <w:jc w:val="right"/>
        <w15:collapsed w:val="false"/>
        <w:rPr>
          <w:rFonts w:hAnsi="Times New Roman" w:ascii="Times New Roman"/>
          <w:sz w:val="24"/>
        </w:rPr>
      </w:pPr>
      <w:r w:rsidRPr="00847141">
        <w:rPr>
          <w:rFonts w:hAnsi="Times New Roman" w:ascii="Times New Roman"/>
          <w:sz w:val="24"/>
        </w:rPr>
        <w:t>3 St-</w:t>
      </w:r>
      <w:r w:rsidR="00D046E3" w:rsidRPr="00847141">
        <w:rPr>
          <w:rFonts w:hAnsi="Times New Roman" w:ascii="Times New Roman"/>
          <w:sz w:val="24"/>
        </w:rPr>
        <w:t>69/12</w:t>
      </w:r>
    </w:p>
    <w:p w:rsidRDefault="005A4811" w:rsidP="005A4811" w:rsidR="005A4811" w:rsidRPr="00847141">
      <w:pPr>
        <w:rPr>
          <w:rFonts w:hAnsi="Times New Roman" w:ascii="Times New Roman"/>
          <w:sz w:val="24"/>
        </w:rPr>
      </w:pPr>
      <w:r w:rsidRPr="00847141">
        <w:rPr>
          <w:rFonts w:hAnsi="Times New Roman" w:ascii="Times New Roman"/>
          <w:sz w:val="24"/>
        </w:rPr>
        <w:tab/>
      </w:r>
    </w:p>
    <w:p w:rsidRDefault="00275271" w:rsidP="00275271" w:rsidR="00A358F5" w:rsidRPr="00847141">
      <w:pPr>
        <w:jc w:val="center"/>
        <w:rPr>
          <w:rFonts w:hAnsi="Times New Roman" w:ascii="Times New Roman"/>
          <w:sz w:val="24"/>
        </w:rPr>
      </w:pPr>
      <w:r w:rsidRPr="00847141">
        <w:rPr>
          <w:rFonts w:hAnsi="Times New Roman" w:ascii="Times New Roman"/>
          <w:sz w:val="24"/>
        </w:rPr>
        <w:t>R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E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P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U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B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L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I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K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 xml:space="preserve">A </w:t>
      </w:r>
      <w:r w:rsidR="00001B6D">
        <w:rPr>
          <w:rFonts w:hAnsi="Times New Roman" w:ascii="Times New Roman"/>
          <w:sz w:val="24"/>
        </w:rPr>
        <w:t xml:space="preserve">  </w:t>
      </w:r>
      <w:r w:rsidRPr="00847141">
        <w:rPr>
          <w:rFonts w:hAnsi="Times New Roman" w:ascii="Times New Roman"/>
          <w:sz w:val="24"/>
        </w:rPr>
        <w:t>H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R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V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A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T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S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K</w:t>
      </w:r>
      <w:r w:rsidR="00001B6D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>A</w:t>
      </w:r>
    </w:p>
    <w:p w:rsidRDefault="00940327" w:rsidP="00940327" w:rsidR="005A4811" w:rsidRPr="00847141">
      <w:pPr>
        <w:jc w:val="center"/>
        <w:rPr>
          <w:rFonts w:hAnsi="Times New Roman" w:ascii="Times New Roman"/>
          <w:sz w:val="24"/>
        </w:rPr>
      </w:pPr>
      <w:r w:rsidRPr="00847141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847141">
      <w:pPr>
        <w:rPr>
          <w:rFonts w:hAnsi="Times New Roman" w:ascii="Times New Roman"/>
          <w:sz w:val="24"/>
        </w:rPr>
      </w:pPr>
    </w:p>
    <w:p w:rsidRDefault="005A4811" w:rsidP="005A4811" w:rsidR="005A4811" w:rsidRPr="00847141">
      <w:pPr>
        <w:rPr>
          <w:rFonts w:hAnsi="Times New Roman" w:ascii="Times New Roman"/>
          <w:sz w:val="24"/>
        </w:rPr>
      </w:pPr>
      <w:r w:rsidRPr="00847141">
        <w:rPr>
          <w:rFonts w:hAnsi="Times New Roman" w:ascii="Times New Roman"/>
          <w:sz w:val="24"/>
        </w:rPr>
        <w:tab/>
        <w:t>Trgovački sud u Zagrebu</w:t>
      </w:r>
      <w:r w:rsidR="00F46AB7" w:rsidRPr="00847141">
        <w:rPr>
          <w:rFonts w:hAnsi="Times New Roman" w:ascii="Times New Roman"/>
          <w:sz w:val="24"/>
        </w:rPr>
        <w:t xml:space="preserve">, </w:t>
      </w:r>
      <w:r w:rsidRPr="00847141">
        <w:rPr>
          <w:rFonts w:hAnsi="Times New Roman" w:ascii="Times New Roman"/>
          <w:sz w:val="24"/>
        </w:rPr>
        <w:t>po su</w:t>
      </w:r>
      <w:r w:rsidR="00F85EAB" w:rsidRPr="00847141">
        <w:rPr>
          <w:rFonts w:hAnsi="Times New Roman" w:ascii="Times New Roman"/>
          <w:sz w:val="24"/>
        </w:rPr>
        <w:t>d</w:t>
      </w:r>
      <w:r w:rsidRPr="00847141">
        <w:rPr>
          <w:rFonts w:hAnsi="Times New Roman" w:ascii="Times New Roman"/>
          <w:sz w:val="24"/>
        </w:rPr>
        <w:t xml:space="preserve">cu Mihaelu Kovačiću, u stečajnom postupku nad dužnikom </w:t>
      </w:r>
      <w:r w:rsidR="00D3412F" w:rsidRPr="00847141">
        <w:rPr>
          <w:rFonts w:hAnsi="Times New Roman" w:ascii="Times New Roman"/>
          <w:b/>
          <w:sz w:val="24"/>
        </w:rPr>
        <w:t>PLEPER d.o.o.</w:t>
      </w:r>
      <w:r w:rsidR="00D3412F" w:rsidRPr="00847141">
        <w:rPr>
          <w:rFonts w:hAnsi="Times New Roman" w:ascii="Times New Roman"/>
          <w:sz w:val="24"/>
        </w:rPr>
        <w:t xml:space="preserve"> – u stečaju, Novska, Brestača 97, OIB: 44707350008, </w:t>
      </w:r>
      <w:r w:rsidR="00BC16CB">
        <w:rPr>
          <w:rFonts w:hAnsi="Times New Roman" w:ascii="Times New Roman"/>
          <w:sz w:val="24"/>
        </w:rPr>
        <w:t>3. prosinca 2015.</w:t>
      </w:r>
    </w:p>
    <w:p w:rsidRDefault="00940327" w:rsidP="0036625F" w:rsidR="005419C8" w:rsidRPr="00847141">
      <w:pPr>
        <w:jc w:val="center"/>
        <w:rPr>
          <w:rFonts w:hAnsi="Times New Roman" w:ascii="Times New Roman"/>
          <w:sz w:val="24"/>
        </w:rPr>
      </w:pPr>
      <w:r w:rsidRPr="00847141">
        <w:rPr>
          <w:rFonts w:hAnsi="Times New Roman" w:ascii="Times New Roman"/>
          <w:sz w:val="24"/>
        </w:rPr>
        <w:t>r i j e š i o</w:t>
      </w:r>
      <w:r w:rsidR="00001B5A" w:rsidRPr="00847141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847141">
      <w:pPr>
        <w:jc w:val="center"/>
        <w:rPr>
          <w:rFonts w:hAnsi="Times New Roman" w:ascii="Times New Roman"/>
          <w:b/>
          <w:sz w:val="24"/>
        </w:rPr>
      </w:pPr>
    </w:p>
    <w:p w:rsidRDefault="00E65AB9" w:rsidP="006A27D1" w:rsidR="00BC16CB">
      <w:pPr>
        <w:rPr>
          <w:rFonts w:cs="Tahoma" w:hAnsi="Times New Roman" w:ascii="Times New Roman"/>
          <w:sz w:val="24"/>
        </w:rPr>
      </w:pPr>
      <w:r w:rsidRPr="00847141">
        <w:rPr>
          <w:rFonts w:hAnsi="Times New Roman" w:ascii="Times New Roman"/>
          <w:sz w:val="24"/>
        </w:rPr>
        <w:tab/>
      </w:r>
      <w:r w:rsidR="006A27D1" w:rsidRPr="00847141">
        <w:rPr>
          <w:rFonts w:hAnsi="Times New Roman" w:ascii="Times New Roman"/>
          <w:sz w:val="24"/>
        </w:rPr>
        <w:t xml:space="preserve">I. Troškovi </w:t>
      </w:r>
      <w:r w:rsidR="006A27D1" w:rsidRPr="00847141">
        <w:rPr>
          <w:rFonts w:cs="Tahoma" w:hAnsi="Times New Roman" w:ascii="Times New Roman"/>
          <w:sz w:val="24"/>
        </w:rPr>
        <w:t>utvrđivanja tražbine</w:t>
      </w:r>
      <w:r w:rsidR="00BC16CB">
        <w:rPr>
          <w:rFonts w:cs="Tahoma" w:hAnsi="Times New Roman" w:ascii="Times New Roman"/>
          <w:sz w:val="24"/>
        </w:rPr>
        <w:t xml:space="preserve"> nastali prodajom nekretnina dužnika </w:t>
      </w:r>
      <w:r w:rsidR="00BC16CB" w:rsidRPr="00BC16CB">
        <w:rPr>
          <w:rFonts w:cs="Tahoma" w:hAnsi="Times New Roman" w:ascii="Times New Roman"/>
          <w:sz w:val="24"/>
        </w:rPr>
        <w:t xml:space="preserve">upisanih u </w:t>
      </w:r>
      <w:r w:rsidR="009260C2" w:rsidRPr="009260C2">
        <w:rPr>
          <w:rFonts w:cs="Tahoma" w:hAnsi="Times New Roman" w:ascii="Times New Roman"/>
          <w:sz w:val="24"/>
        </w:rPr>
        <w:t>k.o. Granešina zk. ul. 13580, čkbr. 1490/5</w:t>
      </w:r>
      <w:r w:rsidR="000028F6">
        <w:rPr>
          <w:rFonts w:cs="Tahoma" w:hAnsi="Times New Roman" w:ascii="Times New Roman"/>
          <w:sz w:val="24"/>
        </w:rPr>
        <w:t xml:space="preserve"> (e</w:t>
      </w:r>
      <w:r w:rsidR="009260C2" w:rsidRPr="009260C2">
        <w:rPr>
          <w:rFonts w:cs="Tahoma" w:hAnsi="Times New Roman" w:ascii="Times New Roman"/>
          <w:sz w:val="24"/>
        </w:rPr>
        <w:t>tažno vlasništvo),</w:t>
      </w:r>
      <w:r w:rsidR="000028F6">
        <w:rPr>
          <w:rFonts w:cs="Tahoma" w:hAnsi="Times New Roman" w:ascii="Times New Roman"/>
          <w:sz w:val="24"/>
        </w:rPr>
        <w:t xml:space="preserve"> utvrđuju se u iznosu od 85.000,00 kuna (paušalno 5%).</w:t>
      </w:r>
    </w:p>
    <w:p w:rsidRDefault="00BC16CB" w:rsidP="006A27D1" w:rsidR="00BC16CB">
      <w:pPr>
        <w:rPr>
          <w:rFonts w:cs="Tahoma" w:hAnsi="Times New Roman" w:ascii="Times New Roman"/>
          <w:sz w:val="24"/>
        </w:rPr>
      </w:pPr>
    </w:p>
    <w:p w:rsidRDefault="00BC16CB" w:rsidP="006A27D1" w:rsidR="00BC16C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II. Troškovi unovčenja nekretnina stečajnog dužnika iz stavka I. izreke utvrđuju se u iznosu od </w:t>
      </w:r>
      <w:r w:rsidR="000028F6">
        <w:rPr>
          <w:rFonts w:cs="Tahoma" w:hAnsi="Times New Roman" w:ascii="Times New Roman"/>
          <w:sz w:val="24"/>
        </w:rPr>
        <w:t>85.000,00 kuna</w:t>
      </w:r>
      <w:r>
        <w:rPr>
          <w:rFonts w:cs="Tahoma" w:hAnsi="Times New Roman" w:ascii="Times New Roman"/>
          <w:sz w:val="24"/>
        </w:rPr>
        <w:t xml:space="preserve"> (paušalno 5%).</w:t>
      </w:r>
    </w:p>
    <w:p w:rsidRDefault="00BC16CB" w:rsidP="006A27D1" w:rsidR="00BC16CB">
      <w:pPr>
        <w:rPr>
          <w:rFonts w:cs="Tahoma" w:hAnsi="Times New Roman" w:ascii="Times New Roman"/>
          <w:sz w:val="24"/>
        </w:rPr>
      </w:pPr>
    </w:p>
    <w:p w:rsidRDefault="00D46DA4" w:rsidP="006A27D1" w:rsidR="00D46DA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III. </w:t>
      </w:r>
      <w:r w:rsidR="002705A4">
        <w:rPr>
          <w:rFonts w:cs="Tahoma" w:hAnsi="Times New Roman" w:ascii="Times New Roman"/>
          <w:sz w:val="24"/>
        </w:rPr>
        <w:t xml:space="preserve">Troškovima unovčenja nekretnine iz stavka I. pridodaje se porez na dodanu vrijednost u iznosu od </w:t>
      </w:r>
      <w:r w:rsidR="000028F6">
        <w:rPr>
          <w:rFonts w:cs="Tahoma" w:hAnsi="Times New Roman" w:ascii="Times New Roman"/>
          <w:sz w:val="24"/>
        </w:rPr>
        <w:t>340.000,00</w:t>
      </w:r>
      <w:r w:rsidR="002705A4">
        <w:rPr>
          <w:rFonts w:cs="Tahoma" w:hAnsi="Times New Roman" w:ascii="Times New Roman"/>
          <w:sz w:val="24"/>
        </w:rPr>
        <w:t xml:space="preserve"> kuna.</w:t>
      </w:r>
    </w:p>
    <w:p w:rsidRDefault="002705A4" w:rsidP="006A27D1" w:rsidR="002705A4">
      <w:pPr>
        <w:rPr>
          <w:rFonts w:cs="Tahoma" w:hAnsi="Times New Roman" w:ascii="Times New Roman"/>
          <w:sz w:val="24"/>
        </w:rPr>
      </w:pPr>
    </w:p>
    <w:p w:rsidRDefault="00BC16CB" w:rsidP="006A27D1" w:rsidR="00BC16C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I</w:t>
      </w:r>
      <w:r w:rsidR="002705A4">
        <w:rPr>
          <w:rFonts w:cs="Tahoma" w:hAnsi="Times New Roman" w:ascii="Times New Roman"/>
          <w:sz w:val="24"/>
        </w:rPr>
        <w:t>V</w:t>
      </w:r>
      <w:r>
        <w:rPr>
          <w:rFonts w:cs="Tahoma" w:hAnsi="Times New Roman" w:ascii="Times New Roman"/>
          <w:sz w:val="24"/>
        </w:rPr>
        <w:t xml:space="preserve">. </w:t>
      </w:r>
      <w:r w:rsidR="00D46DA4">
        <w:rPr>
          <w:rFonts w:cs="Tahoma" w:hAnsi="Times New Roman" w:ascii="Times New Roman"/>
          <w:sz w:val="24"/>
        </w:rPr>
        <w:t>S ukupnim iznosom o</w:t>
      </w:r>
      <w:r>
        <w:rPr>
          <w:rFonts w:cs="Tahoma" w:hAnsi="Times New Roman" w:ascii="Times New Roman"/>
          <w:sz w:val="24"/>
        </w:rPr>
        <w:t xml:space="preserve">d </w:t>
      </w:r>
      <w:r w:rsidR="000028F6" w:rsidRPr="000028F6">
        <w:rPr>
          <w:rFonts w:cs="Tahoma" w:hAnsi="Times New Roman" w:ascii="Times New Roman"/>
          <w:b/>
          <w:sz w:val="24"/>
        </w:rPr>
        <w:t>510.000,00</w:t>
      </w:r>
      <w:r w:rsidR="000028F6">
        <w:rPr>
          <w:rFonts w:cs="Tahoma" w:hAnsi="Times New Roman" w:ascii="Times New Roman"/>
          <w:sz w:val="24"/>
        </w:rPr>
        <w:t xml:space="preserve"> </w:t>
      </w:r>
      <w:r w:rsidRPr="009E7F79">
        <w:rPr>
          <w:rFonts w:cs="Tahoma" w:hAnsi="Times New Roman" w:ascii="Times New Roman"/>
          <w:b/>
          <w:sz w:val="24"/>
        </w:rPr>
        <w:t>ku</w:t>
      </w:r>
      <w:r w:rsidRPr="009260C2">
        <w:rPr>
          <w:rFonts w:cs="Tahoma" w:hAnsi="Times New Roman" w:ascii="Times New Roman"/>
          <w:b/>
          <w:sz w:val="24"/>
        </w:rPr>
        <w:t>na</w:t>
      </w:r>
      <w:r>
        <w:rPr>
          <w:rFonts w:cs="Tahoma" w:hAnsi="Times New Roman" w:ascii="Times New Roman"/>
          <w:sz w:val="24"/>
        </w:rPr>
        <w:t xml:space="preserve"> iz stavka I.</w:t>
      </w:r>
      <w:r w:rsidR="002705A4">
        <w:rPr>
          <w:rFonts w:cs="Tahoma" w:hAnsi="Times New Roman" w:ascii="Times New Roman"/>
          <w:sz w:val="24"/>
        </w:rPr>
        <w:t xml:space="preserve"> -</w:t>
      </w:r>
      <w:r>
        <w:rPr>
          <w:rFonts w:cs="Tahoma" w:hAnsi="Times New Roman" w:ascii="Times New Roman"/>
          <w:sz w:val="24"/>
        </w:rPr>
        <w:t xml:space="preserve"> </w:t>
      </w:r>
      <w:r w:rsidR="002705A4">
        <w:rPr>
          <w:rFonts w:cs="Tahoma" w:hAnsi="Times New Roman" w:ascii="Times New Roman"/>
          <w:sz w:val="24"/>
        </w:rPr>
        <w:t>I</w:t>
      </w:r>
      <w:r>
        <w:rPr>
          <w:rFonts w:cs="Tahoma" w:hAnsi="Times New Roman" w:ascii="Times New Roman"/>
          <w:sz w:val="24"/>
        </w:rPr>
        <w:t xml:space="preserve">II. izreke </w:t>
      </w:r>
      <w:r w:rsidR="00D46DA4">
        <w:rPr>
          <w:rFonts w:cs="Tahoma" w:hAnsi="Times New Roman" w:ascii="Times New Roman"/>
          <w:sz w:val="24"/>
        </w:rPr>
        <w:t xml:space="preserve">namiruju se troškovi unovčenja te se </w:t>
      </w:r>
      <w:r w:rsidR="002705A4">
        <w:rPr>
          <w:rFonts w:cs="Tahoma" w:hAnsi="Times New Roman" w:ascii="Times New Roman"/>
          <w:sz w:val="24"/>
        </w:rPr>
        <w:t xml:space="preserve">nalaže računovodstvu </w:t>
      </w:r>
      <w:r w:rsidR="00D46DA4">
        <w:rPr>
          <w:rFonts w:cs="Tahoma" w:hAnsi="Times New Roman" w:ascii="Times New Roman"/>
          <w:sz w:val="24"/>
        </w:rPr>
        <w:t>navedeni iznos preni</w:t>
      </w:r>
      <w:r w:rsidR="002705A4">
        <w:rPr>
          <w:rFonts w:cs="Tahoma" w:hAnsi="Times New Roman" w:ascii="Times New Roman"/>
          <w:sz w:val="24"/>
        </w:rPr>
        <w:t>jeti na račun stečajnog dužnika IBAN: HR32 2402 0061 1006 2498 7.</w:t>
      </w:r>
    </w:p>
    <w:p w:rsidRDefault="00BC16CB" w:rsidP="006A27D1" w:rsidR="00BC16CB">
      <w:pPr>
        <w:rPr>
          <w:rFonts w:cs="Tahoma" w:hAnsi="Times New Roman" w:ascii="Times New Roman"/>
          <w:sz w:val="24"/>
        </w:rPr>
      </w:pPr>
    </w:p>
    <w:p w:rsidRDefault="00BC16CB" w:rsidP="006A27D1" w:rsidR="00D46DA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V. </w:t>
      </w:r>
      <w:r w:rsidR="002705A4">
        <w:rPr>
          <w:rFonts w:cs="Tahoma" w:hAnsi="Times New Roman" w:ascii="Times New Roman"/>
          <w:sz w:val="24"/>
        </w:rPr>
        <w:t xml:space="preserve">Tražbina razlučnog vjerovnika OTP BANKA HRVATSKA d.d. Zadar namiruje se s preostalim iznosom </w:t>
      </w:r>
      <w:r w:rsidR="002705A4" w:rsidRPr="009E7F79">
        <w:rPr>
          <w:rFonts w:cs="Tahoma" w:hAnsi="Times New Roman" w:ascii="Times New Roman"/>
          <w:b/>
          <w:sz w:val="24"/>
        </w:rPr>
        <w:t xml:space="preserve"> </w:t>
      </w:r>
      <w:r w:rsidR="000028F6">
        <w:rPr>
          <w:rFonts w:cs="Tahoma" w:hAnsi="Times New Roman" w:ascii="Times New Roman"/>
          <w:b/>
          <w:sz w:val="24"/>
        </w:rPr>
        <w:t xml:space="preserve">1.190.000,00 </w:t>
      </w:r>
      <w:r w:rsidR="002705A4" w:rsidRPr="009E7F79">
        <w:rPr>
          <w:rFonts w:cs="Tahoma" w:hAnsi="Times New Roman" w:ascii="Times New Roman"/>
          <w:b/>
          <w:sz w:val="24"/>
        </w:rPr>
        <w:t>kuna</w:t>
      </w:r>
      <w:r w:rsidR="002705A4">
        <w:rPr>
          <w:rFonts w:cs="Tahoma" w:hAnsi="Times New Roman" w:ascii="Times New Roman"/>
          <w:sz w:val="24"/>
        </w:rPr>
        <w:t xml:space="preserve"> te se nalaže računovodstvu navedeni iznos prenijeti na račun toga vjerovnika IBAN: HR53 2407 0001 0240 7003, poziv na broj: 500410179.</w:t>
      </w:r>
    </w:p>
    <w:p w:rsidRDefault="00D46DA4" w:rsidP="006A27D1" w:rsidR="00D46DA4">
      <w:pPr>
        <w:rPr>
          <w:rFonts w:cs="Tahoma" w:hAnsi="Times New Roman" w:ascii="Times New Roman"/>
          <w:sz w:val="24"/>
        </w:rPr>
      </w:pPr>
    </w:p>
    <w:p w:rsidRDefault="006A27D1" w:rsidP="002705A4" w:rsidR="006A27D1" w:rsidRPr="00847141">
      <w:pPr>
        <w:jc w:val="center"/>
        <w:rPr>
          <w:rFonts w:cs="Tahoma"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847141">
      <w:pPr>
        <w:jc w:val="center"/>
        <w:rPr>
          <w:rFonts w:cs="Tahoma" w:hAnsi="Times New Roman" w:ascii="Times New Roman"/>
          <w:sz w:val="24"/>
        </w:rPr>
      </w:pPr>
    </w:p>
    <w:p w:rsidRDefault="002705A4" w:rsidP="006A27D1" w:rsidR="009041F2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Nekretnina stečajnog dužnika navedena u stavku I. izreke unovčena je prema pravilima</w:t>
      </w:r>
      <w:r w:rsidR="009041F2">
        <w:rPr>
          <w:rFonts w:cs="Tahoma" w:hAnsi="Times New Roman" w:ascii="Times New Roman"/>
          <w:sz w:val="24"/>
        </w:rPr>
        <w:t xml:space="preserve"> iz članka 164. stavak 1. </w:t>
      </w:r>
      <w:r w:rsidR="009041F2" w:rsidRPr="009041F2">
        <w:rPr>
          <w:rFonts w:cs="Tahoma" w:hAnsi="Times New Roman" w:ascii="Times New Roman"/>
          <w:sz w:val="24"/>
        </w:rPr>
        <w:t>Stečajnog zakona (NN 44/96, 29/99, 129/00, 123/03, 82/06, 116/10, 25/12, 133/12 i 45/13 – odluka Ustavnog suda; nastavno: SZ)</w:t>
      </w:r>
      <w:r w:rsidR="009041F2">
        <w:rPr>
          <w:rFonts w:cs="Tahoma" w:hAnsi="Times New Roman" w:ascii="Times New Roman"/>
          <w:sz w:val="24"/>
        </w:rPr>
        <w:t xml:space="preserve"> na dražbi kod ovoga suda za iznos od </w:t>
      </w:r>
      <w:r w:rsidR="000028F6">
        <w:rPr>
          <w:rFonts w:cs="Tahoma" w:hAnsi="Times New Roman" w:ascii="Times New Roman"/>
          <w:sz w:val="24"/>
        </w:rPr>
        <w:t>1</w:t>
      </w:r>
      <w:r w:rsidR="009041F2">
        <w:rPr>
          <w:rFonts w:cs="Tahoma" w:hAnsi="Times New Roman" w:ascii="Times New Roman"/>
          <w:sz w:val="24"/>
        </w:rPr>
        <w:t>.</w:t>
      </w:r>
      <w:r w:rsidR="000028F6">
        <w:rPr>
          <w:rFonts w:cs="Tahoma" w:hAnsi="Times New Roman" w:ascii="Times New Roman"/>
          <w:sz w:val="24"/>
        </w:rPr>
        <w:t>700</w:t>
      </w:r>
      <w:r w:rsidR="009041F2">
        <w:rPr>
          <w:rFonts w:cs="Tahoma" w:hAnsi="Times New Roman" w:ascii="Times New Roman"/>
          <w:sz w:val="24"/>
        </w:rPr>
        <w:t xml:space="preserve">.000,00 kuna, nakon čega je održano ročite radi diobe kupovnine. </w:t>
      </w:r>
    </w:p>
    <w:p w:rsidRDefault="009041F2" w:rsidP="006A27D1" w:rsidR="009041F2">
      <w:pPr>
        <w:rPr>
          <w:rFonts w:cs="Tahoma" w:hAnsi="Times New Roman" w:ascii="Times New Roman"/>
          <w:sz w:val="24"/>
        </w:rPr>
      </w:pPr>
    </w:p>
    <w:p w:rsidRDefault="009041F2" w:rsidP="009041F2" w:rsidR="009041F2" w:rsidRPr="009041F2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Prema odredbi članka 164.a stavak 3. SZ, n</w:t>
      </w:r>
      <w:r w:rsidRPr="009041F2">
        <w:rPr>
          <w:rFonts w:cs="Tahoma" w:hAnsi="Times New Roman" w:ascii="Times New Roman"/>
          <w:sz w:val="24"/>
        </w:rPr>
        <w:t xml:space="preserve">akon što stečajni sudac u stečajnom postupku unovči stvar ili pravo na kojemu postoji razlučno pravo upisano u javnoj knjizi, on će iz iznosa ostvarenog prodajom 1. namiriti troškove unovčenja obračunate prema pravilima iz članka 170. ovoga Zakona, 2. namiriti tražbine razlučnih vjerovnika prema redoslijedu </w:t>
      </w:r>
      <w:r w:rsidRPr="009041F2">
        <w:rPr>
          <w:rFonts w:cs="Tahoma" w:hAnsi="Times New Roman" w:ascii="Times New Roman"/>
          <w:sz w:val="24"/>
        </w:rPr>
        <w:lastRenderedPageBreak/>
        <w:t>predviđenom pravilima ovršnog postupka i 3. preostali iznos predati stečajnom upravitelju za namirenje stečajnih vjerovnika.</w:t>
      </w:r>
    </w:p>
    <w:p w:rsidRDefault="009041F2" w:rsidP="006A27D1" w:rsidR="009041F2">
      <w:pPr>
        <w:rPr>
          <w:rFonts w:cs="Tahoma" w:hAnsi="Times New Roman" w:ascii="Times New Roman"/>
          <w:sz w:val="24"/>
        </w:rPr>
      </w:pPr>
    </w:p>
    <w:p w:rsidRDefault="006A27D1" w:rsidP="009041F2" w:rsidR="009041F2" w:rsidRPr="009041F2">
      <w:pPr>
        <w:rPr>
          <w:rFonts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hAnsi="Times New Roman" w:ascii="Times New Roman"/>
          <w:sz w:val="24"/>
        </w:rPr>
        <w:t>Troškovi utvrđivanja tražbine, koji obuhvaćaju troškove utvrđivanja istovjetnosti predmeta i prava na tom predmetu, sukladno članku 170. stavak 1. S</w:t>
      </w:r>
      <w:r w:rsidR="009041F2">
        <w:rPr>
          <w:rFonts w:hAnsi="Times New Roman" w:ascii="Times New Roman"/>
          <w:sz w:val="24"/>
        </w:rPr>
        <w:t xml:space="preserve">Z određuju </w:t>
      </w:r>
      <w:r w:rsidRPr="00847141">
        <w:rPr>
          <w:rFonts w:hAnsi="Times New Roman" w:ascii="Times New Roman"/>
          <w:sz w:val="24"/>
        </w:rPr>
        <w:t>se paušalno u iznosu od</w:t>
      </w:r>
      <w:r w:rsidR="00D008BE" w:rsidRPr="00847141">
        <w:rPr>
          <w:rFonts w:hAnsi="Times New Roman" w:ascii="Times New Roman"/>
          <w:sz w:val="24"/>
        </w:rPr>
        <w:t xml:space="preserve"> 5</w:t>
      </w:r>
      <w:r w:rsidR="009041F2">
        <w:rPr>
          <w:rFonts w:hAnsi="Times New Roman" w:ascii="Times New Roman"/>
          <w:sz w:val="24"/>
        </w:rPr>
        <w:t xml:space="preserve">% </w:t>
      </w:r>
      <w:r w:rsidR="00D008BE" w:rsidRPr="00847141">
        <w:rPr>
          <w:rFonts w:hAnsi="Times New Roman" w:ascii="Times New Roman"/>
          <w:sz w:val="24"/>
        </w:rPr>
        <w:t xml:space="preserve">od utrška, a </w:t>
      </w:r>
      <w:r w:rsidRPr="00847141">
        <w:rPr>
          <w:rFonts w:hAnsi="Times New Roman" w:ascii="Times New Roman"/>
          <w:sz w:val="24"/>
        </w:rPr>
        <w:t xml:space="preserve">prema odredbi članka 170. stavak 2. SZ troškovi unovčenja određuju se </w:t>
      </w:r>
      <w:r w:rsidR="00D008BE" w:rsidRPr="00847141">
        <w:rPr>
          <w:rFonts w:hAnsi="Times New Roman" w:ascii="Times New Roman"/>
          <w:sz w:val="24"/>
        </w:rPr>
        <w:t xml:space="preserve">također </w:t>
      </w:r>
      <w:r w:rsidRPr="00847141">
        <w:rPr>
          <w:rFonts w:hAnsi="Times New Roman" w:ascii="Times New Roman"/>
          <w:sz w:val="24"/>
        </w:rPr>
        <w:t>paušalno u iznosu od 5</w:t>
      </w:r>
      <w:r w:rsidR="009041F2">
        <w:rPr>
          <w:rFonts w:hAnsi="Times New Roman" w:ascii="Times New Roman"/>
          <w:sz w:val="24"/>
        </w:rPr>
        <w:t>%</w:t>
      </w:r>
      <w:r w:rsidR="00D008BE" w:rsidRPr="00847141">
        <w:rPr>
          <w:rFonts w:hAnsi="Times New Roman" w:ascii="Times New Roman"/>
          <w:sz w:val="24"/>
        </w:rPr>
        <w:t xml:space="preserve"> </w:t>
      </w:r>
      <w:r w:rsidRPr="00847141">
        <w:rPr>
          <w:rFonts w:hAnsi="Times New Roman" w:ascii="Times New Roman"/>
          <w:sz w:val="24"/>
        </w:rPr>
        <w:t xml:space="preserve">od utrška, </w:t>
      </w:r>
      <w:r w:rsidR="00253BE6" w:rsidRPr="00847141">
        <w:rPr>
          <w:rFonts w:hAnsi="Times New Roman" w:ascii="Times New Roman"/>
          <w:sz w:val="24"/>
        </w:rPr>
        <w:t>osim ako s</w:t>
      </w:r>
      <w:r w:rsidRPr="00847141">
        <w:rPr>
          <w:rFonts w:hAnsi="Times New Roman" w:ascii="Times New Roman"/>
          <w:sz w:val="24"/>
        </w:rPr>
        <w:t xml:space="preserve">u stvarno nastali troškovi znatno niži ili viši, odredit će se u stvarnoj visini. </w:t>
      </w:r>
      <w:r w:rsidR="009041F2" w:rsidRPr="009041F2">
        <w:rPr>
          <w:rFonts w:hAnsi="Times New Roman" w:ascii="Times New Roman"/>
          <w:sz w:val="24"/>
        </w:rPr>
        <w:t>Ako je zbog unovčenja stečajna masa opterećena porezom, iznos toga poreza pridodaje se troškovima unovčenja.</w:t>
      </w:r>
    </w:p>
    <w:p w:rsidRDefault="00253BE6" w:rsidP="006A27D1" w:rsidR="00253BE6" w:rsidRPr="00847141">
      <w:pPr>
        <w:rPr>
          <w:rFonts w:hAnsi="Times New Roman" w:ascii="Times New Roman"/>
          <w:sz w:val="24"/>
        </w:rPr>
      </w:pPr>
    </w:p>
    <w:p w:rsidRDefault="009041F2" w:rsidP="006A27D1" w:rsidR="009041F2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Stečajni upravitelj je podneskom (list 73</w:t>
      </w:r>
      <w:r w:rsidR="000028F6">
        <w:rPr>
          <w:rFonts w:hAnsi="Times New Roman" w:ascii="Times New Roman"/>
          <w:sz w:val="24"/>
        </w:rPr>
        <w:t>4</w:t>
      </w:r>
      <w:r>
        <w:rPr>
          <w:rFonts w:hAnsi="Times New Roman" w:ascii="Times New Roman"/>
          <w:sz w:val="24"/>
        </w:rPr>
        <w:t xml:space="preserve">) predočio obračun troškova paušalno 5% od utrška, odnosno </w:t>
      </w:r>
      <w:r w:rsidR="000028F6">
        <w:rPr>
          <w:rFonts w:hAnsi="Times New Roman" w:ascii="Times New Roman"/>
          <w:sz w:val="24"/>
        </w:rPr>
        <w:t>85.000,00 kn</w:t>
      </w:r>
      <w:r>
        <w:rPr>
          <w:rFonts w:hAnsi="Times New Roman" w:ascii="Times New Roman"/>
          <w:sz w:val="24"/>
        </w:rPr>
        <w:t xml:space="preserve"> + </w:t>
      </w:r>
      <w:r w:rsidR="000028F6">
        <w:rPr>
          <w:rFonts w:hAnsi="Times New Roman" w:ascii="Times New Roman"/>
          <w:sz w:val="24"/>
        </w:rPr>
        <w:t>85.000</w:t>
      </w:r>
      <w:r>
        <w:rPr>
          <w:rFonts w:hAnsi="Times New Roman" w:ascii="Times New Roman"/>
          <w:sz w:val="24"/>
        </w:rPr>
        <w:t xml:space="preserve">,00 kn te obračun PDV-a u iznosu od </w:t>
      </w:r>
      <w:r w:rsidR="000028F6">
        <w:rPr>
          <w:rFonts w:hAnsi="Times New Roman" w:ascii="Times New Roman"/>
          <w:sz w:val="24"/>
        </w:rPr>
        <w:t>5</w:t>
      </w:r>
      <w:r>
        <w:rPr>
          <w:rFonts w:hAnsi="Times New Roman" w:ascii="Times New Roman"/>
          <w:sz w:val="24"/>
        </w:rPr>
        <w:t>10.000,00 kuna, koji se pridodaje troškovima unovčenja.</w:t>
      </w:r>
    </w:p>
    <w:p w:rsidRDefault="009041F2" w:rsidP="006A27D1" w:rsidR="009041F2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9041F2" w:rsidP="006A27D1" w:rsidR="009041F2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Razlučni vjerovnik </w:t>
      </w:r>
      <w:r w:rsidR="00603AD5">
        <w:rPr>
          <w:rFonts w:hAnsi="Times New Roman" w:ascii="Times New Roman"/>
          <w:sz w:val="24"/>
        </w:rPr>
        <w:t xml:space="preserve">OTP banka Hrvatska d.d. </w:t>
      </w:r>
      <w:r>
        <w:rPr>
          <w:rFonts w:hAnsi="Times New Roman" w:ascii="Times New Roman"/>
          <w:sz w:val="24"/>
        </w:rPr>
        <w:t>predočio</w:t>
      </w:r>
      <w:r w:rsidR="00603AD5">
        <w:rPr>
          <w:rFonts w:hAnsi="Times New Roman" w:ascii="Times New Roman"/>
          <w:sz w:val="24"/>
        </w:rPr>
        <w:t xml:space="preserve"> je</w:t>
      </w:r>
      <w:r>
        <w:rPr>
          <w:rFonts w:hAnsi="Times New Roman" w:ascii="Times New Roman"/>
          <w:sz w:val="24"/>
        </w:rPr>
        <w:t xml:space="preserve"> obračun svoje tražbine koje na dan održavanja ročišta za diobu kupovnine 3. prosinca 2015. sveukupno iznosi 26.675.768,59 kuna (list 760).</w:t>
      </w:r>
    </w:p>
    <w:p w:rsidRDefault="009041F2" w:rsidP="006A27D1" w:rsidR="009041F2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9041F2" w:rsidP="006A27D1" w:rsidR="009041F2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603AD5">
        <w:rPr>
          <w:rFonts w:hAnsi="Times New Roman" w:ascii="Times New Roman"/>
          <w:sz w:val="24"/>
        </w:rPr>
        <w:t>Na ročištu je stečajni upravitelj ostao kod prethodno priloženog obračuna troškova a razlučni vjerovnik se suglasio da se obračun troškova odredi sukladno odredbama Stečajnog zakona s time da se usprotivio uračunavanju porezna na dodanu vrijednost u troškove unovčenja s tvrdnjom da se u konkretnom slučaju PDV ne plaća, u prilog čemu je dostavio i mišljenje Porezne uprave.</w:t>
      </w:r>
    </w:p>
    <w:p w:rsidRDefault="00603AD5" w:rsidP="006A27D1" w:rsidR="00603A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603AD5" w:rsidP="006A27D1" w:rsidR="00603A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B90208">
        <w:rPr>
          <w:rFonts w:hAnsi="Times New Roman" w:ascii="Times New Roman"/>
          <w:sz w:val="24"/>
        </w:rPr>
        <w:t>Budući da razlučni vjerovnik nije stavio prigovor niti predočio dokaze da bi stvarno nastali troškovi bili znatno niži, o</w:t>
      </w:r>
      <w:r>
        <w:rPr>
          <w:rFonts w:hAnsi="Times New Roman" w:ascii="Times New Roman"/>
          <w:sz w:val="24"/>
        </w:rPr>
        <w:t xml:space="preserve">vaj sud je prihvatio obračun troškova kako je predočen po stečajnom upravitelju, sukladno članku 170. stavak 1. i 2. SZ, </w:t>
      </w:r>
      <w:r w:rsidR="00B90208">
        <w:rPr>
          <w:rFonts w:hAnsi="Times New Roman" w:ascii="Times New Roman"/>
          <w:sz w:val="24"/>
        </w:rPr>
        <w:t>što</w:t>
      </w:r>
      <w:r>
        <w:rPr>
          <w:rFonts w:hAnsi="Times New Roman" w:ascii="Times New Roman"/>
          <w:sz w:val="24"/>
        </w:rPr>
        <w:t xml:space="preserve"> je bio i prijedlog razlučnog vjerovnika, u ukupnom paušalnom iznosu 5%+5% odnosno </w:t>
      </w:r>
      <w:r w:rsidR="000028F6">
        <w:rPr>
          <w:rFonts w:hAnsi="Times New Roman" w:ascii="Times New Roman"/>
          <w:sz w:val="24"/>
        </w:rPr>
        <w:t>170</w:t>
      </w:r>
      <w:r>
        <w:rPr>
          <w:rFonts w:hAnsi="Times New Roman" w:ascii="Times New Roman"/>
          <w:sz w:val="24"/>
        </w:rPr>
        <w:t xml:space="preserve">.000,00 kn, </w:t>
      </w:r>
      <w:r w:rsidR="008B07E9">
        <w:rPr>
          <w:rFonts w:hAnsi="Times New Roman" w:ascii="Times New Roman"/>
          <w:sz w:val="24"/>
        </w:rPr>
        <w:t xml:space="preserve">a </w:t>
      </w:r>
      <w:r w:rsidR="00B90208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>lijedom čega je odučeno kao u stavku I. i II. izreke.</w:t>
      </w:r>
    </w:p>
    <w:p w:rsidRDefault="009041F2" w:rsidP="006A27D1" w:rsidR="009041F2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B90208" w:rsidP="00B90208" w:rsidR="00B90208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cs="Arial" w:hAnsi="Times New Roman" w:ascii="Times New Roman"/>
          <w:sz w:val="24"/>
          <w:szCs w:val="24"/>
        </w:rPr>
        <w:tab/>
      </w:r>
      <w:r w:rsidR="005D0A35">
        <w:rPr>
          <w:rFonts w:cs="Arial" w:hAnsi="Times New Roman" w:ascii="Times New Roman"/>
          <w:sz w:val="24"/>
          <w:szCs w:val="24"/>
        </w:rPr>
        <w:t>Nadalje, p</w:t>
      </w:r>
      <w:r w:rsidR="002479F4" w:rsidRPr="00847141">
        <w:rPr>
          <w:rFonts w:hAnsi="Times New Roman" w:ascii="Times New Roman"/>
          <w:sz w:val="24"/>
        </w:rPr>
        <w:t xml:space="preserve">rema </w:t>
      </w:r>
      <w:r w:rsidR="006A27D1" w:rsidRPr="00847141">
        <w:rPr>
          <w:rFonts w:cs="Arial" w:hAnsi="Times New Roman" w:ascii="Times New Roman"/>
          <w:sz w:val="24"/>
        </w:rPr>
        <w:t>odredbi članka 170. stavak 2. Stečajnog zakona a</w:t>
      </w:r>
      <w:r w:rsidR="006A27D1" w:rsidRPr="00847141">
        <w:rPr>
          <w:rFonts w:hAnsi="Times New Roman" w:ascii="Times New Roman"/>
          <w:sz w:val="24"/>
        </w:rPr>
        <w:t>ko je zbog unovčenja stečajna masa opterećena porezom, iznos toga poreza pridodaje se troškovima unovčenja</w:t>
      </w:r>
      <w:r>
        <w:rPr>
          <w:rFonts w:hAnsi="Times New Roman" w:ascii="Times New Roman"/>
          <w:sz w:val="24"/>
        </w:rPr>
        <w:t>. Ovaj sud smatra da se u konkretnom slučaju postoji obveza plaćanja poreza na dodanu vrijednost budući da je, prvenstveno, već u zaključku o prodaji navedeno da je u cijenu nekretnine uračunat PDV, čemu razlučni vjerovnik nikada nije prigovorio i to osporio. Slijedom te činjenice, svaki potencijalni kupac</w:t>
      </w:r>
      <w:r w:rsidR="005D0A35">
        <w:rPr>
          <w:rFonts w:hAnsi="Times New Roman" w:ascii="Times New Roman"/>
          <w:sz w:val="24"/>
        </w:rPr>
        <w:t>, koji je u tzv. sustavu PDV-a,</w:t>
      </w:r>
      <w:r>
        <w:rPr>
          <w:rFonts w:hAnsi="Times New Roman" w:ascii="Times New Roman"/>
          <w:sz w:val="24"/>
        </w:rPr>
        <w:t xml:space="preserve"> na dražbi </w:t>
      </w:r>
      <w:r w:rsidR="005D0A35">
        <w:rPr>
          <w:rFonts w:hAnsi="Times New Roman" w:ascii="Times New Roman"/>
          <w:sz w:val="24"/>
        </w:rPr>
        <w:t xml:space="preserve">je </w:t>
      </w:r>
      <w:r>
        <w:rPr>
          <w:rFonts w:hAnsi="Times New Roman" w:ascii="Times New Roman"/>
          <w:sz w:val="24"/>
        </w:rPr>
        <w:t xml:space="preserve">donio </w:t>
      </w:r>
      <w:r w:rsidR="005D0A35">
        <w:rPr>
          <w:rFonts w:hAnsi="Times New Roman" w:ascii="Times New Roman"/>
          <w:sz w:val="24"/>
        </w:rPr>
        <w:t xml:space="preserve">poslovnu </w:t>
      </w:r>
      <w:r>
        <w:rPr>
          <w:rFonts w:hAnsi="Times New Roman" w:ascii="Times New Roman"/>
          <w:sz w:val="24"/>
        </w:rPr>
        <w:t xml:space="preserve">odluku o dražbovanju i visini ponuđene cijene, upravo kraj činjenice da mu je u slučaju dosude nekretnine u cijeni sadržan i </w:t>
      </w:r>
      <w:r w:rsidR="005D0A35">
        <w:rPr>
          <w:rFonts w:hAnsi="Times New Roman" w:ascii="Times New Roman"/>
          <w:sz w:val="24"/>
        </w:rPr>
        <w:t xml:space="preserve">PDV </w:t>
      </w:r>
      <w:r>
        <w:rPr>
          <w:rFonts w:hAnsi="Times New Roman" w:ascii="Times New Roman"/>
          <w:sz w:val="24"/>
        </w:rPr>
        <w:t xml:space="preserve">koji si ima pravo uračunati i odbiti kao predporez, sukladno članku  </w:t>
      </w:r>
      <w:r w:rsidR="005D0A35">
        <w:rPr>
          <w:rFonts w:hAnsi="Times New Roman" w:ascii="Times New Roman"/>
          <w:sz w:val="24"/>
        </w:rPr>
        <w:t>57. stavak 2. Zakona o porezu na dodanu vrijednost (NN 73/13 do 143/14), čime se za njega dakle i ekonomska cijena cjelokupne transakcije umanjuje, upravo za iznos toga poreza.</w:t>
      </w:r>
    </w:p>
    <w:p w:rsidRDefault="005D0A35" w:rsidP="00B90208" w:rsidR="005D0A3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5D0A35" w:rsidP="00B90208" w:rsidR="00A239DE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Pa i sam razlučni vjerovnik je sudu predočio elaborat o procjeni vrijednosti nekretnina koje su bile predmet prodaje, izrađen po OTP nekretnine d.o.o., dakle vlastite tvrtke-kćeri, u kojoj procjeni se nedvojbeno i jasno navodi da su sve cijene iskazana s uračunatim PDV-om</w:t>
      </w:r>
      <w:r w:rsidR="00A239DE">
        <w:rPr>
          <w:rFonts w:hAnsi="Times New Roman" w:ascii="Times New Roman"/>
          <w:sz w:val="24"/>
        </w:rPr>
        <w:t>. Na temelju navedenog elaborata</w:t>
      </w:r>
      <w:r w:rsidR="00861CCA">
        <w:rPr>
          <w:rFonts w:hAnsi="Times New Roman" w:ascii="Times New Roman"/>
          <w:sz w:val="24"/>
        </w:rPr>
        <w:t>, koji je razlučni vjerovnik podnio sudu,</w:t>
      </w:r>
      <w:r w:rsidR="00A239DE">
        <w:rPr>
          <w:rFonts w:hAnsi="Times New Roman" w:ascii="Times New Roman"/>
          <w:sz w:val="24"/>
        </w:rPr>
        <w:t xml:space="preserve"> sud je i utvrdio početne cijene nekretnina i sve jasno i nedvosmisleno naveo u zaključku o prodaji. </w:t>
      </w:r>
    </w:p>
    <w:p w:rsidRDefault="00A239DE" w:rsidP="00B90208" w:rsidR="00A239DE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A239DE" w:rsidP="00B90208" w:rsidR="005D0A3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Konačno, za razlučnog vjerovnika u konkretnom slučaju pitanje uračunavanja PDV-a </w:t>
      </w:r>
      <w:r w:rsidR="00861CCA">
        <w:rPr>
          <w:rFonts w:hAnsi="Times New Roman" w:ascii="Times New Roman"/>
          <w:sz w:val="24"/>
        </w:rPr>
        <w:lastRenderedPageBreak/>
        <w:t>(</w:t>
      </w:r>
      <w:r>
        <w:rPr>
          <w:rFonts w:hAnsi="Times New Roman" w:ascii="Times New Roman"/>
          <w:sz w:val="24"/>
        </w:rPr>
        <w:t>ili ne</w:t>
      </w:r>
      <w:r w:rsidR="00861CCA">
        <w:rPr>
          <w:rFonts w:hAnsi="Times New Roman" w:ascii="Times New Roman"/>
          <w:sz w:val="24"/>
        </w:rPr>
        <w:t>uračunavanja)</w:t>
      </w:r>
      <w:r>
        <w:rPr>
          <w:rFonts w:hAnsi="Times New Roman" w:ascii="Times New Roman"/>
          <w:sz w:val="24"/>
        </w:rPr>
        <w:t xml:space="preserve"> s ekonomske strane </w:t>
      </w:r>
      <w:r w:rsidR="00861CCA">
        <w:rPr>
          <w:rFonts w:hAnsi="Times New Roman" w:ascii="Times New Roman"/>
          <w:sz w:val="24"/>
        </w:rPr>
        <w:t xml:space="preserve">je </w:t>
      </w:r>
      <w:r>
        <w:rPr>
          <w:rFonts w:hAnsi="Times New Roman" w:ascii="Times New Roman"/>
          <w:sz w:val="24"/>
        </w:rPr>
        <w:t xml:space="preserve">potpuno irelevantno. Da se na nekretnine ne obračunava PDV, cijena bi bila umanjena upravo za taj iznos, pa bi i tražbina razlučnog vjerovnika bila namirena u tom umanjenom iznosu. U ovom slučaju, kada je PDV sadržan u cijeni, kupac je taj PDV platio te će ga stečajni upravitelj samo proslijediti Poreznoj upravi kao prihod državnog proračuna, s toga je taj porez također i posve neutralan za sve sudionike u transakciji. Kupac ga je platio ali ga ima pravo i odbiti kao pretporez, a razlučni vjerovnik i onako taj porez ne može dobiti kao u vidu uvećane kupovnine, jer na njega nema pravo – ako se plaća ide u državni proračun, ako se ne plaća, cijena je umanjena za taj iznos, a razlučni vjerovnik u svakom slučaju dobiva ono što ostane. </w:t>
      </w:r>
    </w:p>
    <w:p w:rsidRDefault="00B90208" w:rsidP="00B90208" w:rsidR="00B90208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861CCA" w:rsidP="00B90208" w:rsidR="00861CCA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028F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>ozivanje na mišljenje Porezne uprave sasvim je irelevatno</w:t>
      </w:r>
      <w:r w:rsidR="000028F6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jer sud sudi na temelju Ustava i zakona</w:t>
      </w:r>
      <w:r w:rsidR="000028F6">
        <w:rPr>
          <w:rFonts w:hAnsi="Times New Roman" w:ascii="Times New Roman"/>
          <w:sz w:val="24"/>
        </w:rPr>
        <w:t xml:space="preserve">, a svoje mišljenje obrazložio je kako je gore navedeno. </w:t>
      </w:r>
    </w:p>
    <w:p w:rsidRDefault="00861CCA" w:rsidP="00B90208" w:rsidR="00861CCA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</w:p>
    <w:p w:rsidRDefault="009E7F79" w:rsidP="00B90208" w:rsidR="009E7F79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 odlučeno je kao u izreci.</w:t>
      </w:r>
    </w:p>
    <w:p w:rsidRDefault="00861CCA" w:rsidP="00B90208" w:rsidR="00B90208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310AAD" w:rsidP="00310AAD" w:rsidR="00310AAD" w:rsidRPr="00847141">
      <w:pPr>
        <w:jc w:val="center"/>
        <w:rPr>
          <w:rFonts w:cs="Tahoma"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 xml:space="preserve">U </w:t>
      </w:r>
      <w:r w:rsidR="00F46AB7" w:rsidRPr="00847141">
        <w:rPr>
          <w:rFonts w:cs="Tahoma" w:hAnsi="Times New Roman" w:ascii="Times New Roman"/>
          <w:sz w:val="24"/>
        </w:rPr>
        <w:t>Zagrebu</w:t>
      </w:r>
      <w:r w:rsidRPr="00847141">
        <w:rPr>
          <w:rFonts w:cs="Tahoma" w:hAnsi="Times New Roman" w:ascii="Times New Roman"/>
          <w:sz w:val="24"/>
        </w:rPr>
        <w:t xml:space="preserve">, </w:t>
      </w:r>
      <w:r w:rsidR="009E7F79">
        <w:rPr>
          <w:rFonts w:cs="Tahoma" w:hAnsi="Times New Roman" w:ascii="Times New Roman"/>
          <w:sz w:val="24"/>
        </w:rPr>
        <w:t>3. prosinca 2015.</w:t>
      </w:r>
    </w:p>
    <w:p w:rsidRDefault="00310AAD" w:rsidP="00310AAD" w:rsidR="00310AAD" w:rsidRPr="00847141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847141">
      <w:pPr>
        <w:rPr>
          <w:rFonts w:cs="Tahoma"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="00F04195" w:rsidRPr="00847141">
        <w:rPr>
          <w:rFonts w:cs="Tahoma" w:hAnsi="Times New Roman" w:ascii="Times New Roman"/>
          <w:sz w:val="24"/>
        </w:rPr>
        <w:t xml:space="preserve">    </w:t>
      </w:r>
      <w:r w:rsidR="00F85EAB" w:rsidRPr="00847141">
        <w:rPr>
          <w:rFonts w:cs="Tahoma" w:hAnsi="Times New Roman" w:ascii="Times New Roman"/>
          <w:sz w:val="24"/>
        </w:rPr>
        <w:t xml:space="preserve">     </w:t>
      </w:r>
      <w:r w:rsidR="00A2168C" w:rsidRPr="00847141">
        <w:rPr>
          <w:rFonts w:cs="Tahoma" w:hAnsi="Times New Roman" w:ascii="Times New Roman"/>
          <w:sz w:val="24"/>
        </w:rPr>
        <w:t xml:space="preserve"> </w:t>
      </w:r>
      <w:r w:rsidR="00F70A23" w:rsidRPr="00847141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847141">
      <w:pPr>
        <w:rPr>
          <w:rFonts w:cs="Tahoma"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847141">
        <w:rPr>
          <w:rFonts w:cs="Tahoma" w:hAnsi="Times New Roman" w:ascii="Times New Roman"/>
          <w:sz w:val="24"/>
        </w:rPr>
        <w:tab/>
      </w:r>
      <w:r w:rsidR="00F85EAB" w:rsidRPr="00847141">
        <w:rPr>
          <w:rFonts w:cs="Tahoma" w:hAnsi="Times New Roman" w:ascii="Times New Roman"/>
          <w:sz w:val="24"/>
        </w:rPr>
        <w:t xml:space="preserve">  </w:t>
      </w:r>
      <w:r w:rsidR="00F70A23" w:rsidRPr="00847141">
        <w:rPr>
          <w:rFonts w:cs="Tahoma" w:hAnsi="Times New Roman" w:ascii="Times New Roman"/>
          <w:sz w:val="24"/>
        </w:rPr>
        <w:t>MIHAEL KOVAČIĆ</w:t>
      </w:r>
    </w:p>
    <w:p w:rsidRDefault="00310AAD" w:rsidP="00310AAD" w:rsidR="00310AAD" w:rsidRPr="00847141">
      <w:pPr>
        <w:rPr>
          <w:rFonts w:cs="Tahoma"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</w:r>
      <w:r w:rsidRPr="00847141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847141">
      <w:pPr>
        <w:rPr>
          <w:rFonts w:cs="Tahoma" w:hAnsi="Times New Roman" w:ascii="Times New Roman"/>
          <w:sz w:val="24"/>
        </w:rPr>
      </w:pPr>
    </w:p>
    <w:p w:rsidRDefault="00AA3290" w:rsidP="00310AAD" w:rsidR="00310AAD" w:rsidRPr="00847141">
      <w:pPr>
        <w:rPr>
          <w:rFonts w:cs="Tahoma"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>Pravna pouka:</w:t>
      </w:r>
    </w:p>
    <w:p w:rsidRDefault="009E7F79" w:rsidP="00310AAD" w:rsidR="00AA3290" w:rsidRPr="0084714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 ovo </w:t>
      </w:r>
      <w:r w:rsidR="00AA3290" w:rsidRPr="00847141">
        <w:rPr>
          <w:rFonts w:cs="Tahoma" w:hAnsi="Times New Roman" w:ascii="Times New Roman"/>
          <w:sz w:val="24"/>
        </w:rPr>
        <w:t>rješenj</w:t>
      </w:r>
      <w:r>
        <w:rPr>
          <w:rFonts w:cs="Tahoma" w:hAnsi="Times New Roman" w:ascii="Times New Roman"/>
          <w:sz w:val="24"/>
        </w:rPr>
        <w:t>e</w:t>
      </w:r>
      <w:r w:rsidR="00AA3290" w:rsidRPr="00847141">
        <w:rPr>
          <w:rFonts w:cs="Tahoma" w:hAnsi="Times New Roman" w:ascii="Times New Roman"/>
          <w:sz w:val="24"/>
        </w:rPr>
        <w:t xml:space="preserve"> može se izjaviti žalba u roku od osam dana</w:t>
      </w:r>
      <w:r w:rsidR="00F85EAB" w:rsidRPr="00847141">
        <w:rPr>
          <w:rFonts w:cs="Tahoma" w:hAnsi="Times New Roman" w:ascii="Times New Roman"/>
          <w:sz w:val="24"/>
        </w:rPr>
        <w:t xml:space="preserve"> a podnosi se ovome sudu u tri primjerka. </w:t>
      </w:r>
      <w:r>
        <w:rPr>
          <w:rFonts w:cs="Tahoma" w:hAnsi="Times New Roman" w:ascii="Times New Roman"/>
          <w:sz w:val="24"/>
        </w:rPr>
        <w:t>Žalba ne odgađa ovrhu rješenja (čl. 11. stavak 5. Z).</w:t>
      </w:r>
    </w:p>
    <w:p w:rsidRDefault="00AA3290" w:rsidP="00310AAD" w:rsidR="00AA3290" w:rsidRPr="00847141">
      <w:pPr>
        <w:rPr>
          <w:rFonts w:cs="Tahoma" w:hAnsi="Times New Roman" w:ascii="Times New Roman"/>
          <w:sz w:val="24"/>
        </w:rPr>
      </w:pPr>
    </w:p>
    <w:p w:rsidRDefault="00AA3290" w:rsidP="00310AAD" w:rsidR="00AA3290" w:rsidRPr="00847141">
      <w:pPr>
        <w:rPr>
          <w:rFonts w:cs="Tahoma" w:hAnsi="Times New Roman" w:ascii="Times New Roman"/>
          <w:sz w:val="24"/>
        </w:rPr>
      </w:pPr>
    </w:p>
    <w:p w:rsidRDefault="00F21106" w:rsidP="00310AAD" w:rsidR="00F21106" w:rsidRPr="00847141">
      <w:pPr>
        <w:rPr>
          <w:rFonts w:cs="Tahoma"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>DNA:</w:t>
      </w:r>
    </w:p>
    <w:p w:rsidRDefault="00AA3290" w:rsidP="00310AAD" w:rsidR="007D09CD" w:rsidRPr="009D471E">
      <w:pPr>
        <w:rPr>
          <w:rFonts w:cs="Tahoma" w:hAnsi="Times New Roman" w:ascii="Times New Roman"/>
          <w:sz w:val="24"/>
        </w:rPr>
      </w:pPr>
      <w:r w:rsidRPr="00847141">
        <w:rPr>
          <w:rFonts w:cs="Tahoma" w:hAnsi="Times New Roman" w:ascii="Times New Roman"/>
          <w:sz w:val="24"/>
        </w:rPr>
        <w:t>1</w:t>
      </w:r>
      <w:r w:rsidR="00310AAD" w:rsidRPr="00847141">
        <w:rPr>
          <w:rFonts w:cs="Tahoma" w:hAnsi="Times New Roman" w:ascii="Times New Roman"/>
          <w:sz w:val="24"/>
        </w:rPr>
        <w:t xml:space="preserve">. </w:t>
      </w:r>
      <w:r w:rsidR="007D09CD" w:rsidRPr="009D471E">
        <w:rPr>
          <w:rFonts w:cs="Tahoma" w:hAnsi="Times New Roman" w:ascii="Times New Roman"/>
          <w:sz w:val="24"/>
        </w:rPr>
        <w:t>Stečajn</w:t>
      </w:r>
      <w:r w:rsidR="00F21106" w:rsidRPr="009D471E">
        <w:rPr>
          <w:rFonts w:cs="Tahoma" w:hAnsi="Times New Roman" w:ascii="Times New Roman"/>
          <w:sz w:val="24"/>
        </w:rPr>
        <w:t>om</w:t>
      </w:r>
      <w:r w:rsidR="007D09CD" w:rsidRPr="009D471E">
        <w:rPr>
          <w:rFonts w:cs="Tahoma" w:hAnsi="Times New Roman" w:ascii="Times New Roman"/>
          <w:sz w:val="24"/>
        </w:rPr>
        <w:t xml:space="preserve"> upravitelj</w:t>
      </w:r>
      <w:r w:rsidR="00F21106" w:rsidRPr="009D471E">
        <w:rPr>
          <w:rFonts w:cs="Tahoma" w:hAnsi="Times New Roman" w:ascii="Times New Roman"/>
          <w:sz w:val="24"/>
        </w:rPr>
        <w:t xml:space="preserve">u, osobno </w:t>
      </w:r>
    </w:p>
    <w:p w:rsidRDefault="00F21106" w:rsidP="009D471E" w:rsidR="009D471E" w:rsidRPr="009D471E">
      <w:pPr>
        <w:rPr>
          <w:rFonts w:cs="Tahoma" w:hAnsi="Times New Roman" w:ascii="Times New Roman"/>
          <w:i/>
          <w:sz w:val="24"/>
        </w:rPr>
      </w:pPr>
      <w:r w:rsidRPr="009D471E">
        <w:rPr>
          <w:rFonts w:cs="Tahoma" w:hAnsi="Times New Roman" w:ascii="Times New Roman"/>
          <w:i/>
          <w:sz w:val="24"/>
        </w:rPr>
        <w:t xml:space="preserve">    Razlučnim vjerovnicima:</w:t>
      </w:r>
    </w:p>
    <w:p w:rsidRDefault="009D471E" w:rsidP="009D471E" w:rsidR="009D471E" w:rsidRPr="009D471E">
      <w:pPr>
        <w:rPr>
          <w:rFonts w:cs="Tahoma" w:hAnsi="Times New Roman" w:ascii="Times New Roman"/>
          <w:sz w:val="24"/>
        </w:rPr>
      </w:pPr>
      <w:r w:rsidRPr="009D471E">
        <w:rPr>
          <w:rFonts w:cs="Tahoma" w:hAnsi="Times New Roman" w:ascii="Times New Roman"/>
          <w:sz w:val="24"/>
        </w:rPr>
        <w:t>2. OTP banka</w:t>
      </w:r>
      <w:r>
        <w:rPr>
          <w:rFonts w:cs="Tahoma" w:hAnsi="Times New Roman" w:ascii="Times New Roman"/>
          <w:sz w:val="24"/>
        </w:rPr>
        <w:t xml:space="preserve"> Hrvatska</w:t>
      </w:r>
      <w:r w:rsidRPr="009D471E">
        <w:rPr>
          <w:rFonts w:cs="Tahoma" w:hAnsi="Times New Roman" w:ascii="Times New Roman"/>
          <w:sz w:val="24"/>
        </w:rPr>
        <w:t xml:space="preserve"> d.d. Zadar, po pun. OD Žurić i partneri, Zagreb</w:t>
      </w:r>
    </w:p>
    <w:p w:rsidRDefault="009D471E" w:rsidP="009D471E" w:rsidR="009D471E" w:rsidRPr="009D471E">
      <w:pPr>
        <w:rPr>
          <w:rFonts w:cs="Tahoma" w:hAnsi="Times New Roman" w:ascii="Times New Roman"/>
          <w:sz w:val="24"/>
        </w:rPr>
      </w:pPr>
      <w:r w:rsidRPr="009D471E">
        <w:rPr>
          <w:rFonts w:cs="Tahoma" w:hAnsi="Times New Roman" w:ascii="Times New Roman"/>
          <w:sz w:val="24"/>
        </w:rPr>
        <w:t>3.</w:t>
      </w:r>
      <w:r>
        <w:rPr>
          <w:rFonts w:cs="Tahoma" w:hAnsi="Times New Roman" w:ascii="Times New Roman"/>
          <w:sz w:val="24"/>
        </w:rPr>
        <w:t xml:space="preserve"> </w:t>
      </w:r>
      <w:r w:rsidRPr="009D471E">
        <w:rPr>
          <w:rFonts w:cs="Tahoma" w:hAnsi="Times New Roman" w:ascii="Times New Roman"/>
          <w:sz w:val="24"/>
        </w:rPr>
        <w:t>Republika Hrvatska, po zz. Županijskom državnom odvjetništvu u Sisku</w:t>
      </w:r>
    </w:p>
    <w:p w:rsidRDefault="009D471E" w:rsidP="009D471E" w:rsidR="009D471E" w:rsidRPr="009D471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4</w:t>
      </w:r>
      <w:r w:rsidRPr="009D471E">
        <w:rPr>
          <w:rFonts w:cs="Tahoma" w:hAnsi="Times New Roman" w:ascii="Times New Roman"/>
          <w:sz w:val="24"/>
        </w:rPr>
        <w:t>. e-Oglasna ploča suda, ovdje</w:t>
      </w:r>
    </w:p>
    <w:p w:rsidRDefault="009D1A62" w:rsidP="00310AAD" w:rsidR="009D1A62" w:rsidRPr="009D471E">
      <w:pPr>
        <w:rPr>
          <w:rFonts w:cs="Tahoma" w:hAnsi="Times New Roman" w:ascii="Times New Roman"/>
          <w:sz w:val="24"/>
        </w:rPr>
      </w:pPr>
    </w:p>
    <w:p w:rsidRDefault="009D1A62" w:rsidP="00310AAD" w:rsidR="009D1A62" w:rsidRPr="00847141">
      <w:pPr>
        <w:rPr>
          <w:rFonts w:cs="Tahoma" w:hAnsi="Times New Roman" w:ascii="Times New Roman"/>
          <w:szCs w:val="22"/>
        </w:rPr>
      </w:pPr>
      <w:r w:rsidRPr="00847141">
        <w:rPr>
          <w:rFonts w:cs="Tahoma" w:hAnsi="Times New Roman" w:ascii="Times New Roman"/>
          <w:szCs w:val="22"/>
        </w:rPr>
        <w:t>NK:</w:t>
      </w:r>
    </w:p>
    <w:p w:rsidRDefault="009D1A62" w:rsidP="00310AAD" w:rsidR="009D1A62" w:rsidRPr="00847141">
      <w:pPr>
        <w:rPr>
          <w:rFonts w:cs="Tahoma" w:hAnsi="Times New Roman" w:ascii="Times New Roman"/>
          <w:szCs w:val="22"/>
        </w:rPr>
      </w:pPr>
      <w:r w:rsidRPr="00847141">
        <w:rPr>
          <w:rFonts w:cs="Tahoma" w:hAnsi="Times New Roman" w:ascii="Times New Roman"/>
          <w:szCs w:val="22"/>
        </w:rPr>
        <w:t>1. Nepravomoćno</w:t>
      </w:r>
    </w:p>
    <w:p w:rsidRDefault="009D1A62" w:rsidP="00310AAD" w:rsidR="009D1A62" w:rsidRPr="00847141">
      <w:pPr>
        <w:rPr>
          <w:rFonts w:cs="Tahoma" w:hAnsi="Times New Roman" w:ascii="Times New Roman"/>
          <w:szCs w:val="22"/>
        </w:rPr>
      </w:pPr>
      <w:r w:rsidRPr="00847141">
        <w:rPr>
          <w:rFonts w:cs="Tahoma" w:hAnsi="Times New Roman" w:ascii="Times New Roman"/>
          <w:szCs w:val="22"/>
        </w:rPr>
        <w:t>2. Kal. 15 d.</w:t>
      </w:r>
    </w:p>
    <w:p w:rsidRDefault="009D1A62" w:rsidP="00310AAD" w:rsidR="009D1A62" w:rsidRPr="00847141">
      <w:pPr>
        <w:rPr>
          <w:rFonts w:cs="Tahoma" w:hAnsi="Times New Roman" w:ascii="Times New Roman"/>
          <w:szCs w:val="22"/>
        </w:rPr>
      </w:pPr>
    </w:p>
    <w:p w:rsidRDefault="009D1A62" w:rsidP="00310AAD" w:rsidR="009D1A62" w:rsidRPr="00847141">
      <w:pPr>
        <w:rPr>
          <w:rFonts w:hAnsi="Times New Roman" w:ascii="Times New Roman"/>
          <w:szCs w:val="22"/>
        </w:rPr>
      </w:pPr>
      <w:r w:rsidRPr="00847141">
        <w:rPr>
          <w:rFonts w:cs="Tahoma" w:hAnsi="Times New Roman" w:ascii="Times New Roman"/>
          <w:szCs w:val="22"/>
        </w:rPr>
        <w:t xml:space="preserve">            Z, </w:t>
      </w:r>
      <w:r w:rsidRPr="00847141">
        <w:rPr>
          <w:rFonts w:cs="Tahoma" w:hAnsi="Times New Roman" w:ascii="Times New Roman"/>
          <w:szCs w:val="22"/>
        </w:rPr>
        <w:fldChar w:fldCharType="begin"/>
      </w:r>
      <w:r w:rsidRPr="00847141">
        <w:rPr>
          <w:rFonts w:cs="Tahoma" w:hAnsi="Times New Roman" w:ascii="Times New Roman"/>
          <w:szCs w:val="22"/>
        </w:rPr>
        <w:instrText xml:space="preserve"> TIME \@ "dd.MM.yy" </w:instrText>
      </w:r>
      <w:r w:rsidRPr="00847141">
        <w:rPr>
          <w:rFonts w:cs="Tahoma" w:hAnsi="Times New Roman" w:ascii="Times New Roman"/>
          <w:szCs w:val="22"/>
        </w:rPr>
        <w:fldChar w:fldCharType="separate"/>
      </w:r>
      <w:r w:rsidR="00922737">
        <w:rPr>
          <w:rFonts w:cs="Tahoma" w:hAnsi="Times New Roman" w:ascii="Times New Roman"/>
          <w:noProof/>
          <w:szCs w:val="22"/>
        </w:rPr>
        <w:t>21.12.15</w:t>
      </w:r>
      <w:r w:rsidRPr="00847141">
        <w:rPr>
          <w:rFonts w:cs="Tahoma" w:hAnsi="Times New Roman" w:ascii="Times New Roman"/>
          <w:szCs w:val="22"/>
        </w:rPr>
        <w:fldChar w:fldCharType="end"/>
      </w:r>
      <w:r w:rsidRPr="00847141">
        <w:rPr>
          <w:rFonts w:cs="Tahoma" w:hAnsi="Times New Roman" w:ascii="Times New Roman"/>
          <w:szCs w:val="22"/>
        </w:rPr>
        <w:t>.    Sudac:</w:t>
      </w:r>
    </w:p>
    <w:sectPr w:rsidSect="00EA52A1" w:rsidR="009D1A62" w:rsidRPr="0084714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F93" w:rsidR="00EB4F93">
      <w:r>
        <w:separator/>
      </w:r>
    </w:p>
  </w:endnote>
  <w:endnote w:id="0" w:type="continuationSeparator">
    <w:p w:rsidRDefault="00EB4F93" w:rsidR="00EB4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F93" w:rsidR="00EB4F93">
      <w:r>
        <w:separator/>
      </w:r>
    </w:p>
  </w:footnote>
  <w:footnote w:id="0" w:type="continuationSeparator">
    <w:p w:rsidRDefault="00EB4F93" w:rsidR="00EB4F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922737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478A9" w:rsidR="00CC2DBD" w:rsidRPr="000A5A68">
    <w:pPr>
      <w:jc w:val="right"/>
      <w:rPr>
        <w:rFonts w:hAnsi="Calibri" w:ascii="Calibri"/>
        <w:szCs w:val="22"/>
      </w:rPr>
    </w:pPr>
    <w:r w:rsidRPr="00F85EAB">
      <w:rPr>
        <w:rFonts w:hAnsi="Times New Roman" w:ascii="Times New Roman"/>
        <w:szCs w:val="22"/>
      </w:rPr>
      <w:t>3 St-</w:t>
    </w:r>
    <w:r>
      <w:rPr>
        <w:rFonts w:hAnsi="Times New Roman" w:ascii="Times New Roman"/>
        <w:szCs w:val="22"/>
      </w:rPr>
      <w:t>69/12</w:t>
    </w:r>
  </w:p>
  <w:p w:rsidRDefault="00CC2DBD" w:rsidR="00CC2DBD">
    <w:pPr>
      <w:pStyle w:val="Zaglavlje"/>
    </w:pPr>
  </w:p>
  <w:p w:rsidRDefault="00CC2DBD" w:rsidR="00CC2D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1"/>
  </w:num>
  <w:num w:numId="9">
    <w:abstractNumId w:val="0"/>
  </w:num>
  <w:num w:numId="10">
    <w:abstractNumId w:val="24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9"/>
  </w:num>
  <w:num w:numId="24">
    <w:abstractNumId w:val="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6E3"/>
    <w:rsid w:val="00001B5A"/>
    <w:rsid w:val="00001B6D"/>
    <w:rsid w:val="000028F6"/>
    <w:rsid w:val="000127F5"/>
    <w:rsid w:val="0001639B"/>
    <w:rsid w:val="00037791"/>
    <w:rsid w:val="00062DD1"/>
    <w:rsid w:val="00070CB4"/>
    <w:rsid w:val="000764D8"/>
    <w:rsid w:val="00093E91"/>
    <w:rsid w:val="000A046A"/>
    <w:rsid w:val="000A5A68"/>
    <w:rsid w:val="000D010B"/>
    <w:rsid w:val="0010635B"/>
    <w:rsid w:val="001165B7"/>
    <w:rsid w:val="001241C1"/>
    <w:rsid w:val="00153260"/>
    <w:rsid w:val="00164FDA"/>
    <w:rsid w:val="001658FE"/>
    <w:rsid w:val="00177A30"/>
    <w:rsid w:val="001D52CD"/>
    <w:rsid w:val="001E575C"/>
    <w:rsid w:val="00210D63"/>
    <w:rsid w:val="0024257C"/>
    <w:rsid w:val="00242BFC"/>
    <w:rsid w:val="002479F4"/>
    <w:rsid w:val="00253BE6"/>
    <w:rsid w:val="002705A4"/>
    <w:rsid w:val="00275271"/>
    <w:rsid w:val="00296403"/>
    <w:rsid w:val="002B2A2A"/>
    <w:rsid w:val="002C1105"/>
    <w:rsid w:val="002D0808"/>
    <w:rsid w:val="00310AAD"/>
    <w:rsid w:val="00317346"/>
    <w:rsid w:val="00317DF9"/>
    <w:rsid w:val="00334965"/>
    <w:rsid w:val="003362FF"/>
    <w:rsid w:val="00337EE1"/>
    <w:rsid w:val="00351DC4"/>
    <w:rsid w:val="00360318"/>
    <w:rsid w:val="00361D0C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38AD"/>
    <w:rsid w:val="004E707E"/>
    <w:rsid w:val="004F4D02"/>
    <w:rsid w:val="005054F0"/>
    <w:rsid w:val="00506539"/>
    <w:rsid w:val="0054174B"/>
    <w:rsid w:val="005419C8"/>
    <w:rsid w:val="0057341F"/>
    <w:rsid w:val="00593FFA"/>
    <w:rsid w:val="005A4811"/>
    <w:rsid w:val="005B00EE"/>
    <w:rsid w:val="005D01A9"/>
    <w:rsid w:val="005D0A35"/>
    <w:rsid w:val="005F64F4"/>
    <w:rsid w:val="006008F9"/>
    <w:rsid w:val="00603AD5"/>
    <w:rsid w:val="006071CE"/>
    <w:rsid w:val="00642359"/>
    <w:rsid w:val="006669E4"/>
    <w:rsid w:val="006A27D1"/>
    <w:rsid w:val="006B72D9"/>
    <w:rsid w:val="006C0F1C"/>
    <w:rsid w:val="006D52C1"/>
    <w:rsid w:val="006E1347"/>
    <w:rsid w:val="006E52BB"/>
    <w:rsid w:val="0070227B"/>
    <w:rsid w:val="007160D0"/>
    <w:rsid w:val="00736971"/>
    <w:rsid w:val="007A5C04"/>
    <w:rsid w:val="007B75AF"/>
    <w:rsid w:val="007D09CD"/>
    <w:rsid w:val="007E0A65"/>
    <w:rsid w:val="007E3B92"/>
    <w:rsid w:val="007F048E"/>
    <w:rsid w:val="008217D5"/>
    <w:rsid w:val="00847141"/>
    <w:rsid w:val="00861CCA"/>
    <w:rsid w:val="008A516D"/>
    <w:rsid w:val="008B07E9"/>
    <w:rsid w:val="008B5D0E"/>
    <w:rsid w:val="008B6BCE"/>
    <w:rsid w:val="008C4232"/>
    <w:rsid w:val="008F7361"/>
    <w:rsid w:val="009041F2"/>
    <w:rsid w:val="00922737"/>
    <w:rsid w:val="009260C2"/>
    <w:rsid w:val="00940327"/>
    <w:rsid w:val="00953772"/>
    <w:rsid w:val="00957E52"/>
    <w:rsid w:val="00971D49"/>
    <w:rsid w:val="00973546"/>
    <w:rsid w:val="00982ABB"/>
    <w:rsid w:val="009918A7"/>
    <w:rsid w:val="009D1A62"/>
    <w:rsid w:val="009D471E"/>
    <w:rsid w:val="009E7F79"/>
    <w:rsid w:val="009F6435"/>
    <w:rsid w:val="00A2168C"/>
    <w:rsid w:val="00A239DE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90208"/>
    <w:rsid w:val="00BB0F80"/>
    <w:rsid w:val="00BC16CB"/>
    <w:rsid w:val="00BC429A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C2DBD"/>
    <w:rsid w:val="00CD083C"/>
    <w:rsid w:val="00CE4D39"/>
    <w:rsid w:val="00CF419D"/>
    <w:rsid w:val="00CF57A2"/>
    <w:rsid w:val="00D008BE"/>
    <w:rsid w:val="00D046E3"/>
    <w:rsid w:val="00D07094"/>
    <w:rsid w:val="00D138CB"/>
    <w:rsid w:val="00D3412F"/>
    <w:rsid w:val="00D46DA4"/>
    <w:rsid w:val="00D54DB0"/>
    <w:rsid w:val="00D80F9A"/>
    <w:rsid w:val="00DB3CDF"/>
    <w:rsid w:val="00DB5644"/>
    <w:rsid w:val="00DC1312"/>
    <w:rsid w:val="00DD478F"/>
    <w:rsid w:val="00DE3115"/>
    <w:rsid w:val="00E066CE"/>
    <w:rsid w:val="00E076E3"/>
    <w:rsid w:val="00E13F3C"/>
    <w:rsid w:val="00E24AF4"/>
    <w:rsid w:val="00E331EA"/>
    <w:rsid w:val="00E3371F"/>
    <w:rsid w:val="00E33BA1"/>
    <w:rsid w:val="00E47842"/>
    <w:rsid w:val="00E478A9"/>
    <w:rsid w:val="00E50768"/>
    <w:rsid w:val="00E550C3"/>
    <w:rsid w:val="00E65AB9"/>
    <w:rsid w:val="00E70779"/>
    <w:rsid w:val="00E82CB9"/>
    <w:rsid w:val="00E9081A"/>
    <w:rsid w:val="00EA52A1"/>
    <w:rsid w:val="00EA6308"/>
    <w:rsid w:val="00EB4F93"/>
    <w:rsid w:val="00EF42CF"/>
    <w:rsid w:val="00F04195"/>
    <w:rsid w:val="00F126DF"/>
    <w:rsid w:val="00F14B88"/>
    <w:rsid w:val="00F21106"/>
    <w:rsid w:val="00F35635"/>
    <w:rsid w:val="00F46AB7"/>
    <w:rsid w:val="00F478FA"/>
    <w:rsid w:val="00F57937"/>
    <w:rsid w:val="00F61A18"/>
    <w:rsid w:val="00F65EB1"/>
    <w:rsid w:val="00F70A23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BC16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16C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2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73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BC16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16C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2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73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samo III svežanj u kalendaru - ostali u referadi</izvorni_sadrzaj>
    <derivirana_varijabla naziv="DomainObject.Predmet.Opis_1">samo III svežanj u kalendaru - ostali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St-69/2012</izvorni_sadrzaj>
    <derivirana_varijabla naziv="DomainObject.Predmet.OznakaBroj_1">St-69/2012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St-5/10 obustava prethodnog postupka
II dio spisa od lista 259</izvorni_sadrzaj>
    <derivirana_varijabla naziv="DomainObject.Predmet.PrimjedbaSuca_1">Veza: St-5/10 obustava prethodnog postupka
II dio spisa od lista 259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PLEPER, društvo s ograničenom odgovornošću za proizvodnju, trgovinu i usluge - u stečaju</izvorni_sadrzaj>
    <derivirana_varijabla naziv="DomainObject.Predmet.ProtustrankaFormated_1">  PLEPER, društvo s ograničenom odgovornošću za proizvodnju, trgovinu i usluge - u stečaju</derivirana_varijabla>
  </DomainObject.Predmet.ProtustrankaFormated>
  <DomainObject.Predmet.ProtustrankaFormatedOIB>
    <izvorni_sadrzaj>  PLEPER, društvo s ograničenom odgovornošću za proizvodnju, trgovinu i usluge - u stečaju, OIB 44707350008</izvorni_sadrzaj>
    <derivirana_varijabla naziv="DomainObject.Predmet.ProtustrankaFormatedOIB_1">  PLEPER, društvo s ograničenom odgovornošću za proizvodnju, trgovinu i usluge - u stečaju, OIB 44707350008</derivirana_varijabla>
  </DomainObject.Predmet.ProtustrankaFormatedOIB>
  <DomainObject.Predmet.ProtustrankaFormatedWithAdress>
    <izvorni_sadrzaj> PLEPER, društvo s ograničenom odgovornošću za proizvodnju, trgovinu i usluge - u stečaju, Zagrebačka 97, Brestača</izvorni_sadrzaj>
    <derivirana_varijabla naziv="DomainObject.Predmet.ProtustrankaFormatedWithAdress_1"> PLEPER, društvo s ograničenom odgovornošću za proizvodnju, trgovinu i usluge - u stečaju, Zagrebačka 97, Brestača</derivirana_varijabla>
  </DomainObject.Predmet.ProtustrankaFormatedWithAdress>
  <DomainObject.Predmet.ProtustrankaFormatedWithAdressOIB>
    <izvorni_sadrzaj> PLEPER, društvo s ograničenom odgovornošću za proizvodnju, trgovinu i usluge - u stečaju, OIB 44707350008, Zagrebačka 97, Brestača</izvorni_sadrzaj>
    <derivirana_varijabla naziv="DomainObject.Predmet.ProtustrankaFormatedWithAdressOIB_1"> PLEPER, društvo s ograničenom odgovornošću za proizvodnju, trgovinu i usluge - u stečaju, OIB 44707350008, Zagrebačka 97, Brestača</derivirana_varijabla>
  </DomainObject.Predmet.ProtustrankaFormatedWithAdressOIB>
  <DomainObject.Predmet.ProtustrankaWithAdress>
    <izvorni_sadrzaj>PLEPER, društvo s ograničenom odgovornošću za proizvodnju, trgovinu i usluge - u stečaju Zagrebačka 97, Brestača</izvorni_sadrzaj>
    <derivirana_varijabla naziv="DomainObject.Predmet.ProtustrankaWithAdress_1">PLEPER, društvo s ograničenom odgovornošću za proizvodnju, trgovinu i usluge - u stečaju Zagrebačka 97, Brestača</derivirana_varijabla>
  </DomainObject.Predmet.ProtustrankaWithAdress>
  <DomainObject.Predmet.ProtustrankaWithAdressOIB>
    <izvorni_sadrzaj>PLEPER, društvo s ograničenom odgovornošću za proizvodnju, trgovinu i usluge - u stečaju, OIB 44707350008, Zagrebačka 97, Brestača</izvorni_sadrzaj>
    <derivirana_varijabla naziv="DomainObject.Predmet.ProtustrankaWithAdressOIB_1">PLEPER, društvo s ograničenom odgovornošću za proizvodnju, trgovinu i usluge - u stečaju, OIB 44707350008, Zagrebačka 97, Brestača</derivirana_varijabla>
  </DomainObject.Predmet.ProtustrankaWithAdressOIB>
  <DomainObject.Predmet.ProtustrankaNazivFormated>
    <izvorni_sadrzaj>PLEPER, društvo s ograničenom odgovornošću za proizvodnju, trgovinu i usluge - u stečaju</izvorni_sadrzaj>
    <derivirana_varijabla naziv="DomainObject.Predmet.ProtustrankaNazivFormated_1">PLEPER, društvo s ograničenom odgovornošću za proizvodnju, trgovinu i usluge - u stečaju</derivirana_varijabla>
  </DomainObject.Predmet.ProtustrankaNazivFormated>
  <DomainObject.Predmet.ProtustrankaNazivFormatedOIB>
    <izvorni_sadrzaj>PLEPER, društvo s ograničenom odgovornošću za proizvodnju, trgovinu i usluge - u stečaju, OIB 44707350008</izvorni_sadrzaj>
    <derivirana_varijabla naziv="DomainObject.Predmet.ProtustrankaNazivFormatedOIB_1">PLEPER, društvo s ograničenom odgovornošću za proizvodnju, trgovinu i usluge - u stečaju, OIB 44707350008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izvorni_sadrzaj>
    <derivirana_varijabla naziv="DomainObject.Predmet.StrankaFormated_1"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derivirana_varijabla>
  </DomainObject.Predmet.StrankaFormated>
  <DomainObject.Predmet.StrankaFormatedOIB>
    <izvorni_sadrzaj>  RH, MF, Porezna uprava Sisak; VJEROVNICI; NEVENKA BURAI; ŽELJKO MAČEŠIĆ JURINA; MARIO BOGIĆ; IVAN STOJANOVIĆ; RENATA BURAI; Sebastijan Krasniki; AUTO KREŠO, OIB 10068907077; MEHANIKA ELEKTRONIKA, OIB 44579903781;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NEKRETNINE, OIB 82992431709</izvorni_sadrzaj>
    <derivirana_varijabla naziv="DomainObject.Predmet.StrankaFormatedOIB_1">  RH, MF, Porezna uprava Sisak; VJEROVNICI; NEVENKA BURAI; ŽELJKO MAČEŠIĆ JURINA; MARIO BOGIĆ; IVAN STOJANOVIĆ; RENATA BURAI; Sebastijan Krasniki; AUTO KREŠO, OIB 10068907077; MEHANIKA ELEKTRONIKA, OIB 44579903781;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NEKRETNINE, OIB 82992431709</derivirana_varijabla>
  </DomainObject.Predmet.StrankaFormatedOIB>
  <DomainObject.Predmet.StrankaFormatedWithAdress>
    <izvorni_sadrzaj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izvorni_sadrzaj>
    <derivirana_varijabla naziv="DomainObject.Predmet.StrankaFormatedWithAdress_1"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derivirana_varijabla>
  </DomainObject.Predmet.StrankaFormatedWithAdress>
  <DomainObject.Predmet.StrankaFormatedWithAdressOIB>
    <izvorni_sadrzaj> RH, MF, Porezna uprava Sisak, Sisak; VJEROVNICI; NEVENKA BURAI; ŽELJKO MAČEŠIĆ JURINA; MARIO BOGIĆ; IVAN STOJANOVIĆ; RENATA BURAI; Sebastijan Krasniki; AUTO KREŠO, OIB 10068907077; MEHANIKA ELEKTRONIKA, OIB 44579903781;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NEKRETNINE, OIB 82992431709</izvorni_sadrzaj>
    <derivirana_varijabla naziv="DomainObject.Predmet.StrankaFormatedWithAdressOIB_1"> RH, MF, Porezna uprava Sisak, Sisak; VJEROVNICI; NEVENKA BURAI; ŽELJKO MAČEŠIĆ JURINA; MARIO BOGIĆ; IVAN STOJANOVIĆ; RENATA BURAI; Sebastijan Krasniki; AUTO KREŠO, OIB 10068907077; MEHANIKA ELEKTRONIKA, OIB 44579903781;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NEKRETNINE, OIB 82992431709</derivirana_varijabla>
  </DomainObject.Predmet.StrankaFormatedWithAdressOIB>
  <DomainObject.Predmet.StrankaWithAdress>
    <izvorni_sadrzaj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izvorni_sadrzaj>
    <derivirana_varijabla naziv="DomainObject.Predmet.StrankaWithAdress_1"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derivirana_varijabla>
  </DomainObject.Predmet.StrankaWithAdress>
  <DomainObject.Predmet.StrankaWithAdressOIB>
    <izvorni_sadrzaj>RH, MF, Porezna uprava Sisak, Sisak,VJEROVNICI,NEVENKA BURAI,ŽELJKO MAČEŠIĆ JURINA,MARIO BOGIĆ,IVAN STOJANOVIĆ,RENATA BURAI,Sebastijan Krasniki,AUTO KREŠO, OIB 10068907077,MEHANIKA ELEKTRONIKA, OIB 44579903781,Caro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NEKRETNINE, OIB 82992431709</izvorni_sadrzaj>
    <derivirana_varijabla naziv="DomainObject.Predmet.StrankaWithAdressOIB_1">RH, MF, Porezna uprava Sisak, Sisak,VJEROVNICI,NEVENKA BURAI,ŽELJKO MAČEŠIĆ JURINA,MARIO BOGIĆ,IVAN STOJANOVIĆ,RENATA BURAI,Sebastijan Krasniki,AUTO KREŠO, OIB 10068907077,MEHANIKA ELEKTRONIKA, OIB 44579903781,Caro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NEKRETNINE, OIB 82992431709</derivirana_varijabla>
  </DomainObject.Predmet.StrankaWithAdressOIB>
  <DomainObject.Predmet.StrankaNazivFormated>
    <izvorni_sadrzaj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izvorni_sadrzaj>
    <derivirana_varijabla naziv="DomainObject.Predmet.StrankaNazivFormated_1"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derivirana_varijabla>
  </DomainObject.Predmet.StrankaNazivFormated>
  <DomainObject.Predmet.StrankaNazivFormatedOIB>
    <izvorni_sadrzaj>RH, MF, Porezna uprava Sisak,VJEROVNICI,NEVENKA BURAI,ŽELJKO MAČEŠIĆ JURINA,MARIO BOGIĆ,IVAN STOJANOVIĆ,RENATA BURAI,Sebastijan Krasniki,AUTO KREŠO, OIB 10068907077,MEHANIKA ELEKTRONIKA, OIB 44579903781,Caro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NEKRETNINE, OIB 82992431709</izvorni_sadrzaj>
    <derivirana_varijabla naziv="DomainObject.Predmet.StrankaNazivFormatedOIB_1">RH, MF, Porezna uprava Sisak,VJEROVNICI,NEVENKA BURAI,ŽELJKO MAČEŠIĆ JURINA,MARIO BOGIĆ,IVAN STOJANOVIĆ,RENATA BURAI,Sebastijan Krasniki,AUTO KREŠO, OIB 10068907077,MEHANIKA ELEKTRONIKA, OIB 44579903781,Caro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NEKRETNINE, OIB 82992431709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Formated>
  <DomainObject.Predmet.StrankaList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izvorni_sadrzaj>
    <derivirana_varijabla naziv="DomainObject.Predmet.StrankaList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derivirana_varijabla>
  </DomainObject.Predmet.StrankaListFormatedOIB>
  <DomainObject.Predmet.StrankaListFormatedWithAdress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izvorni_sadrzaj>
    <derivirana_varijabla naziv="DomainObject.Predmet.StrankaListFormatedWithAdress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derivirana_varijabla>
  </DomainObject.Predmet.StrankaListFormatedWithAdress>
  <DomainObject.Predmet.StrankaListFormatedWithAdressOIB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NEKRETNINE, OIB 82992431709</item>
    </izvorni_sadrzaj>
    <derivirana_varijabla naziv="DomainObject.Predmet.StrankaListFormatedWithAdressOIB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NEKRETNINE, OIB 82992431709</item>
    </derivirana_varijabla>
  </DomainObject.Predmet.StrankaListFormatedWithAdressOIB>
  <DomainObject.Predmet.StrankaListNaziv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Naziv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NazivFormated>
  <DomainObject.Predmet.StrankaListNaziv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izvorni_sadrzaj>
    <derivirana_varijabla naziv="DomainObject.Predmet.StrankaListNaziv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derivirana_varijabla>
  </DomainObject.Predmet.StrankaListNazivFormatedOIB>
  <DomainObject.Predmet.ProtuStrankaListFormated>
    <izvorni_sadrzaj>
      <item>PLEPER, društvo s ograničenom odgovornošću za proizvodnju, trgovinu i usluge - u stečaju</item>
    </izvorni_sadrzaj>
    <derivirana_varijabla naziv="DomainObject.Predmet.ProtuStrankaListFormated_1">
      <item>PLEPER, društvo s ograničenom odgovornošću za proizvodnju, trgovinu i usluge - u stečaju</item>
    </derivirana_varijabla>
  </DomainObject.Predmet.ProtuStrankaListFormated>
  <DomainObject.Predmet.ProtuStrankaListFormatedOIB>
    <izvorni_sadrzaj>
      <item>PLEPER, društvo s ograničenom odgovornošću za proizvodnju, trgovinu i usluge - u stečaju, OIB 44707350008</item>
    </izvorni_sadrzaj>
    <derivirana_varijabla naziv="DomainObject.Predmet.ProtuStrankaListFormatedOIB_1">
      <item>PLEPER, društvo s ograničenom odgovornošću za proizvodnju, trgovinu i usluge - u stečaju, OIB 44707350008</item>
    </derivirana_varijabla>
  </DomainObject.Predmet.ProtuStrankaListFormatedOIB>
  <DomainObject.Predmet.ProtuStrankaListFormatedWithAdress>
    <izvorni_sadrzaj>
      <item>PLEPER, društvo s ograničenom odgovornošću za proizvodnju, trgovinu i usluge - u stečaju, Zagrebačka 97, Brestača</item>
    </izvorni_sadrzaj>
    <derivirana_varijabla naziv="DomainObject.Predmet.ProtuStrankaListFormatedWithAdress_1">
      <item>PLEPER, društvo s ograničenom odgovornošću za proizvodnju, trgovinu i usluge - u stečaju, Zagrebačka 97, Brestača</item>
    </derivirana_varijabla>
  </DomainObject.Predmet.ProtuStrankaListFormatedWithAdress>
  <DomainObject.Predmet.ProtuStrankaListFormatedWithAdressOIB>
    <izvorni_sadrzaj>
      <item>PLEPER, društvo s ograničenom odgovornošću za proizvodnju, trgovinu i usluge - u stečaju, OIB 44707350008, Zagrebačka 97, Brestača</item>
    </izvorni_sadrzaj>
    <derivirana_varijabla naziv="DomainObject.Predmet.ProtuStrankaListFormatedWithAdressOIB_1">
      <item>PLEPER, društvo s ograničenom odgovornošću za proizvodnju, trgovinu i usluge - u stečaju, OIB 44707350008, Zagrebačka 97, Brestača</item>
    </derivirana_varijabla>
  </DomainObject.Predmet.ProtuStrankaListFormatedWithAdressOIB>
  <DomainObject.Predmet.ProtuStrankaListNazivFormated>
    <izvorni_sadrzaj>
      <item>PLEPER, društvo s ograničenom odgovornošću za proizvodnju, trgovinu i usluge - u stečaju</item>
    </izvorni_sadrzaj>
    <derivirana_varijabla naziv="DomainObject.Predmet.ProtuStrankaListNazivFormated_1">
      <item>PLEPER, društvo s ograničenom odgovornošću za proizvodnju, trgovinu i usluge - u stečaju</item>
    </derivirana_varijabla>
  </DomainObject.Predmet.ProtuStrankaListNazivFormated>
  <DomainObject.Predmet.ProtuStrankaListNazivFormatedOIB>
    <izvorni_sadrzaj>
      <item>PLEPER, društvo s ograničenom odgovornošću za proizvodnju, trgovinu i usluge - u stečaju, OIB 44707350008</item>
    </izvorni_sadrzaj>
    <derivirana_varijabla naziv="DomainObject.Predmet.ProtuStrankaListNazivFormatedOIB_1">
      <item>PLEPER, društvo s ograničenom odgovornošću za proizvodnju, trgovinu i usluge - u stečaju, OIB 44707350008</item>
    </derivirana_varijabla>
  </DomainObject.Predmet.ProtuStrankaListNazivFormatedOIB>
  <DomainObject.Predmet.OstaliList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izvorni_sadrzaj>
    <derivirana_varijabla naziv="DomainObject.Predmet.OstaliList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derivirana_varijabla>
  </DomainObject.Predmet.OstaliListFormated>
  <DomainObject.Predmet.OstaliList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izvorni_sadrzaj>
    <derivirana_varijabla naziv="DomainObject.Predmet.OstaliList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derivirana_varijabla>
  </DomainObject.Predmet.OstaliListFormatedOIB>
  <DomainObject.Predmet.OstaliListFormatedWithAdress>
    <izvorni_sadrzaj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  <item>REMENAR &amp; REMENAR odvjetničko društvo j.t.d., Trg hrvatskih velikana 4, 10000 Zagreb</item>
    </izvorni_sadrzaj>
    <derivirana_varijabla naziv="DomainObject.Predmet.OstaliListFormatedWithAdress_1"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  <item>REMENAR &amp; REMENAR odvjetničko društvo j.t.d., Trg hrvatskih velikana 4, 10000 Zagreb</item>
    </derivirana_varijabla>
  </DomainObject.Predmet.OstaliListFormatedWithAdress>
  <DomainObject.Predmet.OstaliListFormatedWithAdressOIB>
    <izvorni_sadrzaj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  <item>REMENAR &amp; REMENAR odvjetničko društvo j.t.d., OIB 67646601751, Trg hrvatskih velikana 4, 10000 Zagreb</item>
    </izvorni_sadrzaj>
    <derivirana_varijabla naziv="DomainObject.Predmet.OstaliListFormatedWithAdressOIB_1"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  <item>REMENAR &amp; REMENAR odvjetničko društvo j.t.d., OIB 67646601751, Trg hrvatskih velikana 4, 10000 Zagreb</item>
    </derivirana_varijabla>
  </DomainObject.Predmet.OstaliListFormatedWithAdressOIB>
  <DomainObject.Predmet.OstaliListNaziv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izvorni_sadrzaj>
    <derivirana_varijabla naziv="DomainObject.Predmet.OstaliListNaziv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derivirana_varijabla>
  </DomainObject.Predmet.OstaliListNazivFormated>
  <DomainObject.Predmet.OstaliListNaziv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izvorni_sadrzaj>
    <derivirana_varijabla naziv="DomainObject.Predmet.OstaliListNaziv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PLEPER, društvo s ograničenom odgovornošću za proizvodnju, trgovinu i usluge - u stečaju</izvorni_sadrzaj>
    <derivirana_varijabla naziv="DomainObject.Predmet.ProtustrankaIDrugi_1">PLEPER, društvo s ograničenom odgovornošću za proizvodnju, trgovinu i usluge - u stečaju</derivirana_varijabla>
  </DomainObject.Predmet.ProtustrankaIDrugi>
  <DomainObject.Predmet.StrankaIDrugiAdressOIB>
    <izvorni_sadrzaj>RH, MF, Porezna uprava Sisak, Sisak i dr.</izvorni_sadrzaj>
    <derivirana_varijabla naziv="DomainObject.Predmet.StrankaIDrugiAdressOIB_1">RH, MF, Porezna uprava Sisak, Sisak i dr.</derivirana_varijabla>
  </DomainObject.Predmet.StrankaIDrugiAdressOIB>
  <DomainObject.Predmet.ProtustrankaIDrugiAdressOIB>
    <izvorni_sadrzaj>PLEPER, društvo s ograničenom odgovornošću za proizvodnju, trgovinu i usluge - u stečaju, OIB 44707350008, Zagrebačka 97, Brestača</izvorni_sadrzaj>
    <derivirana_varijabla naziv="DomainObject.Predmet.ProtustrankaIDrugiAdressOIB_1">PLEPER, društvo s ograničenom odgovornošću za proizvodnju, trgovinu i usluge - u stečaju, OIB 44707350008, Zagrebačka 97, Brestača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  <item>REMENAR &amp; REMENAR odvjetničko društvo j.t.d.</item>
    </izvorni_sadrzaj>
    <derivirana_varijabla naziv="DomainObject.Predmet.SudioniciListNaziv_1"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  <item>REMENAR &amp; REMENAR odvjetničko društvo j.t.d.</item>
    </derivirana_varijabla>
  </DomainObject.Predmet.SudioniciListNaziv>
  <DomainObject.Predmet.SudioniciListAdressOIB>
    <izvorni_sadrzaj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NEKRETNINE, OIB 82992431709</item>
      <item>REMENAR &amp; REMENAR odvjetničko društvo j.t.d., OIB 67646601751, Trg hrvatskih velikana 4,10000 Zagreb</item>
    </izvorni_sadrzaj>
    <derivirana_varijabla naziv="DomainObject.Predmet.SudioniciListAdressOIB_1"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NEKRETNINE, OIB 82992431709</item>
      <item>REMENAR &amp; REMENAR odvjetničko društvo j.t.d., OIB 67646601751,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10068907077</item>
      <item>, OIB 44579903781</item>
      <item>, OIB 10101423432</item>
      <item>, OIB 55690697018</item>
      <item>, OIB 70074543875</item>
      <item>, OIB 39863306673</item>
      <item>, OIB null</item>
      <item>, OIB 19709910244</item>
      <item>, OIB 82992431709</item>
      <item>, OIB 67646601751</item>
    </izvorni_sadrzaj>
    <derivirana_varijabla naziv="DomainObject.Predmet.SudioniciListNazivOIB_1"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10068907077</item>
      <item>, OIB 44579903781</item>
      <item>, OIB 10101423432</item>
      <item>, OIB 55690697018</item>
      <item>, OIB 70074543875</item>
      <item>, OIB 39863306673</item>
      <item>, OIB null</item>
      <item>, OIB 19709910244</item>
      <item>, OIB 82992431709</item>
      <item>, OIB 67646601751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1068</properties:Words>
  <properties:Characters>5609</properties:Characters>
  <properties:Lines>133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2015-12-21T08:38:00Z</dcterms:created>
  <dc:creator>M</dc:creator>
  <cp:lastModifiedBy>Sonja Pilić</cp:lastModifiedBy>
  <cp:lastPrinted>1900-12-31T23:00:00Z</cp:lastPrinted>
  <dcterms:modified xmlns:xsi="http://www.w3.org/2001/XMLSchema-instance" xsi:type="dcterms:W3CDTF">2015-12-21T10:37:00Z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