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e51f" w14:paraId="806e51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1034" w:rsidP="00541034" w:rsidR="00541034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St-227/2017-2.</w:t>
      </w:r>
    </w:p>
    <w:p w:rsidRDefault="00541034" w:rsidP="00541034" w:rsidR="00541034">
      <w:pPr>
        <w:jc w:val="center"/>
        <w:rPr>
          <w:rFonts w:cs="Arial" w:hAnsi="Arial" w:ascii="Arial"/>
          <w:b/>
          <w:noProof/>
        </w:rPr>
      </w:pPr>
    </w:p>
    <w:p w:rsidRDefault="00541034" w:rsidP="00541034" w:rsidR="00541034">
      <w:pPr>
        <w:jc w:val="center"/>
        <w:rPr>
          <w:rFonts w:cs="Arial" w:hAnsi="Arial" w:ascii="Arial"/>
          <w:b/>
          <w:noProof/>
        </w:rPr>
      </w:pPr>
    </w:p>
    <w:p w:rsidRDefault="00541034" w:rsidP="00541034" w:rsidR="0054103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41034" w:rsidP="00541034" w:rsidR="00541034">
      <w:pPr>
        <w:rPr>
          <w:rFonts w:cs="Arial" w:hAnsi="Arial" w:ascii="Arial"/>
          <w:b/>
          <w:noProof/>
        </w:rPr>
      </w:pPr>
    </w:p>
    <w:p w:rsidRDefault="00541034" w:rsidP="00541034" w:rsidR="0054103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41034" w:rsidP="00541034" w:rsidR="00541034">
      <w:pPr>
        <w:outlineLvl w:val="0"/>
        <w:rPr>
          <w:rFonts w:cs="Arial" w:hAnsi="Arial" w:ascii="Arial"/>
          <w:noProof/>
        </w:rPr>
      </w:pPr>
    </w:p>
    <w:p w:rsidRDefault="00541034" w:rsidP="00541034" w:rsidR="005410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NEVEN d.o.o. za proizvodnju, trgovinu i usluge iz Stanića 9, MBS 010072628, OIB 38380581836, d</w:t>
      </w:r>
      <w:r>
        <w:rPr>
          <w:rFonts w:cs="Arial" w:hAnsi="Arial" w:ascii="Arial"/>
          <w:noProof/>
        </w:rPr>
        <w:t>ana 17. kolovoza 2017. godine</w:t>
      </w:r>
    </w:p>
    <w:p w:rsidRDefault="00541034" w:rsidP="00541034" w:rsidR="00541034">
      <w:pPr>
        <w:ind w:firstLine="851"/>
        <w:jc w:val="both"/>
        <w:rPr>
          <w:rFonts w:cs="Arial" w:hAnsi="Arial" w:ascii="Arial"/>
          <w:noProof/>
        </w:rPr>
      </w:pPr>
    </w:p>
    <w:p w:rsidRDefault="00541034" w:rsidP="00541034" w:rsidR="0054103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41034" w:rsidP="00541034" w:rsidR="0054103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41034" w:rsidP="00541034" w:rsidR="0054103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NEVEN d.o.o. za proizvodnju, trgovinu i usluge iz Stanića 9, MBS 010072628, OIB 38380581836. </w:t>
      </w:r>
    </w:p>
    <w:p w:rsidRDefault="00541034" w:rsidP="00541034" w:rsidR="0054103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541034" w:rsidP="00541034" w:rsidR="005410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41034" w:rsidP="00541034" w:rsidR="0054103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541034" w:rsidP="00541034" w:rsidR="0054103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Marinko Hamonajec iz Stanića 15.</w:t>
      </w:r>
    </w:p>
    <w:p w:rsidRDefault="00541034" w:rsidP="00541034" w:rsidR="00541034">
      <w:pPr>
        <w:ind w:left="851"/>
        <w:jc w:val="both"/>
        <w:rPr>
          <w:rFonts w:cs="Arial" w:hAnsi="Arial" w:ascii="Arial"/>
          <w:noProof/>
        </w:rPr>
      </w:pPr>
    </w:p>
    <w:p w:rsidRDefault="00541034" w:rsidP="00541034" w:rsidR="0054103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41034" w:rsidP="00541034" w:rsidR="0054103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  <w:lang w:val="en-GB"/>
        </w:rPr>
        <w:lastRenderedPageBreak/>
        <w:t xml:space="preserve"> </w:t>
      </w:r>
    </w:p>
    <w:p w:rsidRDefault="00541034" w:rsidP="00541034" w:rsidR="0054103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41034" w:rsidP="00541034" w:rsidR="00541034">
      <w:pPr>
        <w:jc w:val="center"/>
        <w:outlineLvl w:val="0"/>
        <w:rPr>
          <w:rFonts w:cs="Arial" w:hAnsi="Arial" w:ascii="Arial"/>
          <w:noProof/>
        </w:rPr>
      </w:pPr>
    </w:p>
    <w:p w:rsidRDefault="00541034" w:rsidP="00541034" w:rsidR="0054103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06.03.2017. dužnik u Očevidniku redoslijeda osnova za plaćanje ima evidentirane neizvršene osnove za plaćanje u neprekinutom razdoblju od 120 dana, u ukupnom iznosu od 51.501,26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41034" w:rsidP="00541034" w:rsidR="00541034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41034" w:rsidP="00541034" w:rsidR="005410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541034" w:rsidP="00541034" w:rsidR="0054103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41034" w:rsidP="00541034" w:rsidR="00541034">
      <w:pPr>
        <w:jc w:val="both"/>
        <w:rPr>
          <w:rFonts w:cs="Arial" w:hAnsi="Arial" w:ascii="Arial"/>
          <w:noProof/>
        </w:rPr>
      </w:pPr>
    </w:p>
    <w:p w:rsidRDefault="00541034" w:rsidP="00541034" w:rsidR="0054103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541034" w:rsidP="00541034" w:rsidR="00541034">
      <w:pPr>
        <w:jc w:val="both"/>
        <w:rPr>
          <w:rFonts w:cs="Arial" w:hAnsi="Arial" w:ascii="Arial"/>
          <w:noProof/>
        </w:rPr>
      </w:pPr>
    </w:p>
    <w:p w:rsidRDefault="00541034" w:rsidP="00541034" w:rsidR="0054103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541034" w:rsidP="00541034" w:rsidR="0054103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41034" w:rsidP="00541034" w:rsidR="00541034">
      <w:pPr>
        <w:jc w:val="both"/>
        <w:rPr>
          <w:rFonts w:cs="Arial" w:hAnsi="Arial" w:ascii="Arial"/>
          <w:noProof/>
        </w:rPr>
      </w:pPr>
    </w:p>
    <w:p w:rsidRDefault="00541034" w:rsidP="00541034" w:rsidR="0054103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541034" w:rsidP="00541034" w:rsidR="00541034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541034" w:rsidP="00541034" w:rsidR="00541034">
      <w:pPr>
        <w:jc w:val="both"/>
        <w:rPr>
          <w:rFonts w:cs="Arial" w:hAnsi="Arial" w:ascii="Arial"/>
          <w:noProof/>
        </w:rPr>
      </w:pPr>
    </w:p>
    <w:p w:rsidRDefault="00541034" w:rsidP="00541034" w:rsidR="005410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41034" w:rsidP="00541034" w:rsidR="0054103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541034" w:rsidP="00541034" w:rsidR="0054103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541034" w:rsidP="00541034" w:rsidR="005410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541034" w:rsidP="00541034" w:rsidR="005410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41034" w:rsidP="00541034" w:rsidR="0054103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541034" w:rsidP="00541034" w:rsidR="00541034">
      <w:pPr>
        <w:rPr>
          <w:rFonts w:cs="Arial" w:hAnsi="Arial" w:ascii="Arial"/>
        </w:rPr>
      </w:pPr>
    </w:p>
    <w:p w:rsidRDefault="00541034" w:rsidP="00541034" w:rsidR="00541034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034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8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St-227/2017-2</izvorni_sadrzaj>
    <derivirana_varijabla naziv="DomainObject.Oznaka_1">St-227/2017-2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društvo s ograničenom odgovornošću za proizvodnju, trgovinu i usluge</izvorni_sadrzaj>
    <derivirana_varijabla naziv="DomainObject.Predmet.ProtustrankaFormated_1">  NEVEN društvo s ograničenom odgovornošću za proizvodnju, trgovinu i usluge</derivirana_varijabla>
  </DomainObject.Predmet.ProtustrankaFormated>
  <DomainObject.Predmet.ProtustrankaFormatedOIB>
    <izvorni_sadrzaj>  NEVEN društvo s ograničenom odgovornošću za proizvodnju, trgovinu i usluge, OIB 38380581836</izvorni_sadrzaj>
    <derivirana_varijabla naziv="DomainObject.Predmet.ProtustrankaFormatedOIB_1">  NEVEN društvo s ograničenom odgovornošću za proizvodnju, trgovinu i usluge, OIB 38380581836</derivirana_varijabla>
  </DomainObject.Predmet.ProtustrankaFormatedOIB>
  <DomainObject.Predmet.ProtustrankaFormatedWithAdress>
    <izvorni_sadrzaj> NEVEN društvo s ograničenom odgovornošću za proizvodnju, trgovinu i usluge, Stanići 9, 43000 Stanići</izvorni_sadrzaj>
    <derivirana_varijabla naziv="DomainObject.Predmet.ProtustrankaFormatedWithAdress_1"> NEVEN društvo s ograničenom odgovornošću za proizvodnju, trgovinu i usluge, Stanići 9, 43000 Stanići</derivirana_varijabla>
  </DomainObject.Predmet.ProtustrankaFormatedWithAdress>
  <DomainObject.Predmet.ProtustrankaFormatedWithAdressOIB>
    <izvorni_sadrzaj> NEVEN društvo s ograničenom odgovornošću za proizvodnju, trgovinu i usluge, OIB 38380581836, Stanići 9, 43000 Stanići</izvorni_sadrzaj>
    <derivirana_varijabla naziv="DomainObject.Predmet.ProtustrankaFormatedWithAdressOIB_1"> NEVEN društvo s ograničenom odgovornošću za proizvodnju, trgovinu i usluge, OIB 38380581836, Stanići 9, 43000 Stanići</derivirana_varijabla>
  </DomainObject.Predmet.ProtustrankaFormatedWithAdressOIB>
  <DomainObject.Predmet.ProtustrankaWithAdress>
    <izvorni_sadrzaj>NEVEN društvo s ograničenom odgovornošću za proizvodnju, trgovinu i usluge Stanići 9, 43000 Stanići</izvorni_sadrzaj>
    <derivirana_varijabla naziv="DomainObject.Predmet.ProtustrankaWithAdress_1">NEVEN društvo s ograničenom odgovornošću za proizvodnju, trgovinu i usluge Stanići 9, 43000 Stanići</derivirana_varijabla>
  </DomainObject.Predmet.ProtustrankaWithAdress>
  <DomainObject.Predmet.ProtustrankaWithAdressOIB>
    <izvorni_sadrzaj>NEVEN društvo s ograničenom odgovornošću za proizvodnju, trgovinu i usluge, OIB 38380581836, Stanići 9, 43000 Stanići</izvorni_sadrzaj>
    <derivirana_varijabla naziv="DomainObject.Predmet.ProtustrankaWithAdressOIB_1">NEVEN društvo s ograničenom odgovornošću za proizvodnju, trgovinu i usluge, OIB 38380581836, Stanići 9, 43000 Stanići</derivirana_varijabla>
  </DomainObject.Predmet.ProtustrankaWithAdressOIB>
  <DomainObject.Predmet.ProtustrankaNazivFormated>
    <izvorni_sadrzaj>NEVEN društvo s ograničenom odgovornošću za proizvodnju, trgovinu i usluge</izvorni_sadrzaj>
    <derivirana_varijabla naziv="DomainObject.Predmet.ProtustrankaNazivFormated_1">NEVEN društvo s ograničenom odgovornošću za proizvodnju, trgovinu i usluge</derivirana_varijabla>
  </DomainObject.Predmet.ProtustrankaNazivFormated>
  <DomainObject.Predmet.ProtustrankaNazivFormatedOIB>
    <izvorni_sadrzaj>NEVEN društvo s ograničenom odgovornošću za proizvodnju, trgovinu i usluge, OIB 38380581836</izvorni_sadrzaj>
    <derivirana_varijabla naziv="DomainObject.Predmet.ProtustrankaNazivFormatedOIB_1">NEVEN društvo s ograničenom odgovornošću za proizvodnju, trgovinu i usluge, OIB 38380581836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NEVEN društvo s ograničenom odgovornošću za proizvodnju, trgovinu i usluge</item>
    </izvorni_sadrzaj>
    <derivirana_varijabla naziv="DomainObject.Predmet.ProtuStrankaListFormated_1">
      <item>NEVEN društvo s ograničenom odgovornošću za proizvodnju, trgovinu i usluge</item>
    </derivirana_varijabla>
  </DomainObject.Predmet.ProtuStrankaListFormated>
  <DomainObject.Predmet.ProtuStrankaListFormatedOIB>
    <izvorni_sadrzaj>
      <item>NEVEN društvo s ograničenom odgovornošću za proizvodnju, trgovinu i usluge, OIB 38380581836</item>
    </izvorni_sadrzaj>
    <derivirana_varijabla naziv="DomainObject.Predmet.ProtuStrankaListFormatedOIB_1">
      <item>NEVEN društvo s ograničenom odgovornošću za proizvodnju, trgovinu i usluge, OIB 38380581836</item>
    </derivirana_varijabla>
  </DomainObject.Predmet.ProtuStrankaListFormatedOIB>
  <DomainObject.Predmet.ProtuStrankaListFormatedWithAdress>
    <izvorni_sadrzaj>
      <item>NEVEN društvo s ograničenom odgovornošću za proizvodnju, trgovinu i usluge, Stanići 9, 43000 Stanići</item>
    </izvorni_sadrzaj>
    <derivirana_varijabla naziv="DomainObject.Predmet.ProtuStrankaListFormatedWithAdress_1">
      <item>NEVEN društvo s ograničenom odgovornošću za proizvodnju, trgovinu i usluge, Stanići 9, 43000 Stanići</item>
    </derivirana_varijabla>
  </DomainObject.Predmet.ProtuStrankaListFormatedWithAdress>
  <DomainObject.Predmet.ProtuStrankaListFormatedWithAdressOIB>
    <izvorni_sadrzaj>
      <item>NEVEN društvo s ograničenom odgovornošću za proizvodnju, trgovinu i usluge, OIB 38380581836, Stanići 9, 43000 Stanići</item>
    </izvorni_sadrzaj>
    <derivirana_varijabla naziv="DomainObject.Predmet.ProtuStrankaListFormatedWithAdressOIB_1">
      <item>NEVEN društvo s ograničenom odgovornošću za proizvodnju, trgovinu i usluge, OIB 38380581836, Stanići 9, 43000 Stanići</item>
    </derivirana_varijabla>
  </DomainObject.Predmet.ProtuStrankaListFormatedWithAdressOIB>
  <DomainObject.Predmet.ProtuStrankaListNazivFormated>
    <izvorni_sadrzaj>
      <item>NEVEN društvo s ograničenom odgovornošću za proizvodnju, trgovinu i usluge</item>
    </izvorni_sadrzaj>
    <derivirana_varijabla naziv="DomainObject.Predmet.ProtuStrankaListNazivFormated_1">
      <item>NEVEN društvo s ograničenom odgovornošću za proizvodnju, trgovinu i usluge</item>
    </derivirana_varijabla>
  </DomainObject.Predmet.ProtuStrankaListNazivFormated>
  <DomainObject.Predmet.ProtuStrankaListNazivFormatedOIB>
    <izvorni_sadrzaj>
      <item>NEVEN društvo s ograničenom odgovornošću za proizvodnju, trgovinu i usluge, OIB 38380581836</item>
    </izvorni_sadrzaj>
    <derivirana_varijabla naziv="DomainObject.Predmet.ProtuStrankaListNazivFormatedOIB_1">
      <item>NEVEN društvo s ograničenom odgovornošću za proizvodnju, trgovinu i usluge, OIB 38380581836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St-227/2017-2</izvorni_sadrzaj>
    <derivirana_varijabla naziv="DomainObject.PoslovniBrojDokumenta_1">St-227/2017-2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NEVEN društvo s ograničenom odgovornošću za proizvodnju, trgovinu i usluge</izvorni_sadrzaj>
    <derivirana_varijabla naziv="DomainObject.Predmet.ProtustrankaIDrugi_1">NEVEN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NEVEN društvo s ograničenom odgovornošću za proizvodnju, trgovinu i usluge, OIB 38380581836, Stanići 9, 43000 Stanići</izvorni_sadrzaj>
    <derivirana_varijabla naziv="DomainObject.Predmet.ProtustrankaIDrugiAdressOIB_1">NEVEN društvo s ograničenom odgovornošću za proizvodnju, trgovinu i usluge, OIB 38380581836, Stanići 9, 43000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NEVEN društvo s ograničenom odgovornošću za proizvodnju, trgovinu i usluge</item>
    </izvorni_sadrzaj>
    <derivirana_varijabla naziv="DomainObject.Predmet.SudioniciListNaziv_1">
      <item>FINA, RC ZAGREB, Podružnica BJELOVAR</item>
      <item>NEVEN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NEVEN društvo s ograničenom odgovornošću za proizvodnju, trgovinu i usluge, OIB 38380581836, Stanići 9,43000 Stanići</item>
    </izvorni_sadrzaj>
    <derivirana_varijabla naziv="DomainObject.Predmet.SudioniciListAdressOIB_1">
      <item>FINA, RC ZAGREB, Podružnica BJELOVAR, OIB 85821130368, F. Supila 4,43000 Bjelovar</item>
      <item>NEVEN društvo s ograničenom odgovornošću za proizvodnju, trgovinu i usluge, OIB 38380581836, Stanići 9,43000 Stanići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FB23C-C15E-4F20-834A-50B7B2A72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2732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2017-08-17T08:09:00Z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