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5b57" w14:paraId="20d5b5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B35EB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AD6E29">
        <w:rPr>
          <w:rStyle w:val="Naglaeno"/>
          <w:b w:val="false"/>
        </w:rPr>
        <w:t>13</w:t>
      </w:r>
      <w:r w:rsidRPr="00EA5AA8">
        <w:rPr>
          <w:rStyle w:val="Naglaeno"/>
          <w:b w:val="false"/>
        </w:rPr>
        <w:t xml:space="preserve"> St-</w:t>
      </w:r>
      <w:r w:rsidR="00935070">
        <w:rPr>
          <w:rStyle w:val="Naglaeno"/>
          <w:b w:val="false"/>
        </w:rPr>
        <w:t>1355</w:t>
      </w:r>
      <w:r w:rsidRPr="00EA5AA8">
        <w:rPr>
          <w:rStyle w:val="Naglaeno"/>
          <w:b w:val="false"/>
        </w:rPr>
        <w:t>/</w:t>
      </w:r>
      <w:r w:rsidR="00935070">
        <w:rPr>
          <w:rStyle w:val="Naglaeno"/>
          <w:b w:val="false"/>
        </w:rPr>
        <w:t>15</w:t>
      </w:r>
      <w:r w:rsidRPr="00EA5AA8">
        <w:rPr>
          <w:rStyle w:val="Naglaeno"/>
          <w:b w:val="false"/>
        </w:rPr>
        <w:t>-</w:t>
      </w:r>
      <w:r w:rsidR="00935070">
        <w:rPr>
          <w:rStyle w:val="Naglaeno"/>
          <w:b w:val="false"/>
        </w:rPr>
        <w:t>5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D23544" w:rsidP="00D23544" w:rsidR="00D23544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D23544" w:rsidP="00D23544" w:rsidR="00D23544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D23544" w:rsidP="00D23544" w:rsidR="00D23544">
      <w:pPr>
        <w:ind w:left="1485"/>
        <w:jc w:val="both"/>
      </w:pPr>
    </w:p>
    <w:p w:rsidRDefault="00D23544" w:rsidP="00D23544" w:rsidR="00D23544"/>
    <w:p w:rsidRDefault="00D23544" w:rsidP="003438EC" w:rsidR="00D23544">
      <w:pPr>
        <w:jc w:val="both"/>
      </w:pPr>
      <w:r>
        <w:t xml:space="preserve">               TRGOVAČKI SUD U OSIJEKU, po sucu </w:t>
      </w:r>
      <w:r w:rsidR="00AD6E29">
        <w:t>Jadranki Herman</w:t>
      </w:r>
      <w:r>
        <w:t xml:space="preserve">, u stečajnom predmetu povodom zahtjeva Financijske agencije Regionalni centar Osijek, Podružnica Osijek, L. </w:t>
      </w:r>
      <w:proofErr w:type="spellStart"/>
      <w:r>
        <w:t>Jagera</w:t>
      </w:r>
      <w:proofErr w:type="spellEnd"/>
      <w:r>
        <w:t xml:space="preserve"> 3, OIB 85821130368, za provedbom skraćenog s</w:t>
      </w:r>
      <w:r w:rsidR="009748D3">
        <w:t xml:space="preserve">tečajnog postupka nad dužnikom </w:t>
      </w:r>
      <w:r w:rsidR="00845253" w:rsidRPr="00845253">
        <w:t xml:space="preserve"> </w:t>
      </w:r>
      <w:r w:rsidR="00935070" w:rsidRPr="00935070">
        <w:t>UDRUGA ŽENA "PAUN" ANTIN, Antin, I. Gundulića 85, RB: 16001207, OIB: 56835786134,</w:t>
      </w:r>
      <w:r w:rsidR="00845253">
        <w:t xml:space="preserve"> </w:t>
      </w:r>
      <w:r>
        <w:t xml:space="preserve">dana </w:t>
      </w:r>
      <w:r w:rsidR="00935070">
        <w:t>14</w:t>
      </w:r>
      <w:r>
        <w:t xml:space="preserve">. </w:t>
      </w:r>
      <w:r w:rsidR="00935070">
        <w:t>srpnja</w:t>
      </w:r>
      <w:r>
        <w:t xml:space="preserve"> 201</w:t>
      </w:r>
      <w:r w:rsidR="003438EC">
        <w:t>6</w:t>
      </w:r>
      <w:r>
        <w:t xml:space="preserve">. </w:t>
      </w:r>
    </w:p>
    <w:p w:rsidRDefault="00D23544" w:rsidP="00D23544" w:rsidR="00D23544"/>
    <w:p w:rsidRDefault="00FC741F" w:rsidP="00D23544" w:rsidR="00FC741F"/>
    <w:p w:rsidRDefault="00D23544" w:rsidP="00D23544" w:rsidR="00D23544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D23544" w:rsidP="00D23544" w:rsidR="00D23544">
      <w:pPr>
        <w:ind w:left="360"/>
        <w:jc w:val="both"/>
      </w:pPr>
      <w:r>
        <w:t xml:space="preserve">                                                </w:t>
      </w:r>
    </w:p>
    <w:p w:rsidRDefault="00D23544" w:rsidP="00D23544" w:rsidR="00D23544">
      <w:pPr>
        <w:ind w:left="360"/>
        <w:jc w:val="both"/>
      </w:pPr>
    </w:p>
    <w:p w:rsidRDefault="00D23544" w:rsidP="00935070" w:rsidR="00A71331">
      <w:pPr>
        <w:pStyle w:val="Odlomakpopisa"/>
        <w:numPr>
          <w:ilvl w:val="0"/>
          <w:numId w:val="9"/>
        </w:numPr>
        <w:contextualSpacing/>
        <w:jc w:val="both"/>
      </w:pPr>
      <w:r w:rsidRPr="00E07BB0">
        <w:rPr>
          <w:bCs/>
        </w:rPr>
        <w:t>OTVARA SE stečajni postupak nad dužnikom</w:t>
      </w:r>
      <w:r w:rsidR="00A7456A">
        <w:t xml:space="preserve"> </w:t>
      </w:r>
      <w:r w:rsidR="00845253" w:rsidRPr="00845253">
        <w:t xml:space="preserve"> </w:t>
      </w:r>
      <w:r w:rsidR="00935070" w:rsidRPr="00935070">
        <w:t>UDRUGA ŽENA "PAUN" ANTIN, Antin, I. Gundulića 85,</w:t>
      </w:r>
      <w:r w:rsidR="00935070">
        <w:t xml:space="preserve"> RB: 16001207, OIB: 56835786134</w:t>
      </w:r>
      <w:r w:rsidR="00CA643C">
        <w:t>.</w:t>
      </w:r>
    </w:p>
    <w:p w:rsidRDefault="00E07BB0" w:rsidP="00E07BB0" w:rsidR="00E07BB0">
      <w:pPr>
        <w:pStyle w:val="Odlomakpopisa"/>
        <w:ind w:left="1800"/>
        <w:contextualSpacing/>
        <w:jc w:val="both"/>
      </w:pPr>
    </w:p>
    <w:p w:rsidRDefault="00D23544" w:rsidP="005A50B3" w:rsidR="00D23544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EF6A6F">
        <w:t xml:space="preserve">Siniša </w:t>
      </w:r>
      <w:proofErr w:type="spellStart"/>
      <w:r w:rsidR="00EF6A6F">
        <w:t>Rajnović</w:t>
      </w:r>
      <w:proofErr w:type="spellEnd"/>
      <w:r w:rsidR="00EF6A6F">
        <w:t xml:space="preserve">, </w:t>
      </w:r>
      <w:proofErr w:type="spellStart"/>
      <w:r w:rsidR="00EF6A6F">
        <w:t>Sv.Trojstva</w:t>
      </w:r>
      <w:proofErr w:type="spellEnd"/>
      <w:r w:rsidR="00EF6A6F">
        <w:t xml:space="preserve"> 87, </w:t>
      </w:r>
      <w:proofErr w:type="spellStart"/>
      <w:r w:rsidR="00EF6A6F">
        <w:t>Milanovac</w:t>
      </w:r>
      <w:proofErr w:type="spellEnd"/>
      <w:r w:rsidR="00EF6A6F">
        <w:t>, Virovitica, OIB: 86217384445</w:t>
      </w:r>
      <w:r w:rsidR="00EF6A6F" w:rsidRPr="005A50B3">
        <w:t xml:space="preserve">  automatskom dodjelom</w:t>
      </w:r>
      <w:r>
        <w:t>.</w:t>
      </w:r>
    </w:p>
    <w:p w:rsidRDefault="00D23544" w:rsidP="00A71331" w:rsidR="00D23544">
      <w:pPr>
        <w:ind w:left="971"/>
        <w:jc w:val="both"/>
      </w:pPr>
    </w:p>
    <w:p w:rsidRDefault="00D23544" w:rsidP="00935070" w:rsidR="00D23544" w:rsidRPr="00593E88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593E88">
        <w:rPr>
          <w:bCs/>
        </w:rPr>
        <w:t xml:space="preserve">ZAKLJUČUJE SE stečajni postupak nad dužnikom </w:t>
      </w:r>
      <w:r w:rsidR="00845253" w:rsidRPr="00845253">
        <w:t xml:space="preserve"> </w:t>
      </w:r>
      <w:r w:rsidR="00935070" w:rsidRPr="00935070">
        <w:t>UDRUGA ŽENA "PAUN" ANTIN, Antin, I. Gundulića 85,</w:t>
      </w:r>
      <w:r w:rsidR="00935070">
        <w:t xml:space="preserve"> RB: 16001207, OIB: 56835786134</w:t>
      </w:r>
      <w:r w:rsidR="00593E88">
        <w:t>.</w:t>
      </w:r>
    </w:p>
    <w:p w:rsidRDefault="00593E88" w:rsidP="00593E88" w:rsidR="00593E88">
      <w:pPr>
        <w:pStyle w:val="Odlomakpopisa"/>
        <w:rPr>
          <w:bCs/>
        </w:rPr>
      </w:pPr>
    </w:p>
    <w:p w:rsidRDefault="00D23544" w:rsidP="00A71331" w:rsidR="00D23544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D23544" w:rsidP="00D23544" w:rsidR="00D23544">
      <w:pPr>
        <w:pStyle w:val="Tijeloteksta"/>
        <w:rPr>
          <w:b/>
          <w:bCs/>
        </w:rPr>
      </w:pPr>
    </w:p>
    <w:p w:rsidRDefault="00D23544" w:rsidP="00D23544" w:rsidR="00D23544">
      <w:pPr>
        <w:pStyle w:val="Tijeloteksta"/>
        <w:rPr>
          <w:b/>
          <w:bCs/>
        </w:rPr>
      </w:pPr>
    </w:p>
    <w:p w:rsidRDefault="00D23544" w:rsidP="00D23544" w:rsidR="00D23544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A71331" w:rsidP="00D23544" w:rsidR="00A71331" w:rsidRPr="00D23544">
      <w:pPr>
        <w:pStyle w:val="Tijeloteksta"/>
        <w:jc w:val="center"/>
        <w:rPr>
          <w:bCs/>
        </w:rPr>
      </w:pPr>
    </w:p>
    <w:p w:rsidRDefault="00D23544" w:rsidP="00D23544" w:rsidR="00D23544">
      <w:pPr>
        <w:pStyle w:val="Tijeloteksta"/>
        <w:jc w:val="center"/>
        <w:rPr>
          <w:b/>
          <w:bCs/>
        </w:rPr>
      </w:pPr>
    </w:p>
    <w:p w:rsidRDefault="00D23544" w:rsidP="00724724" w:rsidR="00D23544">
      <w:pPr>
        <w:jc w:val="both"/>
      </w:pPr>
      <w:r>
        <w:t xml:space="preserve">            Financijska agencija Regionalni centar Osijek, Podružnica Osijek podnijela je dana </w:t>
      </w:r>
      <w:r w:rsidR="00935070">
        <w:t>02</w:t>
      </w:r>
      <w:r w:rsidR="00724724">
        <w:t>.</w:t>
      </w:r>
      <w:r w:rsidR="00935070">
        <w:t>12</w:t>
      </w:r>
      <w:r w:rsidR="00724724">
        <w:t>.</w:t>
      </w:r>
      <w:r>
        <w:t>201</w:t>
      </w:r>
      <w:r w:rsidR="00935070">
        <w:t>5</w:t>
      </w:r>
      <w:r>
        <w:t xml:space="preserve">. zahtjev ovom sudu za provedbu skraćenog stečajnog postupka nad dužnikom  </w:t>
      </w:r>
      <w:r w:rsidR="00845253" w:rsidRPr="00845253">
        <w:t xml:space="preserve"> </w:t>
      </w:r>
      <w:r w:rsidR="00935070" w:rsidRPr="00935070">
        <w:t>UDRUGA ŽENA "PAUN" ANTIN, Antin, I. Gundulića 85,</w:t>
      </w:r>
      <w:r w:rsidR="00935070">
        <w:t xml:space="preserve"> RB: 16001207, OIB: 56835786134</w:t>
      </w:r>
      <w:r w:rsidR="00845253">
        <w:t>.</w:t>
      </w:r>
    </w:p>
    <w:p w:rsidRDefault="00CA3325" w:rsidP="00D23544" w:rsidR="00CA3325" w:rsidRPr="00DC51C2">
      <w:pPr>
        <w:jc w:val="both"/>
        <w:rPr>
          <w:b/>
          <w:bCs/>
        </w:rPr>
      </w:pPr>
    </w:p>
    <w:p w:rsidRDefault="00D23544" w:rsidP="00D23544" w:rsidR="00D23544">
      <w:pPr>
        <w:pStyle w:val="Tijeloteksta"/>
        <w:ind w:firstLine="708"/>
      </w:pPr>
      <w:r>
        <w:t xml:space="preserve">Trgovački sud u Osijeku je dana </w:t>
      </w:r>
      <w:r w:rsidR="00935070">
        <w:t>07</w:t>
      </w:r>
      <w:r w:rsidR="00A24B41">
        <w:t>.</w:t>
      </w:r>
      <w:r w:rsidR="00935070">
        <w:t>12</w:t>
      </w:r>
      <w:r w:rsidR="007762B3">
        <w:t>.</w:t>
      </w:r>
      <w:r>
        <w:t>201</w:t>
      </w:r>
      <w:r w:rsidR="00935070">
        <w:t>5</w:t>
      </w:r>
      <w:r>
        <w:t>. objavio oglas na mrežnoj stranici e-Oglasna ploča sudova pod posl</w:t>
      </w:r>
      <w:r w:rsidR="00880ADC">
        <w:t>ovnim</w:t>
      </w:r>
      <w:r>
        <w:t xml:space="preserve"> brojem St-</w:t>
      </w:r>
      <w:r w:rsidR="00935070">
        <w:t>1355</w:t>
      </w:r>
      <w:r>
        <w:t>/</w:t>
      </w:r>
      <w:r w:rsidR="00935070">
        <w:t>15</w:t>
      </w:r>
      <w:r>
        <w:t>-3 sukladno čl. 430</w:t>
      </w:r>
      <w:r w:rsidR="00880ADC">
        <w:t>.</w:t>
      </w:r>
      <w:r>
        <w:t xml:space="preserve"> Stečajnog zakona</w:t>
      </w:r>
      <w:r w:rsidR="00880ADC">
        <w:t xml:space="preserve"> (</w:t>
      </w:r>
      <w:r>
        <w:t>NN</w:t>
      </w:r>
      <w:r w:rsidR="00AA0461">
        <w:t xml:space="preserve"> </w:t>
      </w:r>
      <w:r>
        <w:t>71</w:t>
      </w:r>
      <w:r w:rsidR="00880ADC">
        <w:t>/15</w:t>
      </w:r>
      <w:r>
        <w:t xml:space="preserve">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880ADC">
        <w:t>.</w:t>
      </w:r>
      <w:r>
        <w:t xml:space="preserve"> Stečajnog zakona. </w:t>
      </w:r>
    </w:p>
    <w:p w:rsidRDefault="00D23544" w:rsidP="00D23544" w:rsidR="00D23544">
      <w:pPr>
        <w:pStyle w:val="Tijeloteksta"/>
        <w:ind w:firstLine="708"/>
      </w:pPr>
    </w:p>
    <w:p w:rsidRDefault="00D23544" w:rsidP="00D23544" w:rsidR="00D23544">
      <w:pPr>
        <w:pStyle w:val="Tijeloteksta"/>
        <w:ind w:firstLine="708"/>
        <w:jc w:val="center"/>
      </w:pPr>
    </w:p>
    <w:p w:rsidRDefault="00D23544" w:rsidP="00D23544" w:rsidR="00D23544">
      <w:pPr>
        <w:pStyle w:val="Tijeloteksta"/>
        <w:ind w:firstLine="708"/>
        <w:jc w:val="center"/>
      </w:pPr>
    </w:p>
    <w:p w:rsidRDefault="00D23544" w:rsidP="00D23544" w:rsidR="00D23544">
      <w:pPr>
        <w:pStyle w:val="Tijeloteksta"/>
      </w:pPr>
    </w:p>
    <w:p w:rsidRDefault="00D23544" w:rsidP="00D23544" w:rsidR="00D23544">
      <w:pPr>
        <w:pStyle w:val="Tijeloteksta"/>
        <w:ind w:firstLine="708"/>
        <w:jc w:val="center"/>
      </w:pPr>
    </w:p>
    <w:p w:rsidRDefault="002A01BB" w:rsidP="00D23544" w:rsidR="002A01BB">
      <w:pPr>
        <w:pStyle w:val="Tijeloteksta"/>
        <w:ind w:firstLine="708"/>
      </w:pPr>
    </w:p>
    <w:p w:rsidRDefault="002A01BB" w:rsidP="00D23544" w:rsidR="002A01BB">
      <w:pPr>
        <w:pStyle w:val="Tijeloteksta"/>
        <w:ind w:firstLine="708"/>
      </w:pPr>
    </w:p>
    <w:p w:rsidRDefault="002A01BB" w:rsidP="00D23544" w:rsidR="002A01BB">
      <w:pPr>
        <w:pStyle w:val="Tijeloteksta"/>
        <w:ind w:firstLine="708"/>
      </w:pPr>
    </w:p>
    <w:p w:rsidRDefault="00D23544" w:rsidP="00D23544" w:rsidR="00D23544" w:rsidRPr="00152D22">
      <w:pPr>
        <w:pStyle w:val="Tijeloteksta"/>
        <w:ind w:firstLine="708"/>
      </w:pPr>
      <w:r>
        <w:t xml:space="preserve">Budući da protekom roka od 45 dana vjerovnici a niti osobe ovlaštene za zastupanje dužnika nisu postupili po pozivu suda, </w:t>
      </w:r>
      <w:r w:rsidR="00AF7937">
        <w:t xml:space="preserve">a </w:t>
      </w:r>
      <w:r>
        <w:t>kod dužnika je utvrđen stečajni razlog iz čl. 5. st. 2. Stečajnog zakona- nesposobnost za plaćanje, te je sukladno čl. 431</w:t>
      </w:r>
      <w:r w:rsidR="00880ADC">
        <w:t>.</w:t>
      </w:r>
      <w:r>
        <w:t xml:space="preserve"> st.</w:t>
      </w:r>
      <w:r w:rsidR="00AA0461">
        <w:t xml:space="preserve"> </w:t>
      </w:r>
      <w:r>
        <w:t>1</w:t>
      </w:r>
      <w:r w:rsidR="00880ADC">
        <w:t xml:space="preserve">. i 2. </w:t>
      </w:r>
      <w:r>
        <w:t>Stečajnog zakona  po službenoj dužnosti riješeno kao u izreci.</w:t>
      </w:r>
    </w:p>
    <w:p w:rsidRDefault="00D23544" w:rsidP="00D23544" w:rsidR="00D23544">
      <w:pPr>
        <w:pStyle w:val="Tijeloteksta"/>
      </w:pPr>
    </w:p>
    <w:p w:rsidRDefault="00D23544" w:rsidP="00D23544" w:rsidR="00D23544">
      <w:pPr>
        <w:pStyle w:val="Tijeloteksta"/>
        <w:ind w:firstLine="71"/>
      </w:pPr>
    </w:p>
    <w:p w:rsidRDefault="00D23544" w:rsidP="00D23544" w:rsidR="00D23544">
      <w:pPr>
        <w:pStyle w:val="Tijeloteksta"/>
        <w:jc w:val="center"/>
      </w:pPr>
      <w:r>
        <w:t xml:space="preserve">U Osijeku </w:t>
      </w:r>
      <w:r w:rsidR="00935070">
        <w:t>14</w:t>
      </w:r>
      <w:r>
        <w:t xml:space="preserve">. </w:t>
      </w:r>
      <w:r w:rsidR="00935070">
        <w:t>srpnja</w:t>
      </w:r>
      <w:r>
        <w:t xml:space="preserve"> 201</w:t>
      </w:r>
      <w:r w:rsidR="007762B3">
        <w:t>6</w:t>
      </w:r>
      <w:r>
        <w:t xml:space="preserve">. </w:t>
      </w: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FC741F">
      <w:pPr>
        <w:pStyle w:val="Tijeloteksta"/>
        <w:jc w:val="left"/>
      </w:pPr>
      <w:r>
        <w:t>Z</w:t>
      </w:r>
      <w:r w:rsidR="00FC741F">
        <w:t>apisničar</w:t>
      </w:r>
      <w:r>
        <w:t xml:space="preserve">                                                                                               S U D A C </w:t>
      </w:r>
    </w:p>
    <w:p w:rsidRDefault="00AD6E29" w:rsidP="00D23544" w:rsidR="00D23544" w:rsidRPr="00D23544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</w:rPr>
        <w:t>Jadranka Herman</w:t>
      </w:r>
    </w:p>
    <w:p w:rsidRDefault="00D23544" w:rsidP="00D23544" w:rsidR="00D23544">
      <w:pPr>
        <w:pStyle w:val="Tijeloteksta"/>
        <w:jc w:val="left"/>
      </w:pPr>
    </w:p>
    <w:p w:rsidRDefault="00D23544" w:rsidP="00D23544" w:rsidR="00D23544">
      <w:pPr>
        <w:pStyle w:val="Tijeloteksta"/>
        <w:jc w:val="left"/>
      </w:pPr>
    </w:p>
    <w:p w:rsidRDefault="00D23544" w:rsidP="00D23544" w:rsidR="00D23544">
      <w:pPr>
        <w:pStyle w:val="Tijeloteksta"/>
        <w:jc w:val="left"/>
      </w:pPr>
      <w:r>
        <w:t>UPUTA O PRAVNOM LIJEKU:</w:t>
      </w:r>
    </w:p>
    <w:p w:rsidRDefault="00D23544" w:rsidP="00D23544" w:rsidR="00D2354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23544" w:rsidP="00D23544" w:rsidR="00D23544">
      <w:pPr>
        <w:pStyle w:val="Tijeloteksta"/>
        <w:jc w:val="left"/>
      </w:pPr>
    </w:p>
    <w:p w:rsidRDefault="00D23544" w:rsidP="00D23544" w:rsidR="00D23544">
      <w:pPr>
        <w:pStyle w:val="Tijeloteksta"/>
        <w:jc w:val="left"/>
      </w:pPr>
    </w:p>
    <w:p w:rsidRDefault="00D23544" w:rsidP="00D23544" w:rsidR="00D23544">
      <w:pPr>
        <w:pStyle w:val="Tijeloteksta"/>
        <w:jc w:val="left"/>
      </w:pPr>
      <w:r>
        <w:t>DNA</w:t>
      </w:r>
    </w:p>
    <w:p w:rsidRDefault="00D23544" w:rsidP="00D23544" w:rsidR="00D23544">
      <w:pPr>
        <w:pStyle w:val="Tijeloteksta"/>
        <w:numPr>
          <w:ilvl w:val="0"/>
          <w:numId w:val="3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23544" w:rsidP="00D23544" w:rsidR="00D2354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23544" w:rsidP="00D23544" w:rsidR="00D23544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23544" w:rsidP="00D23544" w:rsidR="00D23544">
      <w:pPr>
        <w:pStyle w:val="Tijeloteksta"/>
        <w:numPr>
          <w:ilvl w:val="0"/>
          <w:numId w:val="3"/>
        </w:numPr>
        <w:jc w:val="left"/>
      </w:pPr>
      <w:r>
        <w:t>e-Oglasna ploča</w:t>
      </w:r>
    </w:p>
    <w:p w:rsidRDefault="00935070" w:rsidP="00D23544" w:rsidR="00D23544">
      <w:pPr>
        <w:pStyle w:val="Tijeloteksta"/>
        <w:numPr>
          <w:ilvl w:val="0"/>
          <w:numId w:val="3"/>
        </w:numPr>
        <w:jc w:val="left"/>
      </w:pPr>
      <w:r>
        <w:t>Nadležni r</w:t>
      </w:r>
      <w:r w:rsidR="00D23544">
        <w:t>egistar – nakon pravomoćnosti</w:t>
      </w:r>
    </w:p>
    <w:p w:rsidRDefault="00D23544" w:rsidP="00D23544" w:rsidR="00D23544">
      <w:pPr>
        <w:pStyle w:val="Tijeloteksta"/>
        <w:numPr>
          <w:ilvl w:val="0"/>
          <w:numId w:val="3"/>
        </w:numPr>
        <w:jc w:val="left"/>
      </w:pPr>
      <w:r>
        <w:t>Riješe</w:t>
      </w:r>
      <w:r w:rsidR="001B3BA0">
        <w:t>no istodobno otvaranjem i zaključenjem</w:t>
      </w:r>
    </w:p>
    <w:p w:rsidRDefault="00D23544" w:rsidP="00D23544" w:rsidR="00D23544">
      <w:pPr>
        <w:pStyle w:val="Tijeloteksta"/>
        <w:numPr>
          <w:ilvl w:val="0"/>
          <w:numId w:val="3"/>
        </w:numPr>
        <w:jc w:val="left"/>
      </w:pPr>
      <w:r>
        <w:t>K</w:t>
      </w:r>
      <w:r w:rsidR="00517F54">
        <w:t>.</w:t>
      </w:r>
      <w:r w:rsidR="00935070">
        <w:t>14/8</w:t>
      </w: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DFF" w:rsidR="00AB4DFF">
      <w:r>
        <w:separator/>
      </w:r>
    </w:p>
  </w:endnote>
  <w:endnote w:id="0" w:type="continuationSeparator">
    <w:p w:rsidRDefault="00AB4DFF" w:rsidR="00AB4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DFF" w:rsidR="00AB4DFF">
      <w:r>
        <w:separator/>
      </w:r>
    </w:p>
  </w:footnote>
  <w:footnote w:id="0" w:type="continuationSeparator">
    <w:p w:rsidRDefault="00AB4DFF" w:rsidR="00AB4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08BC">
      <w:rPr>
        <w:noProof/>
      </w:rPr>
      <w:t>2</w:t>
    </w:r>
    <w:r>
      <w:fldChar w:fldCharType="end"/>
    </w:r>
  </w:p>
  <w:p w:rsidRDefault="001B3BA0" w:rsidR="00AA0461">
    <w:pPr>
      <w:pStyle w:val="Zaglavlje"/>
    </w:pPr>
    <w:r>
      <w:tab/>
    </w:r>
    <w:r>
      <w:tab/>
    </w:r>
    <w:r w:rsidR="00AD6E29">
      <w:rPr>
        <w:rStyle w:val="Naglaeno"/>
        <w:b w:val="false"/>
      </w:rPr>
      <w:t>13</w:t>
    </w:r>
    <w:r w:rsidR="00A6457E" w:rsidRPr="00A6457E">
      <w:rPr>
        <w:rStyle w:val="Naglaeno"/>
        <w:b w:val="false"/>
      </w:rPr>
      <w:t xml:space="preserve"> St-</w:t>
    </w:r>
    <w:r w:rsidR="00935070">
      <w:rPr>
        <w:rStyle w:val="Naglaeno"/>
        <w:b w:val="false"/>
      </w:rPr>
      <w:t>1355</w:t>
    </w:r>
    <w:r w:rsidR="00A6457E" w:rsidRPr="00A6457E">
      <w:rPr>
        <w:rStyle w:val="Naglaeno"/>
        <w:b w:val="false"/>
      </w:rPr>
      <w:t>/</w:t>
    </w:r>
    <w:r w:rsidR="00593E88">
      <w:rPr>
        <w:rStyle w:val="Naglaeno"/>
        <w:b w:val="false"/>
      </w:rPr>
      <w:t>16</w:t>
    </w:r>
    <w:r w:rsidR="00A6457E" w:rsidRPr="00A6457E">
      <w:rPr>
        <w:rStyle w:val="Naglaeno"/>
        <w:b w:val="false"/>
      </w:rPr>
      <w:t>-</w:t>
    </w:r>
    <w:r w:rsidR="00935070">
      <w:rPr>
        <w:rStyle w:val="Naglaeno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097"/>
    <w:rsid w:val="00011C68"/>
    <w:rsid w:val="0001245A"/>
    <w:rsid w:val="00012BB2"/>
    <w:rsid w:val="00014887"/>
    <w:rsid w:val="00016B25"/>
    <w:rsid w:val="00020DB7"/>
    <w:rsid w:val="00035864"/>
    <w:rsid w:val="00036441"/>
    <w:rsid w:val="000477CD"/>
    <w:rsid w:val="00047A8F"/>
    <w:rsid w:val="00050860"/>
    <w:rsid w:val="00050977"/>
    <w:rsid w:val="0005121D"/>
    <w:rsid w:val="00052C97"/>
    <w:rsid w:val="000535EA"/>
    <w:rsid w:val="00074F8D"/>
    <w:rsid w:val="00077C9D"/>
    <w:rsid w:val="00091B4B"/>
    <w:rsid w:val="000938B8"/>
    <w:rsid w:val="00095305"/>
    <w:rsid w:val="000B0EBD"/>
    <w:rsid w:val="000C26C6"/>
    <w:rsid w:val="000C6015"/>
    <w:rsid w:val="000D0569"/>
    <w:rsid w:val="000D5ADE"/>
    <w:rsid w:val="000E762A"/>
    <w:rsid w:val="000F61EA"/>
    <w:rsid w:val="00102060"/>
    <w:rsid w:val="001079C4"/>
    <w:rsid w:val="001437B2"/>
    <w:rsid w:val="00173F18"/>
    <w:rsid w:val="00177EC7"/>
    <w:rsid w:val="001A382D"/>
    <w:rsid w:val="001A747C"/>
    <w:rsid w:val="001B3BA0"/>
    <w:rsid w:val="001B49A2"/>
    <w:rsid w:val="001B5F20"/>
    <w:rsid w:val="001B70D9"/>
    <w:rsid w:val="001C00FB"/>
    <w:rsid w:val="001C1653"/>
    <w:rsid w:val="001C73F4"/>
    <w:rsid w:val="001C7F1E"/>
    <w:rsid w:val="001E039C"/>
    <w:rsid w:val="001E2000"/>
    <w:rsid w:val="001E375C"/>
    <w:rsid w:val="002041E2"/>
    <w:rsid w:val="00204C74"/>
    <w:rsid w:val="002063E3"/>
    <w:rsid w:val="00221669"/>
    <w:rsid w:val="00224AFF"/>
    <w:rsid w:val="002257BA"/>
    <w:rsid w:val="002358E7"/>
    <w:rsid w:val="0025000D"/>
    <w:rsid w:val="00256C85"/>
    <w:rsid w:val="00265E9D"/>
    <w:rsid w:val="00267D26"/>
    <w:rsid w:val="00277975"/>
    <w:rsid w:val="0028233D"/>
    <w:rsid w:val="0028507D"/>
    <w:rsid w:val="00292264"/>
    <w:rsid w:val="002A01BB"/>
    <w:rsid w:val="002A2AF5"/>
    <w:rsid w:val="002A36D6"/>
    <w:rsid w:val="002A3BEF"/>
    <w:rsid w:val="002B4236"/>
    <w:rsid w:val="002C3D49"/>
    <w:rsid w:val="002D2610"/>
    <w:rsid w:val="002D7681"/>
    <w:rsid w:val="002F3E12"/>
    <w:rsid w:val="002F4AAF"/>
    <w:rsid w:val="002F66FE"/>
    <w:rsid w:val="003064CA"/>
    <w:rsid w:val="003075C3"/>
    <w:rsid w:val="00317905"/>
    <w:rsid w:val="00320C64"/>
    <w:rsid w:val="003276D7"/>
    <w:rsid w:val="00331D2D"/>
    <w:rsid w:val="003337A6"/>
    <w:rsid w:val="00335C5A"/>
    <w:rsid w:val="00342079"/>
    <w:rsid w:val="00342A94"/>
    <w:rsid w:val="003438EC"/>
    <w:rsid w:val="003445D8"/>
    <w:rsid w:val="00347360"/>
    <w:rsid w:val="00360519"/>
    <w:rsid w:val="003612A7"/>
    <w:rsid w:val="00375C7E"/>
    <w:rsid w:val="0038265B"/>
    <w:rsid w:val="003832CA"/>
    <w:rsid w:val="00383AE3"/>
    <w:rsid w:val="003879D1"/>
    <w:rsid w:val="003924AF"/>
    <w:rsid w:val="003A4B09"/>
    <w:rsid w:val="003A56C0"/>
    <w:rsid w:val="003A610E"/>
    <w:rsid w:val="003C01DF"/>
    <w:rsid w:val="003D02B1"/>
    <w:rsid w:val="003E4DD9"/>
    <w:rsid w:val="003E6D4F"/>
    <w:rsid w:val="003E7C98"/>
    <w:rsid w:val="00413C80"/>
    <w:rsid w:val="00415293"/>
    <w:rsid w:val="0041638D"/>
    <w:rsid w:val="00421D71"/>
    <w:rsid w:val="00421FBB"/>
    <w:rsid w:val="00423F56"/>
    <w:rsid w:val="004351D0"/>
    <w:rsid w:val="00436570"/>
    <w:rsid w:val="00443F69"/>
    <w:rsid w:val="004545C4"/>
    <w:rsid w:val="004638F5"/>
    <w:rsid w:val="0046632E"/>
    <w:rsid w:val="00476EB4"/>
    <w:rsid w:val="00482F57"/>
    <w:rsid w:val="00484B20"/>
    <w:rsid w:val="00485178"/>
    <w:rsid w:val="0048747B"/>
    <w:rsid w:val="004A0D7B"/>
    <w:rsid w:val="004A335F"/>
    <w:rsid w:val="004A5E4C"/>
    <w:rsid w:val="004A6F2C"/>
    <w:rsid w:val="004B490A"/>
    <w:rsid w:val="004C3969"/>
    <w:rsid w:val="004D3C2C"/>
    <w:rsid w:val="004D5A26"/>
    <w:rsid w:val="004E1973"/>
    <w:rsid w:val="004E466C"/>
    <w:rsid w:val="004F5FE8"/>
    <w:rsid w:val="00512136"/>
    <w:rsid w:val="005126B5"/>
    <w:rsid w:val="005159C5"/>
    <w:rsid w:val="00517F54"/>
    <w:rsid w:val="00525B16"/>
    <w:rsid w:val="00532E0A"/>
    <w:rsid w:val="00534964"/>
    <w:rsid w:val="0053545A"/>
    <w:rsid w:val="00540160"/>
    <w:rsid w:val="0054259D"/>
    <w:rsid w:val="005437AE"/>
    <w:rsid w:val="00550133"/>
    <w:rsid w:val="00554CD6"/>
    <w:rsid w:val="00556098"/>
    <w:rsid w:val="00567F63"/>
    <w:rsid w:val="005813C4"/>
    <w:rsid w:val="005868D0"/>
    <w:rsid w:val="005931E7"/>
    <w:rsid w:val="00593E88"/>
    <w:rsid w:val="005948E6"/>
    <w:rsid w:val="005A0DE5"/>
    <w:rsid w:val="005A50B3"/>
    <w:rsid w:val="005B1166"/>
    <w:rsid w:val="005B59B6"/>
    <w:rsid w:val="005C01B9"/>
    <w:rsid w:val="005C344E"/>
    <w:rsid w:val="005D2A79"/>
    <w:rsid w:val="005D7EC1"/>
    <w:rsid w:val="005E09DB"/>
    <w:rsid w:val="005E0CFB"/>
    <w:rsid w:val="005E55B1"/>
    <w:rsid w:val="00613D0A"/>
    <w:rsid w:val="006207DD"/>
    <w:rsid w:val="00620CAB"/>
    <w:rsid w:val="00632865"/>
    <w:rsid w:val="00633654"/>
    <w:rsid w:val="006372FF"/>
    <w:rsid w:val="006409C9"/>
    <w:rsid w:val="0064388F"/>
    <w:rsid w:val="00644281"/>
    <w:rsid w:val="00652724"/>
    <w:rsid w:val="00666402"/>
    <w:rsid w:val="006767B6"/>
    <w:rsid w:val="0068612D"/>
    <w:rsid w:val="00687945"/>
    <w:rsid w:val="006906BB"/>
    <w:rsid w:val="00694937"/>
    <w:rsid w:val="0069656A"/>
    <w:rsid w:val="006A11E9"/>
    <w:rsid w:val="006A6EBE"/>
    <w:rsid w:val="006B29B9"/>
    <w:rsid w:val="006B5168"/>
    <w:rsid w:val="006C055C"/>
    <w:rsid w:val="006C36CE"/>
    <w:rsid w:val="006C4FDF"/>
    <w:rsid w:val="00711561"/>
    <w:rsid w:val="00724724"/>
    <w:rsid w:val="0072548E"/>
    <w:rsid w:val="0073010A"/>
    <w:rsid w:val="00734726"/>
    <w:rsid w:val="007657AA"/>
    <w:rsid w:val="00766D29"/>
    <w:rsid w:val="0077329E"/>
    <w:rsid w:val="007762B3"/>
    <w:rsid w:val="0078009A"/>
    <w:rsid w:val="00796AED"/>
    <w:rsid w:val="007A4540"/>
    <w:rsid w:val="007A5699"/>
    <w:rsid w:val="007A6342"/>
    <w:rsid w:val="007C084A"/>
    <w:rsid w:val="007C3B06"/>
    <w:rsid w:val="007D3980"/>
    <w:rsid w:val="007E684E"/>
    <w:rsid w:val="007E7376"/>
    <w:rsid w:val="007F1C41"/>
    <w:rsid w:val="008005CC"/>
    <w:rsid w:val="008023F7"/>
    <w:rsid w:val="008143AE"/>
    <w:rsid w:val="00817C66"/>
    <w:rsid w:val="00825467"/>
    <w:rsid w:val="00836CE2"/>
    <w:rsid w:val="0084069A"/>
    <w:rsid w:val="00845253"/>
    <w:rsid w:val="00850360"/>
    <w:rsid w:val="00852940"/>
    <w:rsid w:val="00854856"/>
    <w:rsid w:val="00855A65"/>
    <w:rsid w:val="00860129"/>
    <w:rsid w:val="008632B7"/>
    <w:rsid w:val="00875548"/>
    <w:rsid w:val="00880ADC"/>
    <w:rsid w:val="008852E9"/>
    <w:rsid w:val="008A224F"/>
    <w:rsid w:val="008A3333"/>
    <w:rsid w:val="008A40C2"/>
    <w:rsid w:val="008A6156"/>
    <w:rsid w:val="008A66B9"/>
    <w:rsid w:val="008A786C"/>
    <w:rsid w:val="008B0E56"/>
    <w:rsid w:val="008C7029"/>
    <w:rsid w:val="00901EF5"/>
    <w:rsid w:val="00902D42"/>
    <w:rsid w:val="00912CF5"/>
    <w:rsid w:val="00923E4E"/>
    <w:rsid w:val="00930B0A"/>
    <w:rsid w:val="00935070"/>
    <w:rsid w:val="00936874"/>
    <w:rsid w:val="00937840"/>
    <w:rsid w:val="009525D4"/>
    <w:rsid w:val="00954C0C"/>
    <w:rsid w:val="009625BE"/>
    <w:rsid w:val="009748D3"/>
    <w:rsid w:val="00980E4D"/>
    <w:rsid w:val="009A412B"/>
    <w:rsid w:val="009B3854"/>
    <w:rsid w:val="009B40D7"/>
    <w:rsid w:val="009B46D8"/>
    <w:rsid w:val="009C1900"/>
    <w:rsid w:val="009C670C"/>
    <w:rsid w:val="009E3F29"/>
    <w:rsid w:val="009E5D6D"/>
    <w:rsid w:val="00A07CA2"/>
    <w:rsid w:val="00A214C9"/>
    <w:rsid w:val="00A24B41"/>
    <w:rsid w:val="00A405B5"/>
    <w:rsid w:val="00A46436"/>
    <w:rsid w:val="00A47852"/>
    <w:rsid w:val="00A57102"/>
    <w:rsid w:val="00A57AB7"/>
    <w:rsid w:val="00A60366"/>
    <w:rsid w:val="00A63F24"/>
    <w:rsid w:val="00A6457E"/>
    <w:rsid w:val="00A71331"/>
    <w:rsid w:val="00A7456A"/>
    <w:rsid w:val="00A77D6F"/>
    <w:rsid w:val="00A8702F"/>
    <w:rsid w:val="00A967FC"/>
    <w:rsid w:val="00A97E35"/>
    <w:rsid w:val="00AA0461"/>
    <w:rsid w:val="00AA6B6E"/>
    <w:rsid w:val="00AB0901"/>
    <w:rsid w:val="00AB4DFF"/>
    <w:rsid w:val="00AB7B53"/>
    <w:rsid w:val="00AC24E9"/>
    <w:rsid w:val="00AD251E"/>
    <w:rsid w:val="00AD6E29"/>
    <w:rsid w:val="00AF0C2D"/>
    <w:rsid w:val="00AF7937"/>
    <w:rsid w:val="00B00E40"/>
    <w:rsid w:val="00B07B9E"/>
    <w:rsid w:val="00B24B41"/>
    <w:rsid w:val="00B25707"/>
    <w:rsid w:val="00B32948"/>
    <w:rsid w:val="00B333B4"/>
    <w:rsid w:val="00B359B8"/>
    <w:rsid w:val="00B35EB7"/>
    <w:rsid w:val="00B41500"/>
    <w:rsid w:val="00B52812"/>
    <w:rsid w:val="00B67389"/>
    <w:rsid w:val="00B70217"/>
    <w:rsid w:val="00B82540"/>
    <w:rsid w:val="00B95A80"/>
    <w:rsid w:val="00B95B20"/>
    <w:rsid w:val="00B97D1C"/>
    <w:rsid w:val="00BA3D7C"/>
    <w:rsid w:val="00BD4F25"/>
    <w:rsid w:val="00BD71A6"/>
    <w:rsid w:val="00BE33FF"/>
    <w:rsid w:val="00BF32DE"/>
    <w:rsid w:val="00C04A19"/>
    <w:rsid w:val="00C2016D"/>
    <w:rsid w:val="00C2314F"/>
    <w:rsid w:val="00C36A5B"/>
    <w:rsid w:val="00C379DD"/>
    <w:rsid w:val="00C43CDA"/>
    <w:rsid w:val="00C53743"/>
    <w:rsid w:val="00C542AE"/>
    <w:rsid w:val="00C54EDC"/>
    <w:rsid w:val="00C56925"/>
    <w:rsid w:val="00C66216"/>
    <w:rsid w:val="00C8590C"/>
    <w:rsid w:val="00CA01EF"/>
    <w:rsid w:val="00CA3325"/>
    <w:rsid w:val="00CA643C"/>
    <w:rsid w:val="00CC440E"/>
    <w:rsid w:val="00CE0EE4"/>
    <w:rsid w:val="00CF08BC"/>
    <w:rsid w:val="00CF526F"/>
    <w:rsid w:val="00CF63EE"/>
    <w:rsid w:val="00D212DB"/>
    <w:rsid w:val="00D22877"/>
    <w:rsid w:val="00D23251"/>
    <w:rsid w:val="00D23544"/>
    <w:rsid w:val="00D24D2F"/>
    <w:rsid w:val="00D505FE"/>
    <w:rsid w:val="00D64021"/>
    <w:rsid w:val="00D745AC"/>
    <w:rsid w:val="00D77C99"/>
    <w:rsid w:val="00D77EA4"/>
    <w:rsid w:val="00D811F5"/>
    <w:rsid w:val="00D97782"/>
    <w:rsid w:val="00DA146A"/>
    <w:rsid w:val="00DA4636"/>
    <w:rsid w:val="00DB4D59"/>
    <w:rsid w:val="00DD6682"/>
    <w:rsid w:val="00DE1523"/>
    <w:rsid w:val="00DE5F69"/>
    <w:rsid w:val="00DF78B9"/>
    <w:rsid w:val="00E07BB0"/>
    <w:rsid w:val="00E22251"/>
    <w:rsid w:val="00E23AF8"/>
    <w:rsid w:val="00E3542B"/>
    <w:rsid w:val="00E60C19"/>
    <w:rsid w:val="00E96356"/>
    <w:rsid w:val="00EA028A"/>
    <w:rsid w:val="00EA5AA8"/>
    <w:rsid w:val="00EB6D07"/>
    <w:rsid w:val="00EC0019"/>
    <w:rsid w:val="00ED4C16"/>
    <w:rsid w:val="00EE6122"/>
    <w:rsid w:val="00EF6A6F"/>
    <w:rsid w:val="00F00CBB"/>
    <w:rsid w:val="00F02A50"/>
    <w:rsid w:val="00F040DB"/>
    <w:rsid w:val="00F2165F"/>
    <w:rsid w:val="00F40F1F"/>
    <w:rsid w:val="00F46E60"/>
    <w:rsid w:val="00F5054B"/>
    <w:rsid w:val="00F564E3"/>
    <w:rsid w:val="00F6215D"/>
    <w:rsid w:val="00F734CA"/>
    <w:rsid w:val="00F73514"/>
    <w:rsid w:val="00F74586"/>
    <w:rsid w:val="00F82537"/>
    <w:rsid w:val="00F83779"/>
    <w:rsid w:val="00F96B0C"/>
    <w:rsid w:val="00FA2A24"/>
    <w:rsid w:val="00FC741F"/>
    <w:rsid w:val="00FD2AFF"/>
    <w:rsid w:val="00FD5632"/>
    <w:rsid w:val="00FE0CCA"/>
    <w:rsid w:val="00FF6257"/>
    <w:rsid w:val="00FF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08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F08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F08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8B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8B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08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F08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F08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8B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8B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St-1355/2015</izvorni_sadrzaj>
    <derivirana_varijabla naziv="DomainObject.Predmet.OznakaBroj_1">St-1355/2015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ŽENA "PAUN" ANTIN</izvorni_sadrzaj>
    <derivirana_varijabla naziv="DomainObject.Predmet.ProtustrankaFormated_1">  UDRUGA ŽENA "PAUN" ANTIN</derivirana_varijabla>
  </DomainObject.Predmet.ProtustrankaFormated>
  <DomainObject.Predmet.ProtustrankaFormatedOIB>
    <izvorni_sadrzaj>  UDRUGA ŽENA "PAUN" ANTIN, OIB 56835786134</izvorni_sadrzaj>
    <derivirana_varijabla naziv="DomainObject.Predmet.ProtustrankaFormatedOIB_1">  UDRUGA ŽENA "PAUN" ANTIN, OIB 56835786134</derivirana_varijabla>
  </DomainObject.Predmet.ProtustrankaFormatedOIB>
  <DomainObject.Predmet.ProtustrankaFormatedWithAdress>
    <izvorni_sadrzaj> UDRUGA ŽENA "PAUN" ANTIN, Ivana Gundulića 85, 32213 Antin</izvorni_sadrzaj>
    <derivirana_varijabla naziv="DomainObject.Predmet.ProtustrankaFormatedWithAdress_1"> UDRUGA ŽENA "PAUN" ANTIN, Ivana Gundulića 85, 32213 Antin</derivirana_varijabla>
  </DomainObject.Predmet.ProtustrankaFormatedWithAdress>
  <DomainObject.Predmet.ProtustrankaFormatedWithAdressOIB>
    <izvorni_sadrzaj> UDRUGA ŽENA "PAUN" ANTIN, OIB 56835786134, Ivana Gundulića 85, 32213 Antin</izvorni_sadrzaj>
    <derivirana_varijabla naziv="DomainObject.Predmet.ProtustrankaFormatedWithAdressOIB_1"> UDRUGA ŽENA "PAUN" ANTIN, OIB 56835786134, Ivana Gundulića 85, 32213 Antin</derivirana_varijabla>
  </DomainObject.Predmet.ProtustrankaFormatedWithAdressOIB>
  <DomainObject.Predmet.ProtustrankaWithAdress>
    <izvorni_sadrzaj>UDRUGA ŽENA "PAUN" ANTIN Ivana Gundulića 85, 32213 Antin</izvorni_sadrzaj>
    <derivirana_varijabla naziv="DomainObject.Predmet.ProtustrankaWithAdress_1">UDRUGA ŽENA "PAUN" ANTIN Ivana Gundulića 85, 32213 Antin</derivirana_varijabla>
  </DomainObject.Predmet.ProtustrankaWithAdress>
  <DomainObject.Predmet.ProtustrankaWithAdressOIB>
    <izvorni_sadrzaj>UDRUGA ŽENA "PAUN" ANTIN, OIB 56835786134, Ivana Gundulića 85, 32213 Antin</izvorni_sadrzaj>
    <derivirana_varijabla naziv="DomainObject.Predmet.ProtustrankaWithAdressOIB_1">UDRUGA ŽENA "PAUN" ANTIN, OIB 56835786134, Ivana Gundulića 85, 32213 Antin</derivirana_varijabla>
  </DomainObject.Predmet.ProtustrankaWithAdressOIB>
  <DomainObject.Predmet.ProtustrankaNazivFormated>
    <izvorni_sadrzaj>UDRUGA ŽENA "PAUN" ANTIN</izvorni_sadrzaj>
    <derivirana_varijabla naziv="DomainObject.Predmet.ProtustrankaNazivFormated_1">UDRUGA ŽENA "PAUN" ANTIN</derivirana_varijabla>
  </DomainObject.Predmet.ProtustrankaNazivFormated>
  <DomainObject.Predmet.ProtustrankaNazivFormatedOIB>
    <izvorni_sadrzaj>UDRUGA ŽENA "PAUN" ANTIN, OIB 56835786134</izvorni_sadrzaj>
    <derivirana_varijabla naziv="DomainObject.Predmet.ProtustrankaNazivFormatedOIB_1">UDRUGA ŽENA "PAUN" ANTIN, OIB 56835786134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ŽENA "PAUN" ANTIN</item>
    </izvorni_sadrzaj>
    <derivirana_varijabla naziv="DomainObject.Predmet.ProtuStrankaListFormated_1">
      <item>UDRUGA ŽENA "PAUN" ANTIN</item>
    </derivirana_varijabla>
  </DomainObject.Predmet.ProtuStrankaListFormated>
  <DomainObject.Predmet.ProtuStrankaListFormatedOIB>
    <izvorni_sadrzaj>
      <item>UDRUGA ŽENA "PAUN" ANTIN, OIB 56835786134</item>
    </izvorni_sadrzaj>
    <derivirana_varijabla naziv="DomainObject.Predmet.ProtuStrankaListFormatedOIB_1">
      <item>UDRUGA ŽENA "PAUN" ANTIN, OIB 56835786134</item>
    </derivirana_varijabla>
  </DomainObject.Predmet.ProtuStrankaListFormatedOIB>
  <DomainObject.Predmet.ProtuStrankaListFormatedWithAdress>
    <izvorni_sadrzaj>
      <item>UDRUGA ŽENA "PAUN" ANTIN, Ivana Gundulića 85, 32213 Antin</item>
    </izvorni_sadrzaj>
    <derivirana_varijabla naziv="DomainObject.Predmet.ProtuStrankaListFormatedWithAdress_1">
      <item>UDRUGA ŽENA "PAUN" ANTIN, Ivana Gundulića 85, 32213 Antin</item>
    </derivirana_varijabla>
  </DomainObject.Predmet.ProtuStrankaListFormatedWithAdress>
  <DomainObject.Predmet.ProtuStrankaListFormatedWithAdressOIB>
    <izvorni_sadrzaj>
      <item>UDRUGA ŽENA "PAUN" ANTIN, OIB 56835786134, Ivana Gundulića 85, 32213 Antin</item>
    </izvorni_sadrzaj>
    <derivirana_varijabla naziv="DomainObject.Predmet.ProtuStrankaListFormatedWithAdressOIB_1">
      <item>UDRUGA ŽENA "PAUN" ANTIN, OIB 56835786134, Ivana Gundulića 85, 32213 Antin</item>
    </derivirana_varijabla>
  </DomainObject.Predmet.ProtuStrankaListFormatedWithAdressOIB>
  <DomainObject.Predmet.ProtuStrankaListNazivFormated>
    <izvorni_sadrzaj>
      <item>UDRUGA ŽENA "PAUN" ANTIN</item>
    </izvorni_sadrzaj>
    <derivirana_varijabla naziv="DomainObject.Predmet.ProtuStrankaListNazivFormated_1">
      <item>UDRUGA ŽENA "PAUN" ANTIN</item>
    </derivirana_varijabla>
  </DomainObject.Predmet.ProtuStrankaListNazivFormated>
  <DomainObject.Predmet.ProtuStrankaListNazivFormatedOIB>
    <izvorni_sadrzaj>
      <item>UDRUGA ŽENA "PAUN" ANTIN, OIB 56835786134</item>
    </izvorni_sadrzaj>
    <derivirana_varijabla naziv="DomainObject.Predmet.ProtuStrankaListNazivFormatedOIB_1">
      <item>UDRUGA ŽENA "PAUN" ANTIN, OIB 56835786134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ŽENA "PAUN" ANTIN</izvorni_sadrzaj>
    <derivirana_varijabla naziv="DomainObject.Predmet.ProtustrankaIDrugi_1">UDRUGA ŽENA "PAUN" ANTIN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ŽENA "PAUN" ANTIN, OIB 56835786134, Ivana Gundulića 85, 32213 Antin</izvorni_sadrzaj>
    <derivirana_varijabla naziv="DomainObject.Predmet.ProtustrankaIDrugiAdressOIB_1">UDRUGA ŽENA "PAUN" ANTIN, OIB 56835786134, Ivana Gundulića 85, 32213 Antin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ŽENA "PAUN" ANTIN</item>
    </izvorni_sadrzaj>
    <derivirana_varijabla naziv="DomainObject.Predmet.SudioniciListNaziv_1">
      <item>FINA RC OSIJEK</item>
      <item>UDRUGA ŽENA "PAUN" ANTIN</item>
    </derivirana_varijabla>
  </DomainObject.Predmet.SudioniciListNaziv>
  <DomainObject.Predmet.SudioniciListAdressOIB>
    <izvorni_sadrzaj>
      <item>FINA RC OSIJEK, OIB 85821130368</item>
      <item>UDRUGA ŽENA "PAUN" ANTIN, OIB 56835786134, Ivana Gundulića 85,32213 Antin</item>
    </izvorni_sadrzaj>
    <derivirana_varijabla naziv="DomainObject.Predmet.SudioniciListAdressOIB_1">
      <item>FINA RC OSIJEK, OIB 85821130368</item>
      <item>UDRUGA ŽENA "PAUN" ANTIN, OIB 56835786134, Ivana Gundulića 85,32213 Antin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56835786134</item>
    </izvorni_sadrzaj>
    <derivirana_varijabla naziv="DomainObject.Predmet.SudioniciListNazivOIB_1">
      <item>, OIB 85821130368</item>
      <item>, OIB 56835786134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FB976-B57F-4617-A565-2D001941F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2216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2016-07-14T12:06:00Z</dcterms:created>
  <dc:creator>Korisnik</dc:creator>
  <cp:lastModifiedBy>Snježana Markotić Jurić</cp:lastModifiedBy>
  <cp:lastPrinted>2016-07-14T12:00:00Z</cp:lastPrinted>
  <dcterms:modified xmlns:xsi="http://www.w3.org/2001/XMLSchema-instance" xsi:type="dcterms:W3CDTF">2016-07-14T12:07:00Z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