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0a70" w14:paraId="0350a7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8707C7">
        <w:t>991/16-3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707C7">
        <w:t xml:space="preserve"> LUNI j.d.o.o., Čakovec, Josipa Kozarca 15, OIB: 2264345225</w:t>
      </w:r>
      <w:r w:rsidR="003B2442">
        <w:t xml:space="preserve">, </w:t>
      </w:r>
      <w:r w:rsidR="00637444">
        <w:t xml:space="preserve">dana </w:t>
      </w:r>
      <w:r w:rsidR="008707C7">
        <w:t>29. kolovoza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707C7">
        <w:t xml:space="preserve"> </w:t>
      </w:r>
      <w:r w:rsidR="008707C7" w:rsidRPr="008707C7">
        <w:t>LUNI j.d.o.o., Čakovec, Josipa Kozarca 15, OIB: 2264345225</w:t>
      </w:r>
      <w:r w:rsidR="00740000">
        <w:t xml:space="preserve">, </w:t>
      </w:r>
      <w:r w:rsidR="00CB6C18">
        <w:t xml:space="preserve">iznosi </w:t>
      </w:r>
      <w:r w:rsidR="008707C7">
        <w:t>17.223,76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8707C7">
        <w:t>ju</w:t>
      </w:r>
      <w:r w:rsidR="004E68E4">
        <w:t xml:space="preserve"> se </w:t>
      </w:r>
      <w:r w:rsidR="008707C7">
        <w:t>direktor dužnika Jasminka Pečarić, Čakovec, Ladislava Jageca 11, OIB: 73086643507 i direktor dužnika Nenad Novković, Čakovec, Josipa Kozarca 15, OIB: 22772858102</w:t>
      </w:r>
      <w:r w:rsidR="00347B7E">
        <w:t>,</w:t>
      </w:r>
      <w:r w:rsidR="00462410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</w:t>
      </w:r>
      <w:r w:rsidR="008707C7">
        <w:t>ju</w:t>
      </w:r>
      <w:r w:rsidR="00CB6C18">
        <w:t xml:space="preserve"> se</w:t>
      </w:r>
      <w:r w:rsidR="008707C7">
        <w:t xml:space="preserve"> </w:t>
      </w:r>
      <w:r w:rsidR="008707C7" w:rsidRPr="008707C7">
        <w:t>direktor dužnika Jasminka Pečarić, Čakovec, Ladislava Jageca 11, OIB: 73086643507 i direktor dužnika Nenad Novković, Čakovec, Josipa Kozarca 15, OIB: 22772858102</w:t>
      </w:r>
      <w:r w:rsidR="00347B7E">
        <w:t>,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8707C7">
        <w:t>29. kolovoza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77F" w:rsidR="00A7577F">
      <w:r>
        <w:separator/>
      </w:r>
    </w:p>
  </w:endnote>
  <w:endnote w:id="0" w:type="continuationSeparator">
    <w:p w:rsidRDefault="00A7577F" w:rsidR="00A75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77F" w:rsidR="00A7577F">
      <w:r>
        <w:separator/>
      </w:r>
    </w:p>
  </w:footnote>
  <w:footnote w:id="0" w:type="continuationSeparator">
    <w:p w:rsidRDefault="00A7577F" w:rsidR="00A75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3B69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47B7E"/>
    <w:rsid w:val="00352165"/>
    <w:rsid w:val="003A46E1"/>
    <w:rsid w:val="003A7C72"/>
    <w:rsid w:val="003B244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2528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0739"/>
    <w:rsid w:val="005A3C13"/>
    <w:rsid w:val="005A77D6"/>
    <w:rsid w:val="005A7A90"/>
    <w:rsid w:val="005D0289"/>
    <w:rsid w:val="005D48EE"/>
    <w:rsid w:val="005E111A"/>
    <w:rsid w:val="005E16A5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707C7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577F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provedu skraćenog st. postupka</izvorni_sadrzaj>
    <derivirana_varijabla naziv="DomainObject.Predmet.Opis_1">Prijedlog za provedu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jednostavno društvo s ograničenom odgovornošću za uvoz i izvoz</izvorni_sadrzaj>
    <derivirana_varijabla naziv="DomainObject.Predmet.ProtustrankaFormated_1">  LUNI jednostavno društvo s ograničenom odgovornošću za uvoz i izvoz</derivirana_varijabla>
  </DomainObject.Predmet.ProtustrankaFormated>
  <DomainObject.Predmet.ProtustrankaFormatedOIB>
    <izvorni_sadrzaj>  LUNI jednostavno društvo s ograničenom odgovornošću za uvoz i izvoz, OIB 22643452225</izvorni_sadrzaj>
    <derivirana_varijabla naziv="DomainObject.Predmet.ProtustrankaFormatedOIB_1">  LUNI jednostavno društvo s ograničenom odgovornošću za uvoz i izvoz, OIB 22643452225</derivirana_varijabla>
  </DomainObject.Predmet.ProtustrankaFormatedOIB>
  <DomainObject.Predmet.ProtustrankaFormatedWithAdress>
    <izvorni_sadrzaj> LUNI jednostavno društvo s ograničenom odgovornošću za uvoz i izvoz, Josipa Kozarca 15, 40000 Čakovec</izvorni_sadrzaj>
    <derivirana_varijabla naziv="DomainObject.Predmet.ProtustrankaFormatedWithAdress_1"> LUNI jednostavno društvo s ograničenom odgovornošću za uvoz i izvoz, Josipa Kozarca 15, 40000 Čakovec</derivirana_varijabla>
  </DomainObject.Predmet.ProtustrankaFormatedWithAdress>
  <DomainObject.Predmet.ProtustrankaFormatedWithAdressOIB>
    <izvorni_sadrzaj> LUNI jednostavno društvo s ograničenom odgovornošću za uvoz i izvoz, OIB 22643452225, Josipa Kozarca 15, 40000 Čakovec</izvorni_sadrzaj>
    <derivirana_varijabla naziv="DomainObject.Predmet.ProtustrankaFormatedWithAdressOIB_1"> LUNI jednostavno društvo s ograničenom odgovornošću za uvoz i izvoz, OIB 22643452225, Josipa Kozarca 15, 40000 Čakovec</derivirana_varijabla>
  </DomainObject.Predmet.ProtustrankaFormatedWithAdressOIB>
  <DomainObject.Predmet.ProtustrankaWithAdress>
    <izvorni_sadrzaj>LUNI jednostavno društvo s ograničenom odgovornošću za uvoz i izvoz Josipa Kozarca 15, 40000 Čakovec</izvorni_sadrzaj>
    <derivirana_varijabla naziv="DomainObject.Predmet.ProtustrankaWithAdress_1">LUNI jednostavno društvo s ograničenom odgovornošću za uvoz i izvoz Josipa Kozarca 15, 40000 Čakovec</derivirana_varijabla>
  </DomainObject.Predmet.ProtustrankaWithAdress>
  <DomainObject.Predmet.ProtustrankaWithAdressOIB>
    <izvorni_sadrzaj>LUNI jednostavno društvo s ograničenom odgovornošću za uvoz i izvoz, OIB 22643452225, Josipa Kozarca 15, 40000 Čakovec</izvorni_sadrzaj>
    <derivirana_varijabla naziv="DomainObject.Predmet.ProtustrankaWithAdressOIB_1">LUNI jednostavno društvo s ograničenom odgovornošću za uvoz i izvoz, OIB 22643452225, Josipa Kozarca 15, 40000 Čakovec</derivirana_varijabla>
  </DomainObject.Predmet.ProtustrankaWithAdressOIB>
  <DomainObject.Predmet.ProtustrankaNazivFormated>
    <izvorni_sadrzaj>LUNI jednostavno društvo s ograničenom odgovornošću za uvoz i izvoz</izvorni_sadrzaj>
    <derivirana_varijabla naziv="DomainObject.Predmet.ProtustrankaNazivFormated_1">LUNI jednostavno društvo s ograničenom odgovornošću za uvoz i izvoz</derivirana_varijabla>
  </DomainObject.Predmet.ProtustrankaNazivFormated>
  <DomainObject.Predmet.ProtustrankaNazivFormatedOIB>
    <izvorni_sadrzaj>LUNI jednostavno društvo s ograničenom odgovornošću za uvoz i izvoz, OIB 22643452225</izvorni_sadrzaj>
    <derivirana_varijabla naziv="DomainObject.Predmet.ProtustrankaNazivFormatedOIB_1">LUNI jednostavno društvo s ograničenom odgovornošću za uvoz i izvoz, OIB 22643452225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17223.76</izvorni_sadrzaj>
    <derivirana_varijabla naziv="DomainObject.Predmet.TrenutnaVrijednost_1">17223.76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LUNI jednostavno društvo s ograničenom odgovornošću za uvoz i izvoz</item>
    </izvorni_sadrzaj>
    <derivirana_varijabla naziv="DomainObject.Predmet.ProtuStrankaListFormated_1">
      <item>LUNI jednostavno društvo s ograničenom odgovornošću za uvoz i izvoz</item>
    </derivirana_varijabla>
  </DomainObject.Predmet.ProtuStrankaListFormated>
  <DomainObject.Predmet.ProtuStrankaListFormatedOIB>
    <izvorni_sadrzaj>
      <item>LUNI jednostavno društvo s ograničenom odgovornošću za uvoz i izvoz, OIB 22643452225</item>
    </izvorni_sadrzaj>
    <derivirana_varijabla naziv="DomainObject.Predmet.ProtuStrankaListFormatedOIB_1">
      <item>LUNI jednostavno društvo s ograničenom odgovornošću za uvoz i izvoz, OIB 22643452225</item>
    </derivirana_varijabla>
  </DomainObject.Predmet.ProtuStrankaListFormatedOIB>
  <DomainObject.Predmet.ProtuStrankaListFormatedWithAdress>
    <izvorni_sadrzaj>
      <item>LUNI jednostavno društvo s ograničenom odgovornošću za uvoz i izvoz, Josipa Kozarca 15, 40000 Čakovec</item>
    </izvorni_sadrzaj>
    <derivirana_varijabla naziv="DomainObject.Predmet.ProtuStrankaListFormatedWithAdress_1">
      <item>LUNI jednostavno društvo s ograničenom odgovornošću za uvoz i izvoz, Josipa Kozarca 15, 40000 Čakovec</item>
    </derivirana_varijabla>
  </DomainObject.Predmet.ProtuStrankaListFormatedWithAdress>
  <DomainObject.Predmet.ProtuStrankaListFormatedWithAdressOIB>
    <izvorni_sadrzaj>
      <item>LUNI jednostavno društvo s ograničenom odgovornošću za uvoz i izvoz, OIB 22643452225, Josipa Kozarca 15, 40000 Čakovec</item>
    </izvorni_sadrzaj>
    <derivirana_varijabla naziv="DomainObject.Predmet.ProtuStrankaListFormatedWithAdressOIB_1">
      <item>LUNI jednostavno društvo s ograničenom odgovornošću za uvoz i izvoz, OIB 22643452225, Josipa Kozarca 15, 40000 Čakovec</item>
    </derivirana_varijabla>
  </DomainObject.Predmet.ProtuStrankaListFormatedWithAdressOIB>
  <DomainObject.Predmet.ProtuStrankaListNazivFormated>
    <izvorni_sadrzaj>
      <item>LUNI jednostavno društvo s ograničenom odgovornošću za uvoz i izvoz</item>
    </izvorni_sadrzaj>
    <derivirana_varijabla naziv="DomainObject.Predmet.ProtuStrankaListNazivFormated_1">
      <item>LUNI jednostavno društvo s ograničenom odgovornošću za uvoz i izvoz</item>
    </derivirana_varijabla>
  </DomainObject.Predmet.ProtuStrankaListNazivFormated>
  <DomainObject.Predmet.ProtuStrankaListNazivFormatedOIB>
    <izvorni_sadrzaj>
      <item>LUNI jednostavno društvo s ograničenom odgovornošću za uvoz i izvoz, OIB 22643452225</item>
    </izvorni_sadrzaj>
    <derivirana_varijabla naziv="DomainObject.Predmet.ProtuStrankaListNazivFormatedOIB_1">
      <item>LUNI jednostavno društvo s ograničenom odgovornošću za uvoz i izvoz, OIB 22643452225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registar, B.Radića 2, 42000 Varaždin</item>
      <item>e-Oglasna ploča</item>
    </izvorni_sadrzaj>
    <derivirana_varijabla naziv="DomainObject.Predmet.OstaliListFormatedWithAdress_1">
      <item>Sudski registar, B.Radića 2, 42000 Varaždin</item>
      <item>e-Oglasna ploča</item>
    </derivirana_varijabla>
  </DomainObject.Predmet.OstaliListFormatedWithAdress>
  <DomainObject.Predmet.OstaliListFormatedWithAdressOIB>
    <izvorni_sadrzaj>
      <item>Sudski registar, B.Radića 2, 42000 Varaždin</item>
      <item>e-Oglasna ploča</item>
    </izvorni_sadrzaj>
    <derivirana_varijabla naziv="DomainObject.Predmet.OstaliListFormatedWithAdressOIB_1">
      <item>Sudski registar, B.Radića 2, 42000 Varaždin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LUNI jednostavno društvo s ograničenom odgovornošću za uvoz i izvoz</izvorni_sadrzaj>
    <derivirana_varijabla naziv="DomainObject.Predmet.ProtustrankaIDrugi_1">LUNI jednostavno društvo s ograničenom odgovornošću za uvoz i 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LUNI jednostavno društvo s ograničenom odgovornošću za uvoz i izvoz, OIB 22643452225, Josipa Kozarca 15, 40000 Čakovec</izvorni_sadrzaj>
    <derivirana_varijabla naziv="DomainObject.Predmet.ProtustrankaIDrugiAdressOIB_1">LUNI jednostavno društvo s ograničenom odgovornošću za uvoz i izvoz, OIB 22643452225,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LUNI jednostavno društvo s ograničenom odgovornošću za uvoz i izvoz</item>
      <item>Sudski registar</item>
      <item>e-Oglasna ploča</item>
    </izvorni_sadrzaj>
    <derivirana_varijabla naziv="DomainObject.Predmet.SudioniciListNaziv_1">
      <item>Financijska agencija</item>
      <item>LUNI jednostavno društvo s ograničenom odgovornošću za uvoz i izvoz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LUNI jednostavno društvo s ograničenom odgovornošću za uvoz i izvoz, OIB 22643452225, Josipa Kozarca 15,40000 Čakovec</item>
      <item>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LUNI jednostavno društvo s ograničenom odgovornošću za uvoz i izvoz, OIB 22643452225, Josipa Kozarca 15,40000 Čakovec</item>
      <item>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22643452225</item>
      <item>, OIB null</item>
      <item>, OIB null</item>
    </izvorni_sadrzaj>
    <derivirana_varijabla naziv="DomainObject.Predmet.SudioniciListNazivOIB_1">
      <item>, OIB 85821130368</item>
      <item>, OIB 22643452225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42BFB-CA5A-4052-8BF6-6F7414D77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2057</properties:Characters>
  <properties:Lines>49</properties:Lines>
  <properties:Paragraphs>14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2016-08-29T11:50:00Z</cp:lastPrinted>
  <dcterms:modified xmlns:xsi="http://www.w3.org/2001/XMLSchema-instance" xsi:type="dcterms:W3CDTF">2016-08-29T11:50:00Z</dcterms:modified>
  <cp:revision>117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