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fc86" w14:paraId="8fffc86" w:rsidRDefault="00385AE7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1667B1">
        <w:t>U SLAVONSKOM</w:t>
      </w:r>
      <w:r w:rsidR="00794F25">
        <w:t xml:space="preserve"> BROD</w:t>
      </w:r>
      <w:r w:rsidR="001667B1">
        <w:t>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</w:t>
      </w:r>
      <w:r w:rsidR="00F61036">
        <w:t xml:space="preserve">        </w:t>
      </w:r>
      <w:r w:rsidR="005001E5">
        <w:t xml:space="preserve">  </w:t>
      </w:r>
      <w:r w:rsidR="005001E5" w:rsidRPr="00664FDC">
        <w:rPr>
          <w:b/>
        </w:rPr>
        <w:t xml:space="preserve">Broj: </w:t>
      </w:r>
      <w:r w:rsidR="00664FDC" w:rsidRPr="00664FDC">
        <w:rPr>
          <w:b/>
        </w:rPr>
        <w:t>1/</w:t>
      </w:r>
      <w:r w:rsidR="005001E5" w:rsidRPr="00664FDC">
        <w:rPr>
          <w:b/>
        </w:rPr>
        <w:t>St-</w:t>
      </w:r>
      <w:r w:rsidR="00664FDC" w:rsidRPr="00664FDC">
        <w:rPr>
          <w:b/>
        </w:rPr>
        <w:t>764/2018-1</w:t>
      </w:r>
      <w:r w:rsidR="009A3DB3">
        <w:rPr>
          <w:b/>
        </w:rPr>
        <w:t>2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664FDC">
        <w:t>stečajnoj sutkinji</w:t>
      </w:r>
      <w:r w:rsidR="00446ADB">
        <w:t xml:space="preserve"> Vesni Vukelić, u </w:t>
      </w:r>
      <w:r w:rsidR="00664FDC">
        <w:t>prethodnom postupku radi utvrđivanja pretpostavki za otvaranje stečajnog postupka nad dužnikom XIAOFEN PROMET d.o.o. Sisak, Ante Starčevića 20, OIB 66593049085</w:t>
      </w:r>
      <w:r w:rsidR="00F312BB">
        <w:t xml:space="preserve">, </w:t>
      </w:r>
      <w:r>
        <w:t xml:space="preserve">odlučujući o nagradi privremenog stečajnog upravitelja, dana </w:t>
      </w:r>
      <w:r w:rsidR="009A3DB3">
        <w:t>30</w:t>
      </w:r>
      <w:r w:rsidR="00664FDC">
        <w:t>. listopada 2018.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A2564B" w:rsidR="00B50000" w:rsidRPr="00B525FB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>
        <w:t xml:space="preserve"> Privremenom s</w:t>
      </w:r>
      <w:r w:rsidR="00C10F26">
        <w:t>tečajnom upravitelju</w:t>
      </w:r>
      <w:r w:rsidR="00B525FB">
        <w:t xml:space="preserve"> </w:t>
      </w:r>
      <w:r w:rsidR="00664FDC" w:rsidRPr="00664FDC">
        <w:rPr>
          <w:b/>
        </w:rPr>
        <w:t xml:space="preserve">PREDRAGU FILAJDIĆU, </w:t>
      </w:r>
      <w:proofErr w:type="spellStart"/>
      <w:r w:rsidR="00664FDC" w:rsidRPr="00664FDC">
        <w:rPr>
          <w:b/>
        </w:rPr>
        <w:t>dipl.ing</w:t>
      </w:r>
      <w:proofErr w:type="spellEnd"/>
      <w:r w:rsidR="00664FDC" w:rsidRPr="00664FDC">
        <w:rPr>
          <w:b/>
        </w:rPr>
        <w:t>. poljoprivrede, Slavonski Brod, Luke Lukića 65, OIB 32894922284</w:t>
      </w:r>
      <w:r w:rsidR="00664FDC">
        <w:t>,</w:t>
      </w:r>
      <w:r w:rsidR="002A7858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 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B27DE3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7316">
        <w:rPr>
          <w:b/>
        </w:rPr>
        <w:t>(ukupan trošak)</w:t>
      </w:r>
      <w:r w:rsidR="005753D5" w:rsidRPr="00863E25">
        <w:rPr>
          <w:b/>
        </w:rPr>
        <w:t>.</w:t>
      </w:r>
      <w:r w:rsidR="00B525FB">
        <w:rPr>
          <w:b/>
        </w:rPr>
        <w:tab/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B50000" w:rsidR="00B50000">
      <w:pPr>
        <w:jc w:val="both"/>
      </w:pPr>
      <w:r>
        <w:tab/>
      </w:r>
      <w:r w:rsidR="00A2564B">
        <w:rPr>
          <w:b/>
        </w:rPr>
        <w:t>II</w:t>
      </w:r>
      <w:r w:rsidRPr="00642DD1">
        <w:rPr>
          <w:b/>
        </w:rPr>
        <w:t xml:space="preserve"> –</w:t>
      </w:r>
      <w:r>
        <w:t xml:space="preserve"> </w:t>
      </w:r>
      <w:r w:rsidR="00B50000">
        <w:t xml:space="preserve">Odmjerena nagrada </w:t>
      </w:r>
      <w:r w:rsidR="00A2564B">
        <w:t>ima</w:t>
      </w:r>
      <w:r w:rsidR="00B50000">
        <w:t xml:space="preserve"> se isplatiti na teret Fonda za namirenje troškova stečajnog postupka.</w:t>
      </w:r>
    </w:p>
    <w:p w:rsidRDefault="00B50000" w:rsidP="006E2E1A" w:rsidR="00B50000">
      <w:pPr>
        <w:jc w:val="both"/>
      </w:pPr>
    </w:p>
    <w:p w:rsidRDefault="00B50000" w:rsidP="006E2E1A" w:rsidR="00E67427">
      <w:pPr>
        <w:jc w:val="both"/>
      </w:pPr>
      <w:r>
        <w:tab/>
      </w:r>
      <w:r w:rsidR="00A2564B">
        <w:rPr>
          <w:b/>
        </w:rPr>
        <w:t>III</w:t>
      </w:r>
      <w:r w:rsidRPr="00B50000">
        <w:rPr>
          <w:b/>
        </w:rPr>
        <w:t xml:space="preserve"> -</w:t>
      </w:r>
      <w:r>
        <w:t xml:space="preserve"> </w:t>
      </w:r>
      <w:r w:rsidR="00642DD1">
        <w:t xml:space="preserve">Nalaže se računovodstvu Trgovačkog suda u Osijeku da po </w:t>
      </w:r>
      <w:r>
        <w:t xml:space="preserve">pravomoćnosti </w:t>
      </w:r>
      <w:r w:rsidR="00642DD1">
        <w:t xml:space="preserve"> </w:t>
      </w:r>
      <w:r w:rsidR="00794F25">
        <w:t xml:space="preserve">ovog  </w:t>
      </w:r>
      <w:r w:rsidR="00642DD1">
        <w:t xml:space="preserve">rješenja isplati </w:t>
      </w:r>
      <w:r w:rsidR="00794F25">
        <w:t xml:space="preserve">odmjerenu </w:t>
      </w:r>
      <w:r w:rsidR="00642DD1">
        <w:t>nagradu</w:t>
      </w:r>
      <w:r>
        <w:t xml:space="preserve"> </w:t>
      </w:r>
      <w:r w:rsidR="009A3DB3">
        <w:t xml:space="preserve">privremenom stečajnom </w:t>
      </w:r>
      <w:r w:rsidR="00642DD1">
        <w:t>upravitelju</w:t>
      </w:r>
      <w:r w:rsidR="00514E91">
        <w:t xml:space="preserve"> </w:t>
      </w:r>
      <w:r>
        <w:t xml:space="preserve">iz sredstava Fonda. </w:t>
      </w:r>
      <w:r w:rsidR="00794F25">
        <w:t xml:space="preserve"> </w:t>
      </w:r>
    </w:p>
    <w:p w:rsidRDefault="00E63510" w:rsidP="00514E91" w:rsidR="00514E91" w:rsidRPr="009A3DB3">
      <w:pPr>
        <w:ind w:firstLine="708"/>
        <w:jc w:val="both"/>
        <w:rPr>
          <w:b/>
        </w:rPr>
      </w:pPr>
      <w:r>
        <w:t>N</w:t>
      </w:r>
      <w:r w:rsidR="00514E91">
        <w:t xml:space="preserve">agrada </w:t>
      </w:r>
      <w:r>
        <w:t xml:space="preserve">se </w:t>
      </w:r>
      <w:r w:rsidR="00514E91">
        <w:t xml:space="preserve">ima isplatiti na </w:t>
      </w:r>
      <w:r w:rsidR="009A3DB3">
        <w:t xml:space="preserve">poslovni račun stečajnog </w:t>
      </w:r>
      <w:r w:rsidR="00514E91">
        <w:t xml:space="preserve">upravitelja </w:t>
      </w:r>
      <w:r w:rsidR="00514E91" w:rsidRPr="009A3DB3">
        <w:rPr>
          <w:b/>
        </w:rPr>
        <w:t>IBAN HR</w:t>
      </w:r>
      <w:r w:rsidR="009A3DB3" w:rsidRPr="009A3DB3">
        <w:rPr>
          <w:b/>
        </w:rPr>
        <w:t>96 23400093100273992.</w:t>
      </w:r>
    </w:p>
    <w:p w:rsidRDefault="005753D5" w:rsidR="005753D5"/>
    <w:p w:rsidRDefault="005753D5" w:rsidP="005753D5" w:rsidR="00043E83">
      <w:pPr>
        <w:jc w:val="center"/>
      </w:pPr>
      <w:r w:rsidRPr="00794F25">
        <w:t>Obrazloženje</w:t>
      </w:r>
    </w:p>
    <w:p w:rsidRDefault="009A3DB3" w:rsidP="005753D5" w:rsidR="009A3DB3">
      <w:pPr>
        <w:jc w:val="center"/>
      </w:pPr>
    </w:p>
    <w:p w:rsidRDefault="00075445" w:rsidP="005753D5" w:rsidR="00075445" w:rsidRPr="005753D5">
      <w:pPr>
        <w:jc w:val="center"/>
        <w:rPr>
          <w:b/>
        </w:rPr>
      </w:pPr>
    </w:p>
    <w:p w:rsidRDefault="00C265A4" w:rsidP="00C104A2" w:rsidR="008D1E32">
      <w:r>
        <w:tab/>
        <w:t xml:space="preserve">Rješenjem ovog suda </w:t>
      </w:r>
      <w:r w:rsidR="00664FDC">
        <w:t>posl.</w:t>
      </w:r>
      <w:r>
        <w:t>br.</w:t>
      </w:r>
      <w:r w:rsidR="00664FDC">
        <w:t>1/</w:t>
      </w:r>
      <w:r>
        <w:t>St-</w:t>
      </w:r>
      <w:r w:rsidR="00664FDC">
        <w:t>764/2018-3</w:t>
      </w:r>
      <w:r>
        <w:t xml:space="preserve"> od </w:t>
      </w:r>
      <w:r w:rsidR="00664FDC">
        <w:t>02. kolovoza 2018</w:t>
      </w:r>
      <w:r>
        <w:t xml:space="preserve">. </w:t>
      </w:r>
      <w:r w:rsidR="002C6CCD">
        <w:t>pokrenut je prethodni postupak</w:t>
      </w:r>
      <w:r w:rsidR="00010304">
        <w:t xml:space="preserve"> radi utvrđivanja pretpostavki za otvaranje stečajnog postupka nad dužnikom </w:t>
      </w:r>
      <w:r w:rsidR="00664FDC">
        <w:t>XIAOFEN PROMET d.o.o. Sisak, Ante Starčevića 20, OIB 66593049085, a rješenjem posl.br. 1/St-764/2018-</w:t>
      </w:r>
      <w:r w:rsidR="00C104A2">
        <w:t xml:space="preserve">9 </w:t>
      </w:r>
      <w:r w:rsidR="00010304">
        <w:t xml:space="preserve">imenovan </w:t>
      </w:r>
      <w:r w:rsidR="00C104A2">
        <w:t xml:space="preserve">je </w:t>
      </w:r>
      <w:r w:rsidR="00010304">
        <w:t xml:space="preserve">privremeni stečajni upravitelj </w:t>
      </w:r>
      <w:r w:rsidR="00C104A2">
        <w:t>Predrag Filajdić</w:t>
      </w:r>
      <w:r w:rsidR="00010304">
        <w:t xml:space="preserve">, </w:t>
      </w:r>
      <w:proofErr w:type="spellStart"/>
      <w:r w:rsidR="00010304">
        <w:t>dipl.</w:t>
      </w:r>
      <w:r w:rsidR="00C104A2">
        <w:t>ing</w:t>
      </w:r>
      <w:proofErr w:type="spellEnd"/>
      <w:r w:rsidR="00C104A2">
        <w:t>. poljoprivrede iz Slavonskog Broda</w:t>
      </w:r>
      <w:r w:rsidR="001667B1">
        <w:t xml:space="preserve"> sa zadatkom ispitati obim i</w:t>
      </w:r>
      <w:r w:rsidR="00010304">
        <w:t xml:space="preserve"> strukturu dužnikove imovine, te utvrditi njezinu dostatnost za pokriće troškova stečajnog po</w:t>
      </w:r>
      <w:r w:rsidR="00C104A2">
        <w:t>s</w:t>
      </w:r>
      <w:r w:rsidR="00010304">
        <w:t>tupka.</w:t>
      </w:r>
      <w:r w:rsidR="002153A1">
        <w:tab/>
      </w:r>
    </w:p>
    <w:p w:rsidRDefault="008D1E32" w:rsidP="00064D24" w:rsidR="00BC3524">
      <w:pPr>
        <w:jc w:val="both"/>
      </w:pPr>
      <w:r>
        <w:tab/>
      </w:r>
      <w:r w:rsidR="002153A1">
        <w:t>Privremeni stečajni</w:t>
      </w:r>
      <w:r w:rsidR="005753D5">
        <w:t xml:space="preserve"> upravitelj</w:t>
      </w:r>
      <w:r w:rsidR="00D45250">
        <w:t xml:space="preserve"> </w:t>
      </w:r>
      <w:r w:rsidR="00010304">
        <w:t xml:space="preserve">obavio </w:t>
      </w:r>
      <w:r w:rsidR="00C104A2">
        <w:t xml:space="preserve">je </w:t>
      </w:r>
      <w:r w:rsidR="00010304">
        <w:t>poslove k</w:t>
      </w:r>
      <w:r w:rsidR="00C104A2">
        <w:t>oje mu je naložio sud</w:t>
      </w:r>
      <w:r w:rsidR="00010304">
        <w:t xml:space="preserve">, te </w:t>
      </w:r>
      <w:r w:rsidR="002153A1">
        <w:t xml:space="preserve"> </w:t>
      </w:r>
      <w:r w:rsidR="008F5A7D">
        <w:t>je o tome podnio</w:t>
      </w:r>
      <w:r w:rsidR="00D45250">
        <w:t xml:space="preserve"> </w:t>
      </w:r>
      <w:r w:rsidR="006F5176">
        <w:t>svoje pisano</w:t>
      </w:r>
      <w:r w:rsidR="00010304">
        <w:t xml:space="preserve"> izvješć</w:t>
      </w:r>
      <w:r w:rsidR="006F5176">
        <w:t>e</w:t>
      </w:r>
      <w:r w:rsidR="00010304">
        <w:t xml:space="preserve"> od </w:t>
      </w:r>
      <w:r w:rsidR="00C104A2">
        <w:t>15. listopada 2018</w:t>
      </w:r>
      <w:r w:rsidR="00010304">
        <w:t>.</w:t>
      </w:r>
      <w:r w:rsidR="00C104A2">
        <w:t>,</w:t>
      </w:r>
      <w:r w:rsidR="00010304">
        <w:t xml:space="preserve"> </w:t>
      </w:r>
      <w:r w:rsidR="00A16A60">
        <w:t xml:space="preserve">zbog čega </w:t>
      </w:r>
      <w:r w:rsidR="00010304">
        <w:t xml:space="preserve"> je istom valjalo u skladu s odredbom </w:t>
      </w:r>
      <w:r w:rsidR="00D45250">
        <w:t xml:space="preserve">čl. 94 st. 2 </w:t>
      </w:r>
      <w:r w:rsidR="00931F75">
        <w:t xml:space="preserve"> Stečajnog zakona (N</w:t>
      </w:r>
      <w:r w:rsidR="001D63C6">
        <w:t>N</w:t>
      </w:r>
      <w:r w:rsidR="00931F75">
        <w:t xml:space="preserve"> br. </w:t>
      </w:r>
      <w:r w:rsidR="00D45250">
        <w:t>71/15</w:t>
      </w:r>
      <w:r w:rsidR="00846817">
        <w:t xml:space="preserve">, </w:t>
      </w:r>
      <w:r w:rsidR="00FA7585">
        <w:t xml:space="preserve">104/17, </w:t>
      </w:r>
      <w:r w:rsidR="00931F75">
        <w:t xml:space="preserve">dalje SZ) odrediti nagradu za obavljeni </w:t>
      </w:r>
      <w:r w:rsidR="00010304">
        <w:t>posao</w:t>
      </w:r>
      <w:r w:rsidR="00931F75">
        <w:t>.</w:t>
      </w:r>
    </w:p>
    <w:p w:rsidRDefault="00F61036" w:rsidP="00931F75" w:rsidR="00F61036">
      <w:pPr>
        <w:ind w:firstLine="708"/>
        <w:jc w:val="both"/>
      </w:pPr>
    </w:p>
    <w:p w:rsidRDefault="00F61036" w:rsidP="00F61036" w:rsidR="00F61036" w:rsidRPr="002E2BC6">
      <w:pPr>
        <w:ind w:firstLine="708"/>
        <w:jc w:val="right"/>
        <w:rPr>
          <w:b/>
        </w:rPr>
      </w:pPr>
      <w:r w:rsidRPr="002E2BC6">
        <w:rPr>
          <w:b/>
        </w:rPr>
        <w:t xml:space="preserve">Broj: </w:t>
      </w:r>
      <w:r w:rsidR="002E2BC6" w:rsidRPr="002E2BC6">
        <w:rPr>
          <w:b/>
        </w:rPr>
        <w:t>1/</w:t>
      </w:r>
      <w:r w:rsidRPr="002E2BC6">
        <w:rPr>
          <w:b/>
        </w:rPr>
        <w:t>St-</w:t>
      </w:r>
      <w:r w:rsidR="009A3DB3">
        <w:rPr>
          <w:b/>
        </w:rPr>
        <w:t>764/2018-12</w:t>
      </w:r>
    </w:p>
    <w:p w:rsidRDefault="00F61036" w:rsidP="00F61036" w:rsidR="00F61036">
      <w:pPr>
        <w:ind w:firstLine="708"/>
        <w:jc w:val="right"/>
      </w:pPr>
    </w:p>
    <w:p w:rsidRDefault="00F61036" w:rsidP="00F61036" w:rsidR="00F61036">
      <w:pPr>
        <w:ind w:firstLine="708"/>
        <w:jc w:val="right"/>
      </w:pPr>
    </w:p>
    <w:p w:rsidRDefault="00931F75" w:rsidP="00931F75" w:rsidR="00D45250">
      <w:pPr>
        <w:ind w:firstLine="708"/>
        <w:jc w:val="both"/>
      </w:pPr>
      <w:r>
        <w:t>Imajući u vidu složenost obavljenog posla</w:t>
      </w:r>
      <w:r w:rsidR="00010304">
        <w:t xml:space="preserve"> kao i ograničena sredstva </w:t>
      </w:r>
      <w:r w:rsidR="00A16A60">
        <w:t>s kojima sud raspolaže na r</w:t>
      </w:r>
      <w:r w:rsidR="00010304">
        <w:t xml:space="preserve">ačunu Fonda za pokriće troškova stečajnog postupka iz kojeg se nagrada namiruje,  </w:t>
      </w:r>
      <w:r w:rsidR="002E2BC6">
        <w:t>sud je</w:t>
      </w:r>
      <w:r>
        <w:t xml:space="preserve"> nagradu o</w:t>
      </w:r>
      <w:r w:rsidR="002E2BC6">
        <w:t>d</w:t>
      </w:r>
      <w:r>
        <w:t xml:space="preserve">mjerio u visini </w:t>
      </w:r>
      <w:r w:rsidR="006F5176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 xml:space="preserve">bruto </w:t>
      </w:r>
      <w:r w:rsidR="00010304">
        <w:t>uz primjenu odredbe čl.</w:t>
      </w:r>
      <w:r w:rsidR="00D45250">
        <w:t xml:space="preserve">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 xml:space="preserve">, pa je odlučeno kao </w:t>
      </w:r>
      <w:r w:rsidR="00507FD7">
        <w:t>u izreci</w:t>
      </w:r>
      <w:r w:rsidR="00366E89">
        <w:t xml:space="preserve"> rješenja</w:t>
      </w:r>
      <w:r w:rsidR="00064D24">
        <w:t>.</w:t>
      </w:r>
    </w:p>
    <w:p w:rsidRDefault="00BC3524" w:rsidP="00931F75" w:rsidR="00BC3524">
      <w:pPr>
        <w:ind w:firstLine="708"/>
        <w:jc w:val="both"/>
      </w:pPr>
    </w:p>
    <w:p w:rsidRDefault="002E2BC6" w:rsidP="001667B1" w:rsidR="005753D5">
      <w:pPr>
        <w:jc w:val="center"/>
      </w:pPr>
      <w:r>
        <w:t xml:space="preserve">U Slavonskom </w:t>
      </w:r>
      <w:r w:rsidR="005753D5">
        <w:t xml:space="preserve">Brodu, </w:t>
      </w:r>
      <w:r w:rsidR="00D31E82">
        <w:t xml:space="preserve"> </w:t>
      </w:r>
      <w:r w:rsidR="009A3DB3">
        <w:t>30</w:t>
      </w:r>
      <w:r>
        <w:t>. listopada 2018.</w:t>
      </w:r>
    </w:p>
    <w:p w:rsidRDefault="001667B1" w:rsidP="001667B1" w:rsidR="001667B1">
      <w:pPr>
        <w:jc w:val="center"/>
      </w:pPr>
    </w:p>
    <w:p w:rsidRDefault="00F61036" w:rsidP="001667B1" w:rsidR="00F61036">
      <w:pPr>
        <w:jc w:val="center"/>
      </w:pPr>
    </w:p>
    <w:p w:rsidRDefault="005753D5" w:rsidR="005753D5">
      <w:r>
        <w:t xml:space="preserve">                                                                              </w:t>
      </w:r>
      <w:r w:rsidR="00043AE8">
        <w:t xml:space="preserve">                     STEČAJNA SUTKINJA</w:t>
      </w:r>
      <w:r>
        <w:t>:</w:t>
      </w:r>
    </w:p>
    <w:p w:rsidRDefault="005753D5" w:rsidP="006F5176" w:rsidR="004E7C2B">
      <w:r>
        <w:t xml:space="preserve">                                                                                                    </w:t>
      </w:r>
      <w:r w:rsidR="000C3DE4">
        <w:t xml:space="preserve">    Vesna Vukelić</w:t>
      </w:r>
      <w:r w:rsidR="00BC6426">
        <w:t>, v.r.</w:t>
      </w:r>
    </w:p>
    <w:p w:rsidRDefault="004E7C2B" w:rsidP="00E63510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 w:rsidR="000C3DE4">
        <w:t xml:space="preserve"> </w:t>
      </w:r>
    </w:p>
    <w:p w:rsidRDefault="000436CD" w:rsidP="00A16A60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t>Dostaviti</w:t>
      </w:r>
      <w:r w:rsidR="00D45250">
        <w:t xml:space="preserve"> putem mrežne st</w:t>
      </w:r>
      <w:r w:rsidR="009A3DB3">
        <w:t>r</w:t>
      </w:r>
      <w:r w:rsidR="00D45250">
        <w:t>anice e-Oglasna ploča</w:t>
      </w:r>
      <w:r w:rsidR="009A3DB3">
        <w:t>:</w:t>
      </w:r>
    </w:p>
    <w:p w:rsidRDefault="004A1697" w:rsidP="002E5EFB" w:rsidR="00770B6D">
      <w:pPr>
        <w:numPr>
          <w:ilvl w:val="0"/>
          <w:numId w:val="3"/>
        </w:numPr>
      </w:pPr>
      <w:r>
        <w:t>privr.</w:t>
      </w:r>
      <w:r w:rsidR="00C10F26">
        <w:t>s</w:t>
      </w:r>
      <w:r w:rsidR="008F5A7D">
        <w:t>teč.upravitelju</w:t>
      </w:r>
      <w:r w:rsidR="00C10F26">
        <w:t xml:space="preserve"> </w:t>
      </w:r>
    </w:p>
    <w:p w:rsidRDefault="003022F4" w:rsidP="002E5EFB" w:rsidR="003022F4">
      <w:pPr>
        <w:numPr>
          <w:ilvl w:val="0"/>
          <w:numId w:val="3"/>
        </w:numPr>
      </w:pPr>
      <w:r>
        <w:t>predlagatelju</w:t>
      </w:r>
    </w:p>
    <w:p w:rsidRDefault="002E5EFB" w:rsidP="002E5EFB" w:rsidR="002E5EFB">
      <w:pPr>
        <w:numPr>
          <w:ilvl w:val="0"/>
          <w:numId w:val="3"/>
        </w:numPr>
      </w:pPr>
      <w:r>
        <w:t>Računovodstvu Trgovačkog suda u Osijeku</w:t>
      </w:r>
      <w:r w:rsidR="00D45250">
        <w:t>, po pravomoćnosti putem pošte</w:t>
      </w:r>
    </w:p>
    <w:sectPr w:rsidR="002E5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304"/>
    <w:rsid w:val="00010BDE"/>
    <w:rsid w:val="00041609"/>
    <w:rsid w:val="000436CD"/>
    <w:rsid w:val="00043AE8"/>
    <w:rsid w:val="00043E83"/>
    <w:rsid w:val="00064D24"/>
    <w:rsid w:val="00075445"/>
    <w:rsid w:val="000B2C32"/>
    <w:rsid w:val="000C3DE4"/>
    <w:rsid w:val="00137EF8"/>
    <w:rsid w:val="00146355"/>
    <w:rsid w:val="00161CD6"/>
    <w:rsid w:val="001667B1"/>
    <w:rsid w:val="00177FA8"/>
    <w:rsid w:val="001D38ED"/>
    <w:rsid w:val="001D63C6"/>
    <w:rsid w:val="001E3F00"/>
    <w:rsid w:val="002153A1"/>
    <w:rsid w:val="00232EDE"/>
    <w:rsid w:val="00274E53"/>
    <w:rsid w:val="002A7858"/>
    <w:rsid w:val="002C6CCD"/>
    <w:rsid w:val="002D6000"/>
    <w:rsid w:val="002E2BC6"/>
    <w:rsid w:val="002E5EFB"/>
    <w:rsid w:val="003022F4"/>
    <w:rsid w:val="00324AAE"/>
    <w:rsid w:val="00326F95"/>
    <w:rsid w:val="00332829"/>
    <w:rsid w:val="00342310"/>
    <w:rsid w:val="00351008"/>
    <w:rsid w:val="00366E89"/>
    <w:rsid w:val="00376F3F"/>
    <w:rsid w:val="00383E62"/>
    <w:rsid w:val="00385AE7"/>
    <w:rsid w:val="00393187"/>
    <w:rsid w:val="003B2597"/>
    <w:rsid w:val="003B32FF"/>
    <w:rsid w:val="003E0525"/>
    <w:rsid w:val="00405BE5"/>
    <w:rsid w:val="004233ED"/>
    <w:rsid w:val="00435C8B"/>
    <w:rsid w:val="00446ADB"/>
    <w:rsid w:val="004A1697"/>
    <w:rsid w:val="004B2D74"/>
    <w:rsid w:val="004E6488"/>
    <w:rsid w:val="004E7C2B"/>
    <w:rsid w:val="005001E5"/>
    <w:rsid w:val="00506687"/>
    <w:rsid w:val="00507FD7"/>
    <w:rsid w:val="00514E91"/>
    <w:rsid w:val="00515FFA"/>
    <w:rsid w:val="00525A6E"/>
    <w:rsid w:val="005465EC"/>
    <w:rsid w:val="005753D5"/>
    <w:rsid w:val="005E56FE"/>
    <w:rsid w:val="00621B7A"/>
    <w:rsid w:val="00636C4F"/>
    <w:rsid w:val="00642DD1"/>
    <w:rsid w:val="00644CC1"/>
    <w:rsid w:val="006538E2"/>
    <w:rsid w:val="00660E7A"/>
    <w:rsid w:val="00664FDC"/>
    <w:rsid w:val="0066663E"/>
    <w:rsid w:val="00674132"/>
    <w:rsid w:val="006C3AE9"/>
    <w:rsid w:val="006E2E1A"/>
    <w:rsid w:val="006F5176"/>
    <w:rsid w:val="006F7EE0"/>
    <w:rsid w:val="007278F7"/>
    <w:rsid w:val="00752704"/>
    <w:rsid w:val="00770B6D"/>
    <w:rsid w:val="00794F25"/>
    <w:rsid w:val="00797316"/>
    <w:rsid w:val="007C52A5"/>
    <w:rsid w:val="00820E47"/>
    <w:rsid w:val="00846817"/>
    <w:rsid w:val="00863E25"/>
    <w:rsid w:val="008D1E32"/>
    <w:rsid w:val="008D76CE"/>
    <w:rsid w:val="008F3DA8"/>
    <w:rsid w:val="008F5A7D"/>
    <w:rsid w:val="0092202D"/>
    <w:rsid w:val="00931F75"/>
    <w:rsid w:val="009451C8"/>
    <w:rsid w:val="00946ECB"/>
    <w:rsid w:val="009664D9"/>
    <w:rsid w:val="00972391"/>
    <w:rsid w:val="00972F1D"/>
    <w:rsid w:val="009A3DB3"/>
    <w:rsid w:val="009A5B51"/>
    <w:rsid w:val="009E260D"/>
    <w:rsid w:val="00A16A60"/>
    <w:rsid w:val="00A2564B"/>
    <w:rsid w:val="00A6182D"/>
    <w:rsid w:val="00AA5CEC"/>
    <w:rsid w:val="00AC7163"/>
    <w:rsid w:val="00B011DE"/>
    <w:rsid w:val="00B01A53"/>
    <w:rsid w:val="00B27DE3"/>
    <w:rsid w:val="00B50000"/>
    <w:rsid w:val="00B525FB"/>
    <w:rsid w:val="00B70257"/>
    <w:rsid w:val="00B870DF"/>
    <w:rsid w:val="00BA1B4E"/>
    <w:rsid w:val="00BC3524"/>
    <w:rsid w:val="00BC355D"/>
    <w:rsid w:val="00BC6426"/>
    <w:rsid w:val="00BE548C"/>
    <w:rsid w:val="00C104A2"/>
    <w:rsid w:val="00C10F26"/>
    <w:rsid w:val="00C265A4"/>
    <w:rsid w:val="00C436D4"/>
    <w:rsid w:val="00C50D2B"/>
    <w:rsid w:val="00CF086F"/>
    <w:rsid w:val="00D26F58"/>
    <w:rsid w:val="00D31E82"/>
    <w:rsid w:val="00D34D20"/>
    <w:rsid w:val="00D45250"/>
    <w:rsid w:val="00D67974"/>
    <w:rsid w:val="00D72C89"/>
    <w:rsid w:val="00D904E5"/>
    <w:rsid w:val="00D96BDA"/>
    <w:rsid w:val="00E11D7A"/>
    <w:rsid w:val="00E16471"/>
    <w:rsid w:val="00E21F36"/>
    <w:rsid w:val="00E5641F"/>
    <w:rsid w:val="00E63510"/>
    <w:rsid w:val="00E67427"/>
    <w:rsid w:val="00E76B10"/>
    <w:rsid w:val="00ED422E"/>
    <w:rsid w:val="00EF48E0"/>
    <w:rsid w:val="00F007E0"/>
    <w:rsid w:val="00F312BB"/>
    <w:rsid w:val="00F40416"/>
    <w:rsid w:val="00F4741B"/>
    <w:rsid w:val="00F61036"/>
    <w:rsid w:val="00F84B5E"/>
    <w:rsid w:val="00FA617E"/>
    <w:rsid w:val="00FA7585"/>
    <w:rsid w:val="00F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6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4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4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4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4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6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4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4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4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4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 Zakona o sudovima</izvorni_sadrzaj>
    <derivirana_varijabla naziv="DomainObject.Predmet.Opis_1">čl. 11 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St-764/2018</izvorni_sadrzaj>
    <derivirana_varijabla naziv="DomainObject.Predmet.OznakaBroj_1">St-764/2018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XIAOFEN PROMET d.o.o.</izvorni_sadrzaj>
    <derivirana_varijabla naziv="DomainObject.Predmet.ProtustrankaFormated_1">  XIAOFEN PROMET d.o.o.</derivirana_varijabla>
  </DomainObject.Predmet.ProtustrankaFormated>
  <DomainObject.Predmet.ProtustrankaFormatedOIB>
    <izvorni_sadrzaj>  XIAOFEN PROMET d.o.o., OIB 66593049085</izvorni_sadrzaj>
    <derivirana_varijabla naziv="DomainObject.Predmet.ProtustrankaFormatedOIB_1">  XIAOFEN PROMET d.o.o., OIB 66593049085</derivirana_varijabla>
  </DomainObject.Predmet.ProtustrankaFormatedOIB>
  <DomainObject.Predmet.ProtustrankaFormatedWithAdress>
    <izvorni_sadrzaj> XIAOFEN PROMET d.o.o., Ante Starčevića 20, 44000 Sisak</izvorni_sadrzaj>
    <derivirana_varijabla naziv="DomainObject.Predmet.ProtustrankaFormatedWithAdress_1"> XIAOFEN PROMET d.o.o., Ante Starčevića 20, 44000 Sisak</derivirana_varijabla>
  </DomainObject.Predmet.ProtustrankaFormatedWithAdress>
  <DomainObject.Predmet.ProtustrankaFormatedWithAdressOIB>
    <izvorni_sadrzaj> XIAOFEN PROMET d.o.o., OIB 66593049085, Ante Starčevića 20, 44000 Sisak</izvorni_sadrzaj>
    <derivirana_varijabla naziv="DomainObject.Predmet.ProtustrankaFormatedWithAdressOIB_1"> XIAOFEN PROMET d.o.o., OIB 66593049085, Ante Starčevića 20, 44000 Sisak</derivirana_varijabla>
  </DomainObject.Predmet.ProtustrankaFormatedWithAdressOIB>
  <DomainObject.Predmet.ProtustrankaWithAdress>
    <izvorni_sadrzaj>XIAOFEN PROMET d.o.o. Ante Starčevića 20, 44000 Sisak</izvorni_sadrzaj>
    <derivirana_varijabla naziv="DomainObject.Predmet.ProtustrankaWithAdress_1">XIAOFEN PROMET d.o.o. Ante Starčevića 20, 44000 Sisak</derivirana_varijabla>
  </DomainObject.Predmet.ProtustrankaWithAdress>
  <DomainObject.Predmet.ProtustrankaWithAdressOIB>
    <izvorni_sadrzaj>XIAOFEN PROMET d.o.o., OIB 66593049085, Ante Starčevića 20, 44000 Sisak</izvorni_sadrzaj>
    <derivirana_varijabla naziv="DomainObject.Predmet.ProtustrankaWithAdressOIB_1">XIAOFEN PROMET d.o.o., OIB 66593049085, Ante Starčevića 20, 44000 Sisak</derivirana_varijabla>
  </DomainObject.Predmet.ProtustrankaWithAdressOIB>
  <DomainObject.Predmet.ProtustrankaNazivFormated>
    <izvorni_sadrzaj>XIAOFEN PROMET d.o.o.</izvorni_sadrzaj>
    <derivirana_varijabla naziv="DomainObject.Predmet.ProtustrankaNazivFormated_1">XIAOFEN PROMET d.o.o.</derivirana_varijabla>
  </DomainObject.Predmet.ProtustrankaNazivFormated>
  <DomainObject.Predmet.ProtustrankaNazivFormatedOIB>
    <izvorni_sadrzaj>XIAOFEN PROMET d.o.o., OIB 66593049085</izvorni_sadrzaj>
    <derivirana_varijabla naziv="DomainObject.Predmet.ProtustrankaNazivFormatedOIB_1">XIAOFEN PROMET d.o.o., OIB 66593049085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XIAOFEN PROMET d.o.o.</item>
    </izvorni_sadrzaj>
    <derivirana_varijabla naziv="DomainObject.Predmet.ProtuStrankaListFormated_1">
      <item>XIAOFEN PROMET d.o.o.</item>
    </derivirana_varijabla>
  </DomainObject.Predmet.ProtuStrankaListFormated>
  <DomainObject.Predmet.ProtuStrankaListFormatedOIB>
    <izvorni_sadrzaj>
      <item>XIAOFEN PROMET d.o.o., OIB 66593049085</item>
    </izvorni_sadrzaj>
    <derivirana_varijabla naziv="DomainObject.Predmet.ProtuStrankaListFormatedOIB_1">
      <item>XIAOFEN PROMET d.o.o., OIB 66593049085</item>
    </derivirana_varijabla>
  </DomainObject.Predmet.ProtuStrankaListFormatedOIB>
  <DomainObject.Predmet.ProtuStrankaListFormatedWithAdress>
    <izvorni_sadrzaj>
      <item>XIAOFEN PROMET d.o.o., Ante Starčevića 20, 44000 Sisak</item>
    </izvorni_sadrzaj>
    <derivirana_varijabla naziv="DomainObject.Predmet.ProtuStrankaListFormatedWithAdress_1">
      <item>XIAOFEN PROMET d.o.o., Ante Starčevića 20, 44000 Sisak</item>
    </derivirana_varijabla>
  </DomainObject.Predmet.ProtuStrankaListFormatedWithAdress>
  <DomainObject.Predmet.ProtuStrankaListFormatedWithAdressOIB>
    <izvorni_sadrzaj>
      <item>XIAOFEN PROMET d.o.o., OIB 66593049085, Ante Starčevića 20, 44000 Sisak</item>
    </izvorni_sadrzaj>
    <derivirana_varijabla naziv="DomainObject.Predmet.ProtuStrankaListFormatedWithAdressOIB_1">
      <item>XIAOFEN PROMET d.o.o., OIB 66593049085, Ante Starčevića 20, 44000 Sisak</item>
    </derivirana_varijabla>
  </DomainObject.Predmet.ProtuStrankaListFormatedWithAdressOIB>
  <DomainObject.Predmet.ProtuStrankaListNazivFormated>
    <izvorni_sadrzaj>
      <item>XIAOFEN PROMET d.o.o.</item>
    </izvorni_sadrzaj>
    <derivirana_varijabla naziv="DomainObject.Predmet.ProtuStrankaListNazivFormated_1">
      <item>XIAOFEN PROMET d.o.o.</item>
    </derivirana_varijabla>
  </DomainObject.Predmet.ProtuStrankaListNazivFormated>
  <DomainObject.Predmet.ProtuStrankaListNazivFormatedOIB>
    <izvorni_sadrzaj>
      <item>XIAOFEN PROMET d.o.o., OIB 66593049085</item>
    </izvorni_sadrzaj>
    <derivirana_varijabla naziv="DomainObject.Predmet.ProtuStrankaListNazivFormatedOIB_1">
      <item>XIAOFEN PROMET d.o.o., OIB 66593049085</item>
    </derivirana_varijabla>
  </DomainObject.Predmet.ProtuStrankaListNazivFormatedOIB>
  <DomainObject.Predmet.OstaliListFormated>
    <izvorni_sadrzaj>
      <item>Yangkai Zhou</item>
    </izvorni_sadrzaj>
    <derivirana_varijabla naziv="DomainObject.Predmet.OstaliListFormated_1">
      <item>Yangkai Zhou</item>
    </derivirana_varijabla>
  </DomainObject.Predmet.OstaliListFormated>
  <DomainObject.Predmet.OstaliListFormatedOIB>
    <izvorni_sadrzaj>
      <item>Yangkai Zhou, OIB 29263298366</item>
    </izvorni_sadrzaj>
    <derivirana_varijabla naziv="DomainObject.Predmet.OstaliListFormatedOIB_1">
      <item>Yangkai Zhou, OIB 29263298366</item>
    </derivirana_varijabla>
  </DomainObject.Predmet.OstaliListFormatedOIB>
  <DomainObject.Predmet.OstaliListFormatedWithAdress>
    <izvorni_sadrzaj>
      <item>Yangkai Zhou</item>
    </izvorni_sadrzaj>
    <derivirana_varijabla naziv="DomainObject.Predmet.OstaliListFormatedWithAdress_1">
      <item>Yangkai Zhou</item>
    </derivirana_varijabla>
  </DomainObject.Predmet.OstaliListFormatedWithAdress>
  <DomainObject.Predmet.OstaliListFormatedWithAdressOIB>
    <izvorni_sadrzaj>
      <item>Yangkai Zhou, OIB 29263298366</item>
    </izvorni_sadrzaj>
    <derivirana_varijabla naziv="DomainObject.Predmet.OstaliListFormatedWithAdressOIB_1">
      <item>Yangkai Zhou, OIB 29263298366</item>
    </derivirana_varijabla>
  </DomainObject.Predmet.OstaliListFormatedWithAdressOIB>
  <DomainObject.Predmet.OstaliListNazivFormated>
    <izvorni_sadrzaj>
      <item>Yangkai Zhou</item>
    </izvorni_sadrzaj>
    <derivirana_varijabla naziv="DomainObject.Predmet.OstaliListNazivFormated_1">
      <item>Yangkai Zhou</item>
    </derivirana_varijabla>
  </DomainObject.Predmet.OstaliListNazivFormated>
  <DomainObject.Predmet.OstaliListNazivFormatedOIB>
    <izvorni_sadrzaj>
      <item>Yangkai Zhou, OIB 29263298366</item>
    </izvorni_sadrzaj>
    <derivirana_varijabla naziv="DomainObject.Predmet.OstaliListNazivFormatedOIB_1">
      <item>Yangkai Zhou, OIB 29263298366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XIAOFEN PROMET d.o.o.</izvorni_sadrzaj>
    <derivirana_varijabla naziv="DomainObject.Predmet.ProtustrankaIDrugi_1">XIAOFEN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XIAOFEN PROMET d.o.o., OIB 66593049085, Ante Starčevića 20, 44000 Sisak</izvorni_sadrzaj>
    <derivirana_varijabla naziv="DomainObject.Predmet.ProtustrankaIDrugiAdressOIB_1">XIAOFEN PROMET d.o.o., OIB 66593049085, Ante Starčevića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XIAOFEN PROMET d.o.o.</item>
      <item>FINA Regionalni centar Zagreb</item>
      <item>Yangkai Zhou</item>
    </izvorni_sadrzaj>
    <derivirana_varijabla naziv="DomainObject.Predmet.SudioniciListNaziv_1">
      <item>XIAOFEN PROMET d.o.o.</item>
      <item>FINA Regionalni centar Zagreb</item>
      <item>Yangkai Zhou</item>
    </derivirana_varijabla>
  </DomainObject.Predmet.SudioniciListNaziv>
  <DomainObject.Predmet.SudioniciListAdressOIB>
    <izvorni_sadrzaj>
      <item>XIAOFEN PROMET d.o.o., OIB 66593049085, Ante Starčevića 20,44000 Sisak</item>
      <item>FINA Regionalni centar Zagreb, OIB 85821130368, Trg svibanjskih žrtava 1995. 1,10000 Zagreb</item>
      <item>Yangkai Zhou, OIB 29263298366</item>
    </izvorni_sadrzaj>
    <derivirana_varijabla naziv="DomainObject.Predmet.SudioniciListAdressOIB_1">
      <item>XIAOFEN PROMET d.o.o., OIB 66593049085, Ante Starčevića 20,44000 Sisak</item>
      <item>FINA Regionalni centar Zagreb, OIB 85821130368, Trg svibanjskih žrtava 1995. 1,10000 Zagreb</item>
      <item>Yangkai Zhou, OIB 29263298366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66593049085</item>
      <item>, OIB 85821130368</item>
      <item>, OIB 29263298366</item>
    </izvorni_sadrzaj>
    <derivirana_varijabla naziv="DomainObject.Predmet.SudioniciListNazivOIB_1">
      <item>, OIB 66593049085</item>
      <item>, OIB 85821130368</item>
      <item>, OIB 29263298366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St-764/2018-4</izvorni_sadrzaj>
    <derivirana_varijabla naziv="DomainObject.PredzadnjaOdlukaIzPredmeta.Oznaka_1">St-764/2018-4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447</properties:Words>
  <properties:Characters>2550</properties:Characters>
  <properties:Lines>77</properties:Lines>
  <properties:Paragraphs>31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2017-10-09T07:27:00Z</dcterms:created>
  <dc:creator>Korisnik</dc:creator>
  <cp:lastModifiedBy>wsadmin</cp:lastModifiedBy>
  <cp:lastPrinted>2018-10-30T13:18:00Z</cp:lastPrinted>
  <dcterms:modified xmlns:xsi="http://www.w3.org/2001/XMLSchema-instance" xsi:type="dcterms:W3CDTF">2018-10-30T13:18:00Z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(NAGRADA PRIVR.STEČ.St 764-2018.docx)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