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5817" w14:paraId="1e25817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511EF3" w:rsidP="00511EF3" w:rsidR="00511EF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BOEM j.d.o.o., Vinkovci, Duga ulica 108, MBS: 030185535, OIB: 74186997050</w:t>
      </w:r>
      <w:r>
        <w:rPr>
          <w:color w:val="000000"/>
        </w:rPr>
        <w:t>, dana 27. studenog 2018. godine</w:t>
      </w:r>
    </w:p>
    <w:p w:rsidRDefault="00BA7C74" w:rsidP="00667ECB" w:rsidR="00BA7C74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11EF3">
        <w:t>BOEM j.d.o.o., Vinkovci, Duga ulica 108, MBS: 030185535, OIB: 74186997050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11EF3">
        <w:t>843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511EF3">
        <w:t xml:space="preserve">BOEM j.d.o.o., Vinkovci, Duga ulica 108, MBS: 030185535, OIB: 74186997050 </w:t>
      </w:r>
      <w:r w:rsidR="00324B97">
        <w:t xml:space="preserve">održanom </w:t>
      </w:r>
      <w:r w:rsidR="00511EF3">
        <w:t xml:space="preserve">13. </w:t>
      </w:r>
      <w:r w:rsidR="00511EF3">
        <w:lastRenderedPageBreak/>
        <w:t>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0D052C">
        <w:t>27. studenog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06D47">
      <w:pPr>
        <w:jc w:val="both"/>
      </w:pPr>
      <w:r>
        <w:t xml:space="preserve">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65554">
        <w:t>20.12</w:t>
      </w:r>
      <w:r w:rsidR="005A7C71">
        <w:t>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378" w:rsidR="001D5378">
      <w:r>
        <w:separator/>
      </w:r>
    </w:p>
  </w:endnote>
  <w:endnote w:id="0" w:type="continuationSeparator">
    <w:p w:rsidRDefault="001D5378" w:rsidR="001D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378" w:rsidR="001D5378">
      <w:r>
        <w:separator/>
      </w:r>
    </w:p>
  </w:footnote>
  <w:footnote w:id="0" w:type="continuationSeparator">
    <w:p w:rsidRDefault="001D5378" w:rsidR="001D5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1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11EF3" w:rsidR="00511EF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11EF3">
      <w:t>7 St-843/18-17</w:t>
    </w: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26780" w:rsidR="00A267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A26780">
      <w:t>7 St-</w:t>
    </w:r>
    <w:r w:rsidR="00511EF3">
      <w:t>843</w:t>
    </w:r>
    <w:r w:rsidR="00A26780">
      <w:t>/18-</w:t>
    </w:r>
    <w:r w:rsidR="00511EF3">
      <w:t>17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3B6B"/>
    <w:rsid w:val="001D5378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164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1EF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001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16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16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16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16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1EF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001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16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16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16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16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St-843/2018</izvorni_sadrzaj>
    <derivirana_varijabla naziv="DomainObject.Predmet.OznakaBroj_1">St-843/2018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BOEM j.d.o.o. za ugostiteljstvo, trgovinu i usluge zastupanog po punomoćniku Zdravko Bačić</izvorni_sadrzaj>
    <derivirana_varijabla naziv="DomainObject.Predmet.ProtustrankaFormated_1">  BOEM j.d.o.o. za ugostiteljstvo, trgovinu i usluge zastupanog po punomoćniku Zdravko Bačić</derivirana_varijabla>
  </DomainObject.Predmet.ProtustrankaFormated>
  <DomainObject.Predmet.ProtustrankaFormatedOIB>
    <izvorni_sadrzaj>  BOEM j.d.o.o. za ugostiteljstvo, trgovinu i usluge, OIB 74186997050 zastupanog po punomoćniku Zdravko Bačić</izvorni_sadrzaj>
    <derivirana_varijabla naziv="DomainObject.Predmet.ProtustrankaFormatedOIB_1">  BOEM j.d.o.o. za ugostiteljstvo, trgovinu i usluge, OIB 74186997050 zastupanog po punomoćniku Zdravko Bačić</derivirana_varijabla>
  </DomainObject.Predmet.ProtustrankaFormatedOIB>
  <DomainObject.Predmet.ProtustrankaFormatedWithAdress>
    <izvorni_sadrzaj> BOEM j.d.o.o. za ugostiteljstvo, trgovinu i usluge, Duga ulica 108, 32100 Vinkovci zastupanog po punomoćniku Zdravko Bačić</izvorni_sadrzaj>
    <derivirana_varijabla naziv="DomainObject.Predmet.ProtustrankaFormatedWithAdress_1"> BOEM j.d.o.o. za ugostiteljstvo, trgovinu i usluge, Duga ulica 108, 32100 Vinkovci zastupanog po punomoćniku Zdravko Bačić</derivirana_varijabla>
  </DomainObject.Predmet.ProtustrankaFormatedWithAdress>
  <DomainObject.Predmet.ProtustrankaFormatedWithAdressOIB>
    <izvorni_sadrzaj> BOEM j.d.o.o. za ugostiteljstvo, trgovinu i usluge, OIB 74186997050, Duga ulica 108, 32100 Vinkovci zastupanog po punomoćniku Zdravko Bačić</izvorni_sadrzaj>
    <derivirana_varijabla naziv="DomainObject.Predmet.ProtustrankaFormatedWithAdressOIB_1"> BOEM j.d.o.o. za ugostiteljstvo, trgovinu i usluge, OIB 74186997050, Duga ulica 108, 32100 Vinkovci zastupanog po punomoćniku Zdravko Bačić</derivirana_varijabla>
  </DomainObject.Predmet.ProtustrankaFormatedWithAdressOIB>
  <DomainObject.Predmet.ProtustrankaWithAdress>
    <izvorni_sadrzaj>BOEM j.d.o.o. za ugostiteljstvo, trgovinu i usluge Duga ulica 108, 32100 Vinkovci</izvorni_sadrzaj>
    <derivirana_varijabla naziv="DomainObject.Predmet.ProtustrankaWithAdress_1">BOEM j.d.o.o. za ugostiteljstvo, trgovinu i usluge Duga ulica 108, 32100 Vinkovci</derivirana_varijabla>
  </DomainObject.Predmet.ProtustrankaWithAdress>
  <DomainObject.Predmet.ProtustrankaWithAdressOIB>
    <izvorni_sadrzaj>BOEM j.d.o.o. za ugostiteljstvo, trgovinu i usluge, OIB 74186997050, Duga ulica 108, 32100 Vinkovci</izvorni_sadrzaj>
    <derivirana_varijabla naziv="DomainObject.Predmet.ProtustrankaWithAdressOIB_1">BOEM j.d.o.o. za ugostiteljstvo, trgovinu i usluge, OIB 74186997050, Duga ulica 108, 32100 Vinkovci</derivirana_varijabla>
  </DomainObject.Predmet.ProtustrankaWithAdressOIB>
  <DomainObject.Predmet.ProtustrankaNazivFormated>
    <izvorni_sadrzaj>BOEM j.d.o.o. za ugostiteljstvo, trgovinu i usluge</izvorni_sadrzaj>
    <derivirana_varijabla naziv="DomainObject.Predmet.ProtustrankaNazivFormated_1">BOEM j.d.o.o. za ugostiteljstvo, trgovinu i usluge</derivirana_varijabla>
  </DomainObject.Predmet.ProtustrankaNazivFormated>
  <DomainObject.Predmet.ProtustrankaNazivFormatedOIB>
    <izvorni_sadrzaj>BOEM j.d.o.o. za ugostiteljstvo, trgovinu i usluge, OIB 74186997050</izvorni_sadrzaj>
    <derivirana_varijabla naziv="DomainObject.Predmet.ProtustrankaNazivFormatedOIB_1">BOEM j.d.o.o. za ugostiteljstvo, trgovinu i usluge, OIB 74186997050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BOEM j.d.o.o. za ugostiteljstvo, trgovinu i usluge zastupanog po punomoćniku Zdravko Bačić</item>
    </izvorni_sadrzaj>
    <derivirana_varijabla naziv="DomainObject.Predmet.ProtuStrankaListFormated_1">
      <item>BOEM j.d.o.o. za ugostiteljstvo, trgovinu i usluge zastupanog po punomoćniku Zdravko Bačić</item>
    </derivirana_varijabla>
  </DomainObject.Predmet.ProtuStrankaListFormated>
  <DomainObject.Predmet.ProtuStrankaListFormatedOIB>
    <izvorni_sadrzaj>
      <item>BOEM j.d.o.o. za ugostiteljstvo, trgovinu i usluge, OIB 74186997050 zastupanog po punomoćniku Zdravko Bačić</item>
    </izvorni_sadrzaj>
    <derivirana_varijabla naziv="DomainObject.Predmet.ProtuStrankaListFormatedOIB_1">
      <item>BOEM j.d.o.o. za ugostiteljstvo, trgovinu i usluge, OIB 74186997050 zastupanog po punomoćniku Zdravko Bačić</item>
    </derivirana_varijabla>
  </DomainObject.Predmet.ProtuStrankaListFormatedOIB>
  <DomainObject.Predmet.ProtuStrankaListFormatedWithAdress>
    <izvorni_sadrzaj>
      <item>BOEM j.d.o.o. za ugostiteljstvo, trgovinu i usluge, Duga ulica 108, 32100 Vinkovci zastupanog po punomoćniku Zdravko Bačić</item>
    </izvorni_sadrzaj>
    <derivirana_varijabla naziv="DomainObject.Predmet.ProtuStrankaListFormatedWithAdress_1">
      <item>BOEM j.d.o.o. za ugostiteljstvo, trgovinu i usluge, Duga ulica 108, 32100 Vinkovci zastupanog po punomoćniku Zdravko Bačić</item>
    </derivirana_varijabla>
  </DomainObject.Predmet.ProtuStrankaListFormatedWithAdress>
  <DomainObject.Predmet.ProtuStrankaListFormatedWithAdressOIB>
    <izvorni_sadrzaj>
      <item>BOEM j.d.o.o. za ugostiteljstvo, trgovinu i usluge, OIB 74186997050, Duga ulica 108, 32100 Vinkovci zastupanog po punomoćniku Zdravko Bačić</item>
    </izvorni_sadrzaj>
    <derivirana_varijabla naziv="DomainObject.Predmet.ProtuStrankaListFormatedWithAdressOIB_1">
      <item>BOEM j.d.o.o. za ugostiteljstvo, trgovinu i usluge, OIB 74186997050, Duga ulica 108, 32100 Vinkovci zastupanog po punomoćniku Zdravko Bačić</item>
    </derivirana_varijabla>
  </DomainObject.Predmet.ProtuStrankaListFormatedWithAdressOIB>
  <DomainObject.Predmet.ProtuStrankaListNazivFormated>
    <izvorni_sadrzaj>
      <item>BOEM j.d.o.o. za ugostiteljstvo, trgovinu i usluge</item>
    </izvorni_sadrzaj>
    <derivirana_varijabla naziv="DomainObject.Predmet.ProtuStrankaListNazivFormated_1">
      <item>BOEM j.d.o.o. za ugostiteljstvo, trgovinu i usluge</item>
    </derivirana_varijabla>
  </DomainObject.Predmet.ProtuStrankaListNazivFormated>
  <DomainObject.Predmet.ProtuStrankaListNazivFormatedOIB>
    <izvorni_sadrzaj>
      <item>BOEM j.d.o.o. za ugostiteljstvo, trgovinu i usluge, OIB 74186997050</item>
    </izvorni_sadrzaj>
    <derivirana_varijabla naziv="DomainObject.Predmet.ProtuStrankaListNazivFormatedOIB_1">
      <item>BOEM j.d.o.o. za ugostiteljstvo, trgovinu i usluge, OIB 74186997050</item>
    </derivirana_varijabla>
  </DomainObject.Predmet.ProtuStrankaListNazivFormatedOIB>
  <DomainObject.Predmet.OstaliListFormated>
    <izvorni_sadrzaj>
      <item>Zdravko Bačić punomoćnik sudionika u postupku BOEM j.d.o.o. za ugostiteljstvo, trgovinu i usluge</item>
      <item>Županijsko državno odvjetništvo u Vukovaru</item>
    </izvorni_sadrzaj>
    <derivirana_varijabla naziv="DomainObject.Predmet.OstaliListFormated_1">
      <item>Zdravko Bačić punomoćnik sudionika u postupku BOEM j.d.o.o. za ugostiteljstvo, trgovinu i usluge</item>
      <item>Županijsko državno odvjetništvo u Vukovaru</item>
    </derivirana_varijabla>
  </DomainObject.Predmet.OstaliListFormated>
  <DomainObject.Predmet.OstaliListFormatedOIB>
    <izvorni_sadrzaj>
      <item>Zdravko Bačić, OIB 68007566724 punomoćnik sudionika u postupku BOEM j.d.o.o. za ugostiteljstvo, trgovinu i usluge</item>
      <item>Županijsko državno odvjetništvo u Vukovaru, OIB 81618487055</item>
    </izvorni_sadrzaj>
    <derivirana_varijabla naziv="DomainObject.Predmet.OstaliListFormatedOIB_1">
      <item>Zdravko Bačić, OIB 68007566724 punomoćnik sudionika u postupku BOEM j.d.o.o. za ugostiteljstvo, trgovinu i usluge</item>
      <item>Županijsko državno odvjetništvo u Vukovaru, OIB 81618487055</item>
    </derivirana_varijabla>
  </DomainObject.Predmet.OstaliListFormatedOIB>
  <DomainObject.Predmet.OstaliListFormatedWithAdress>
    <izvorni_sadrzaj>
      <item>Zdravko Bačić, Duga Ulica 108, 32100 Vinkovci punomoćnik sudionika u postupku BOEM j.d.o.o. za ugostiteljstvo, trgovinu i usluge</item>
      <item>Županijsko državno odvjetništvo u Vukovaru, Ulica Andrije Hebranga 2, 32000 Vukovar</item>
    </izvorni_sadrzaj>
    <derivirana_varijabla naziv="DomainObject.Predmet.OstaliListFormatedWithAdress_1">
      <item>Zdravko Bačić, Duga Ulica 108, 32100 Vinkovci punomoćnik sudionika u postupku BOEM j.d.o.o. za ugostiteljstvo,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Zdravko Bačić, OIB 68007566724, Duga Ulica 108, 32100 Vinkovci punomoćnik sudionika u postupku BOEM j.d.o.o. za ugostiteljstvo, trgovinu i usluge</item>
      <item>Županijsko državno odvjetništvo u Vukovaru, OIB 81618487055, Ulica Andrije Hebranga 2, 32000 Vukovar</item>
    </izvorni_sadrzaj>
    <derivirana_varijabla naziv="DomainObject.Predmet.OstaliListFormatedWithAdressOIB_1">
      <item>Zdravko Bačić, OIB 68007566724, Duga Ulica 108, 32100 Vinkovci punomoćnik sudionika u postupku BOEM j.d.o.o. za ugostiteljstvo,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Zdravko Bačić</item>
      <item>Županijsko državno odvjetništvo u Vukovaru</item>
    </izvorni_sadrzaj>
    <derivirana_varijabla naziv="DomainObject.Predmet.OstaliListNazivFormated_1">
      <item>Zdravko Bačić</item>
      <item>Županijsko državno odvjetništvo u Vukovaru</item>
    </derivirana_varijabla>
  </DomainObject.Predmet.OstaliListNazivFormated>
  <DomainObject.Predmet.OstaliListNazivFormatedOIB>
    <izvorni_sadrzaj>
      <item>Zdravko Bačić, OIB 68007566724</item>
      <item>Županijsko državno odvjetništvo u Vukovaru, OIB 81618487055</item>
    </izvorni_sadrzaj>
    <derivirana_varijabla naziv="DomainObject.Predmet.OstaliListNazivFormatedOIB_1">
      <item>Zdravko Bačić, OIB 68007566724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BOEM j.d.o.o. za ugostiteljstvo, trgovinu i usluge</izvorni_sadrzaj>
    <derivirana_varijabla naziv="DomainObject.Predmet.ProtustrankaIDrugi_1">BOEM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BOEM j.d.o.o. za ugostiteljstvo, trgovinu i usluge, OIB 74186997050, Duga ulica 108, 32100 Vinkovci</izvorni_sadrzaj>
    <derivirana_varijabla naziv="DomainObject.Predmet.ProtustrankaIDrugiAdressOIB_1">BOEM j.d.o.o. za ugostiteljstvo, trgovinu i usluge, OIB 74186997050,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BOEM j.d.o.o. za ugostiteljstvo, trgovinu i usluge</item>
      <item>Zdravko Bačić</item>
      <item>Županijsko državno odvjetništvo u Vukovaru</item>
    </izvorni_sadrzaj>
    <derivirana_varijabla naziv="DomainObject.Predmet.SudioniciListNaziv_1">
      <item>FINA RC OSIJEK</item>
      <item>BOEM j.d.o.o. za ugostiteljstvo, trgovinu i usluge</item>
      <item>Zdravko Bačić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BOEM j.d.o.o. za ugostiteljstvo, trgovinu i usluge, OIB 74186997050, Duga ulica 108,32100 Vinkovci</item>
      <item>Zdravko Bačić, OIB 68007566724, Duga Ulica 108,32100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BOEM j.d.o.o. za ugostiteljstvo, trgovinu i usluge, OIB 74186997050, Duga ulica 108,32100 Vinkovci</item>
      <item>Zdravko Bačić, OIB 68007566724, Duga Ulica 108,32100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74186997050</item>
      <item>, OIB 68007566724</item>
      <item>, OIB 81618487055</item>
    </izvorni_sadrzaj>
    <derivirana_varijabla naziv="DomainObject.Predmet.SudioniciListNazivOIB_1">
      <item>, OIB 85821130368</item>
      <item>, OIB 74186997050</item>
      <item>, OIB 68007566724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St-843/2018-8</izvorni_sadrzaj>
    <derivirana_varijabla naziv="DomainObject.PredzadnjaOdlukaIzPredmeta.Oznaka_1">St-843/2018-8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07235-0C2B-49C7-8082-A0E5FB420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662</properties:Words>
  <properties:Characters>3512</properties:Characters>
  <properties:Lines>103</properties:Lines>
  <properties:Paragraphs>30</properties:Paragraphs>
  <properties:TotalTime>1072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2018-11-27T12:18:00Z</dcterms:modified>
  <cp:revision>656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(843-18 (-17) BOEM.docx)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