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679c" w14:paraId="eca679c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6472B5">
        <w:t>508/16-7</w:t>
      </w:r>
    </w:p>
    <w:p w:rsidRDefault="00A27295" w:rsidP="00A27295" w:rsidR="00A27295">
      <w:r>
        <w:rPr>
          <w:rStyle w:val="Naglaeno"/>
        </w:rPr>
        <w:t xml:space="preserve">             </w:t>
      </w:r>
      <w:r w:rsidR="006472B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6472B5" w:rsidR="006472B5">
      <w:pPr>
        <w:pStyle w:val="Tijeloteksta"/>
      </w:pPr>
      <w:r>
        <w:tab/>
      </w:r>
      <w:r w:rsidR="006472B5">
        <w:t xml:space="preserve">Trgovački sud u Osijeku, po stečajnoj sutkinji Nadi Roso, u stečajnom postupku predlagatelja FINA RC Osijek Podružnica Osijek za otvaranje stečajnog postupka nad dužnikom </w:t>
      </w:r>
      <w:r w:rsidR="006472B5">
        <w:rPr>
          <w:b/>
        </w:rPr>
        <w:t>SOBOSLIKARSKA I LIČILAČKA ZADRUGA, Vinkovci, Bana Jelačića 22, OIB: 04838211544, MBS: 030048088</w:t>
      </w:r>
      <w:r w:rsidR="006472B5">
        <w:t xml:space="preserve">, dana 9. rujna 2016. g.,  </w:t>
      </w:r>
    </w:p>
    <w:p w:rsidRDefault="00857D02" w:rsidP="005371C4" w:rsidR="00857D02">
      <w:pPr>
        <w:pStyle w:val="Tijeloteksta"/>
      </w:pP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2113DB" w:rsidR="00807508" w:rsidRPr="00E17DC9">
      <w:pPr>
        <w:numPr>
          <w:ilvl w:val="0"/>
          <w:numId w:val="8"/>
        </w:numPr>
        <w:ind w:firstLine="708" w:left="0"/>
        <w:jc w:val="both"/>
      </w:pPr>
      <w:r w:rsidRPr="002113DB">
        <w:t xml:space="preserve">Poziva se </w:t>
      </w:r>
      <w:r w:rsidR="006472B5">
        <w:t xml:space="preserve">upravitelj zadruge </w:t>
      </w:r>
      <w:r w:rsidR="006472B5" w:rsidRPr="006472B5">
        <w:rPr>
          <w:b/>
        </w:rPr>
        <w:t xml:space="preserve">Luka </w:t>
      </w:r>
      <w:proofErr w:type="spellStart"/>
      <w:r w:rsidR="006472B5" w:rsidRPr="006472B5">
        <w:rPr>
          <w:b/>
        </w:rPr>
        <w:t>Pajvančić</w:t>
      </w:r>
      <w:proofErr w:type="spellEnd"/>
      <w:r w:rsidR="006472B5" w:rsidRPr="006472B5">
        <w:rPr>
          <w:b/>
        </w:rPr>
        <w:t xml:space="preserve">, OIB: 73407992317, Vinkovci, </w:t>
      </w:r>
      <w:r w:rsidR="006472B5">
        <w:rPr>
          <w:b/>
        </w:rPr>
        <w:t>Ulica Breza 11</w:t>
      </w:r>
      <w:r w:rsidRPr="002113DB">
        <w:t xml:space="preserve"> </w:t>
      </w:r>
      <w:r w:rsidR="00A55821">
        <w:t>da u roku od 8 dana od dana primitka ovog zaključka uplat</w:t>
      </w:r>
      <w:r w:rsidR="006472B5">
        <w:t>i</w:t>
      </w:r>
      <w:r w:rsidR="00A55821">
        <w:t xml:space="preserve"> iznos od </w:t>
      </w:r>
      <w:r w:rsidR="006472B5">
        <w:rPr>
          <w:b/>
        </w:rPr>
        <w:t>3.5</w:t>
      </w:r>
      <w:r w:rsidR="00E17DC9" w:rsidRPr="00E17DC9">
        <w:rPr>
          <w:b/>
        </w:rPr>
        <w:t>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6472B5">
        <w:t>508-16</w:t>
      </w:r>
      <w:r w:rsidR="00E17DC9">
        <w:t xml:space="preserve"> (čl. 113 st. 1 Stečajnog zakona – NN 71/15 u vezi s čl. 114 st. 1 SZ). za stečajnog dužnika </w:t>
      </w:r>
      <w:r w:rsidR="006472B5">
        <w:rPr>
          <w:b/>
        </w:rPr>
        <w:t>SOBOSLIKARSKA I LIČILAČKA ZADRUGA, Vinkovci, Bana Jelačića 22, OIB: 04838211544, MBS: 030048088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6472B5">
        <w:t xml:space="preserve">upravitelj zadruge </w:t>
      </w:r>
      <w:r w:rsidR="006472B5" w:rsidRPr="006472B5">
        <w:rPr>
          <w:b/>
        </w:rPr>
        <w:t xml:space="preserve">Luka </w:t>
      </w:r>
      <w:proofErr w:type="spellStart"/>
      <w:r w:rsidR="006472B5" w:rsidRPr="006472B5">
        <w:rPr>
          <w:b/>
        </w:rPr>
        <w:t>Pajvančić</w:t>
      </w:r>
      <w:proofErr w:type="spellEnd"/>
      <w:r w:rsidR="006472B5" w:rsidRPr="006472B5">
        <w:rPr>
          <w:b/>
        </w:rPr>
        <w:t xml:space="preserve">, OIB: 73407992317, Vinkovci, </w:t>
      </w:r>
      <w:r w:rsidR="006472B5">
        <w:rPr>
          <w:b/>
        </w:rPr>
        <w:t>Ulica Breza 11</w:t>
      </w:r>
      <w:r w:rsidR="006472B5" w:rsidRPr="002113DB">
        <w:t xml:space="preserve"> </w:t>
      </w:r>
      <w:r>
        <w:t>ne plat</w:t>
      </w:r>
      <w:r w:rsidR="006472B5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472B5">
        <w:t>9. rujna</w:t>
      </w:r>
      <w:r w:rsidR="00CE4C97">
        <w:t xml:space="preserve"> 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6472B5" w:rsidP="002113DB" w:rsidR="006472B5" w:rsidRPr="006472B5">
      <w:pPr>
        <w:numPr>
          <w:ilvl w:val="0"/>
          <w:numId w:val="6"/>
        </w:numPr>
        <w:jc w:val="both"/>
        <w:rPr>
          <w:b/>
        </w:rPr>
      </w:pPr>
      <w:r>
        <w:t xml:space="preserve">upravitelj zadruge </w:t>
      </w:r>
      <w:r w:rsidRPr="006472B5">
        <w:t xml:space="preserve">Luka </w:t>
      </w:r>
      <w:proofErr w:type="spellStart"/>
      <w:r w:rsidRPr="006472B5">
        <w:t>Pajvančić</w:t>
      </w:r>
      <w:proofErr w:type="spellEnd"/>
      <w:r w:rsidRPr="006472B5">
        <w:t xml:space="preserve">, </w:t>
      </w:r>
      <w:r w:rsidRPr="006472B5">
        <w:rPr>
          <w:b/>
        </w:rPr>
        <w:t>Vinkovci, Ulica Breza 11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6472B5">
        <w:t>11.10.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6472B5" w:rsidR="004B741D">
      <w:pPr>
        <w:ind w:firstLine="708"/>
      </w:pPr>
    </w:p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A55821" w:rsidR="00A55821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A55821" w:rsidR="00A55821"/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D23" w:rsidR="00A74D23">
      <w:r>
        <w:separator/>
      </w:r>
    </w:p>
  </w:endnote>
  <w:endnote w:id="0" w:type="continuationSeparator">
    <w:p w:rsidRDefault="00A74D23" w:rsidR="00A74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D23" w:rsidR="00A74D23">
      <w:r>
        <w:separator/>
      </w:r>
    </w:p>
  </w:footnote>
  <w:footnote w:id="0" w:type="continuationSeparator">
    <w:p w:rsidRDefault="00A74D23" w:rsidR="00A74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192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21924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472B5"/>
    <w:rsid w:val="006826C2"/>
    <w:rsid w:val="006837ED"/>
    <w:rsid w:val="00686ACA"/>
    <w:rsid w:val="006A2408"/>
    <w:rsid w:val="006A56C2"/>
    <w:rsid w:val="006F3DA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64144"/>
    <w:rsid w:val="00A74D23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C47CB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19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1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9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9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9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19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1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9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9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9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159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93BEA-39C7-47F6-812D-A4D052505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288</properties:Words>
  <properties:Characters>1415</properties:Characters>
  <properties:Lines>133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2016-09-09T10:47:00Z</dcterms:created>
  <dc:creator>hermanj</dc:creator>
  <cp:lastModifiedBy>Danijela Sekulić</cp:lastModifiedBy>
  <cp:lastPrinted>2016-09-09T10:47:00Z</cp:lastPrinted>
  <dcterms:modified xmlns:xsi="http://www.w3.org/2001/XMLSchema-instance" xsi:type="dcterms:W3CDTF">2016-09-09T10:48:00Z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