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17a49" w14:paraId="4317a49" w:rsidRDefault="004F6574" w:rsidP="00910611" w:rsidR="004F6574">
      <w:pPr>
        <w:ind w:firstLine="708"/>
        <w15:collapsed w:val="false"/>
      </w:pPr>
      <w:bookmarkStart w:name="_GoBack" w:id="0"/>
      <w:bookmarkEnd w:id="0"/>
      <w:r>
        <w:t xml:space="preserve">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F6574" w:rsidP="00910611" w:rsidR="004F6574">
      <w:r>
        <w:rPr>
          <w:rFonts w:eastAsia="MS Mincho"/>
        </w:rPr>
        <w:t xml:space="preserve">   REPUBLIKA HRVATSKA</w:t>
      </w:r>
    </w:p>
    <w:p w:rsidRDefault="004F6574" w:rsidP="00910611" w:rsidR="004F6574">
      <w:r>
        <w:rPr>
          <w:rFonts w:eastAsia="MS Mincho"/>
        </w:rPr>
        <w:t>TRGOVAČKI SUD U RIJECI</w:t>
      </w:r>
    </w:p>
    <w:p w:rsidRDefault="004F6574" w:rsidR="004F6574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4F6574" w:rsidP="00910611" w:rsidR="004F6574" w:rsidRPr="00910611"/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>Trgovački sud u Rijeci,</w:t>
      </w:r>
      <w:r w:rsidR="00742068">
        <w:t xml:space="preserve"> OIB 88785964957,</w:t>
      </w:r>
      <w:r w:rsidR="00596CA1" w:rsidRPr="00596CA1">
        <w:t xml:space="preserve"> </w:t>
      </w:r>
      <w:r w:rsidR="00B416A5">
        <w:t>u skraćenom stečajnom postupku pod posl. brojem 15 St-</w:t>
      </w:r>
      <w:r w:rsidR="00367E4C">
        <w:t>593</w:t>
      </w:r>
      <w:r w:rsidR="006851F3">
        <w:t>/16</w:t>
      </w:r>
      <w:r w:rsidR="00B416A5">
        <w:t>, temeljem odredbe čl.430. Stečajnog zakona (</w:t>
      </w:r>
      <w:r w:rsidR="00742068">
        <w:t>Narodne novine br.</w:t>
      </w:r>
      <w:r w:rsidR="00B416A5">
        <w:t xml:space="preserve"> 71/15), dana </w:t>
      </w:r>
      <w:r w:rsidR="0039432E">
        <w:t>10</w:t>
      </w:r>
      <w:r w:rsidR="007D50B2">
        <w:t xml:space="preserve">. </w:t>
      </w:r>
      <w:r w:rsidR="00AF3E7D">
        <w:t>lipnja</w:t>
      </w:r>
      <w:r w:rsidR="00B416A5">
        <w:t xml:space="preserve"> 201</w:t>
      </w:r>
      <w:r w:rsidR="008E046A">
        <w:t>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367E4C" w:rsidR="00B416A5" w:rsidRPr="00B416A5">
      <w:pPr>
        <w:numPr>
          <w:ilvl w:val="0"/>
          <w:numId w:val="11"/>
        </w:numPr>
        <w:jc w:val="both"/>
        <w:rPr>
          <w:b/>
          <w:bCs/>
        </w:rPr>
      </w:pPr>
      <w:r>
        <w:rPr>
          <w:bCs/>
        </w:rPr>
        <w:t>Za dužnika</w:t>
      </w:r>
      <w:r w:rsidR="0095349C">
        <w:rPr>
          <w:bCs/>
        </w:rPr>
        <w:t xml:space="preserve"> </w:t>
      </w:r>
      <w:r w:rsidR="00367E4C" w:rsidRPr="00367E4C">
        <w:rPr>
          <w:b/>
          <w:bCs/>
        </w:rPr>
        <w:t>PAKT društvo s ograničenom odgovornošću za trgovinu, Rijeka, Matije Gupca 13, OIB 96986985108</w:t>
      </w:r>
      <w:r w:rsidR="00F77BE2">
        <w:rPr>
          <w:b/>
          <w:bCs/>
        </w:rPr>
        <w:t>;</w:t>
      </w:r>
    </w:p>
    <w:p w:rsidRDefault="00B416A5" w:rsidP="00B416A5" w:rsidR="00B416A5" w:rsidRPr="00B416A5">
      <w:pPr>
        <w:ind w:left="1080"/>
        <w:jc w:val="both"/>
        <w:rPr>
          <w:b/>
          <w:bCs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0B094D">
        <w:t>01. rujna 2015</w:t>
      </w:r>
      <w:r w:rsidR="00DE5199">
        <w:t>.</w:t>
      </w:r>
      <w:r>
        <w:t xml:space="preserve"> godine iznosi </w:t>
      </w:r>
      <w:r w:rsidR="00367E4C">
        <w:rPr>
          <w:b/>
        </w:rPr>
        <w:t>2.106,25</w:t>
      </w:r>
      <w:r w:rsidR="000B094D">
        <w:rPr>
          <w:b/>
        </w:rPr>
        <w:t xml:space="preserve"> </w:t>
      </w:r>
      <w:r w:rsidR="00137F33">
        <w:rPr>
          <w:b/>
        </w:rPr>
        <w:t>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U tom slučaju sud će po službenoj dužnosti donijeti rješenje o otvaranju i zaključenju skraćenog stečajnog postupka.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39432E">
        <w:t>10</w:t>
      </w:r>
      <w:r w:rsidR="007D50B2">
        <w:t xml:space="preserve">. </w:t>
      </w:r>
      <w:r w:rsidR="00AF3E7D">
        <w:t>lipnja</w:t>
      </w:r>
      <w:r w:rsidR="00B416A5">
        <w:t xml:space="preserve"> </w:t>
      </w:r>
      <w:r w:rsidR="002909F5" w:rsidRPr="006515DF">
        <w:t>201</w:t>
      </w:r>
      <w:r w:rsidR="008E046A">
        <w:t>6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10654F" w:rsidP="003B5F59" w:rsidR="0010654F">
      <w:pPr>
        <w:ind w:left="2832"/>
        <w:jc w:val="right"/>
      </w:pPr>
    </w:p>
    <w:p w:rsidRDefault="007E40A4" w:rsidP="003B5F59" w:rsidR="007E40A4" w:rsidRPr="006515DF">
      <w:pPr>
        <w:ind w:left="2832"/>
        <w:jc w:val="right"/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lastRenderedPageBreak/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1A51DD">
        <w:rPr>
          <w:sz w:val="20"/>
          <w:szCs w:val="20"/>
        </w:rPr>
        <w:t>10</w:t>
      </w:r>
      <w:r w:rsidR="00AF3E7D">
        <w:rPr>
          <w:sz w:val="20"/>
          <w:szCs w:val="20"/>
        </w:rPr>
        <w:t>.6.</w:t>
      </w:r>
      <w:r w:rsidR="008E046A">
        <w:rPr>
          <w:sz w:val="20"/>
          <w:szCs w:val="20"/>
        </w:rPr>
        <w:t>2016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Daniela Korlević</w:t>
      </w:r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F657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367E4C">
      <w:t>593</w:t>
    </w:r>
    <w:r w:rsidR="008400B8">
      <w:t>/16-5</w:t>
    </w:r>
  </w:p>
  <w:p w:rsidRDefault="00BC3630" w:rsidP="00596CA1" w:rsidR="00BC3630" w:rsidRPr="00596CA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501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06EA8"/>
    <w:rsid w:val="00007110"/>
    <w:rsid w:val="00010B99"/>
    <w:rsid w:val="00017A9C"/>
    <w:rsid w:val="0002009F"/>
    <w:rsid w:val="00022EBA"/>
    <w:rsid w:val="00025205"/>
    <w:rsid w:val="00041652"/>
    <w:rsid w:val="00042E1B"/>
    <w:rsid w:val="00044D56"/>
    <w:rsid w:val="00047FDA"/>
    <w:rsid w:val="00056DD9"/>
    <w:rsid w:val="00063550"/>
    <w:rsid w:val="00066741"/>
    <w:rsid w:val="00070EDE"/>
    <w:rsid w:val="00071DB6"/>
    <w:rsid w:val="00073DB5"/>
    <w:rsid w:val="0008069D"/>
    <w:rsid w:val="000816FE"/>
    <w:rsid w:val="00081A13"/>
    <w:rsid w:val="00083767"/>
    <w:rsid w:val="00087A44"/>
    <w:rsid w:val="00094924"/>
    <w:rsid w:val="00094F13"/>
    <w:rsid w:val="000973D5"/>
    <w:rsid w:val="000A2B63"/>
    <w:rsid w:val="000A3E0E"/>
    <w:rsid w:val="000A66F5"/>
    <w:rsid w:val="000B094D"/>
    <w:rsid w:val="000C2EB0"/>
    <w:rsid w:val="000C3C3A"/>
    <w:rsid w:val="000C4016"/>
    <w:rsid w:val="000C59C4"/>
    <w:rsid w:val="000D156D"/>
    <w:rsid w:val="000E2F46"/>
    <w:rsid w:val="000E32F9"/>
    <w:rsid w:val="000E3B5B"/>
    <w:rsid w:val="000E44B2"/>
    <w:rsid w:val="000E7469"/>
    <w:rsid w:val="000F016F"/>
    <w:rsid w:val="000F358A"/>
    <w:rsid w:val="000F53DB"/>
    <w:rsid w:val="000F5814"/>
    <w:rsid w:val="00101EBF"/>
    <w:rsid w:val="0010654F"/>
    <w:rsid w:val="00111670"/>
    <w:rsid w:val="001221ED"/>
    <w:rsid w:val="00123B98"/>
    <w:rsid w:val="001251AE"/>
    <w:rsid w:val="00125633"/>
    <w:rsid w:val="00125CD7"/>
    <w:rsid w:val="00126115"/>
    <w:rsid w:val="00131A49"/>
    <w:rsid w:val="00137F33"/>
    <w:rsid w:val="00140487"/>
    <w:rsid w:val="00141383"/>
    <w:rsid w:val="0014199C"/>
    <w:rsid w:val="00142C0F"/>
    <w:rsid w:val="001463CE"/>
    <w:rsid w:val="00153F94"/>
    <w:rsid w:val="00155D32"/>
    <w:rsid w:val="0016205A"/>
    <w:rsid w:val="001642A4"/>
    <w:rsid w:val="00171CEC"/>
    <w:rsid w:val="00174BCC"/>
    <w:rsid w:val="00174E9F"/>
    <w:rsid w:val="00176959"/>
    <w:rsid w:val="00177624"/>
    <w:rsid w:val="00183E1B"/>
    <w:rsid w:val="001924A3"/>
    <w:rsid w:val="00192B34"/>
    <w:rsid w:val="00192C04"/>
    <w:rsid w:val="001A08C1"/>
    <w:rsid w:val="001A277D"/>
    <w:rsid w:val="001A51DD"/>
    <w:rsid w:val="001A7CA5"/>
    <w:rsid w:val="001B28BF"/>
    <w:rsid w:val="001B7F61"/>
    <w:rsid w:val="001C171A"/>
    <w:rsid w:val="001C1C87"/>
    <w:rsid w:val="001C35B0"/>
    <w:rsid w:val="001C3E88"/>
    <w:rsid w:val="001C462A"/>
    <w:rsid w:val="001C7CCB"/>
    <w:rsid w:val="001D1BA8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1815"/>
    <w:rsid w:val="002038DA"/>
    <w:rsid w:val="00204EF4"/>
    <w:rsid w:val="0020591A"/>
    <w:rsid w:val="00206CFF"/>
    <w:rsid w:val="00214F56"/>
    <w:rsid w:val="0021604C"/>
    <w:rsid w:val="002165D2"/>
    <w:rsid w:val="00221DC3"/>
    <w:rsid w:val="002239D1"/>
    <w:rsid w:val="00227952"/>
    <w:rsid w:val="00231259"/>
    <w:rsid w:val="0023167A"/>
    <w:rsid w:val="00232C92"/>
    <w:rsid w:val="00233207"/>
    <w:rsid w:val="002347BC"/>
    <w:rsid w:val="00236E02"/>
    <w:rsid w:val="00240A4A"/>
    <w:rsid w:val="002432D7"/>
    <w:rsid w:val="002465D5"/>
    <w:rsid w:val="0025346C"/>
    <w:rsid w:val="00260313"/>
    <w:rsid w:val="002618C7"/>
    <w:rsid w:val="002646E7"/>
    <w:rsid w:val="00265D10"/>
    <w:rsid w:val="00270336"/>
    <w:rsid w:val="002717C3"/>
    <w:rsid w:val="002721A3"/>
    <w:rsid w:val="00273EC3"/>
    <w:rsid w:val="00280ABB"/>
    <w:rsid w:val="00282C64"/>
    <w:rsid w:val="002847B3"/>
    <w:rsid w:val="00287DF1"/>
    <w:rsid w:val="002909F5"/>
    <w:rsid w:val="00291909"/>
    <w:rsid w:val="002936F9"/>
    <w:rsid w:val="0029506D"/>
    <w:rsid w:val="00295325"/>
    <w:rsid w:val="002A4F6E"/>
    <w:rsid w:val="002B5594"/>
    <w:rsid w:val="002B722E"/>
    <w:rsid w:val="002C0246"/>
    <w:rsid w:val="002C0324"/>
    <w:rsid w:val="002C0F0F"/>
    <w:rsid w:val="002C27DA"/>
    <w:rsid w:val="002C4A8D"/>
    <w:rsid w:val="002C5527"/>
    <w:rsid w:val="002C6790"/>
    <w:rsid w:val="002C7051"/>
    <w:rsid w:val="002D019F"/>
    <w:rsid w:val="002D2734"/>
    <w:rsid w:val="002D619E"/>
    <w:rsid w:val="002E1C10"/>
    <w:rsid w:val="002F1490"/>
    <w:rsid w:val="0030344A"/>
    <w:rsid w:val="003066D4"/>
    <w:rsid w:val="003101CC"/>
    <w:rsid w:val="00311D8A"/>
    <w:rsid w:val="003122D5"/>
    <w:rsid w:val="00313562"/>
    <w:rsid w:val="003146A2"/>
    <w:rsid w:val="00314E82"/>
    <w:rsid w:val="00316108"/>
    <w:rsid w:val="003209F8"/>
    <w:rsid w:val="00320F84"/>
    <w:rsid w:val="003370AD"/>
    <w:rsid w:val="00337EA7"/>
    <w:rsid w:val="00343353"/>
    <w:rsid w:val="00343794"/>
    <w:rsid w:val="003442EE"/>
    <w:rsid w:val="00345EBD"/>
    <w:rsid w:val="003535EE"/>
    <w:rsid w:val="00354350"/>
    <w:rsid w:val="0036379E"/>
    <w:rsid w:val="00364245"/>
    <w:rsid w:val="003657A2"/>
    <w:rsid w:val="003676E4"/>
    <w:rsid w:val="00367E4C"/>
    <w:rsid w:val="003705B0"/>
    <w:rsid w:val="00374332"/>
    <w:rsid w:val="003804C9"/>
    <w:rsid w:val="0038778A"/>
    <w:rsid w:val="00390B57"/>
    <w:rsid w:val="0039432E"/>
    <w:rsid w:val="00397FD2"/>
    <w:rsid w:val="003A712D"/>
    <w:rsid w:val="003B2995"/>
    <w:rsid w:val="003B3276"/>
    <w:rsid w:val="003B491F"/>
    <w:rsid w:val="003B5F59"/>
    <w:rsid w:val="003C0C44"/>
    <w:rsid w:val="003C3531"/>
    <w:rsid w:val="003C6155"/>
    <w:rsid w:val="003D255B"/>
    <w:rsid w:val="003F0965"/>
    <w:rsid w:val="003F0A17"/>
    <w:rsid w:val="003F6ACD"/>
    <w:rsid w:val="004047B3"/>
    <w:rsid w:val="004107F2"/>
    <w:rsid w:val="00427F95"/>
    <w:rsid w:val="00430EE8"/>
    <w:rsid w:val="00436F67"/>
    <w:rsid w:val="00437108"/>
    <w:rsid w:val="004379D5"/>
    <w:rsid w:val="00437A6E"/>
    <w:rsid w:val="004409C4"/>
    <w:rsid w:val="00442998"/>
    <w:rsid w:val="00445FA9"/>
    <w:rsid w:val="004479E7"/>
    <w:rsid w:val="00451390"/>
    <w:rsid w:val="00452BD7"/>
    <w:rsid w:val="00457A1E"/>
    <w:rsid w:val="00461255"/>
    <w:rsid w:val="00462984"/>
    <w:rsid w:val="00465AA9"/>
    <w:rsid w:val="004715DD"/>
    <w:rsid w:val="00471D2E"/>
    <w:rsid w:val="004740FD"/>
    <w:rsid w:val="00477C15"/>
    <w:rsid w:val="00480E24"/>
    <w:rsid w:val="00490A60"/>
    <w:rsid w:val="00490FF3"/>
    <w:rsid w:val="004936A3"/>
    <w:rsid w:val="004950EC"/>
    <w:rsid w:val="004A135A"/>
    <w:rsid w:val="004A5775"/>
    <w:rsid w:val="004B732F"/>
    <w:rsid w:val="004C0F23"/>
    <w:rsid w:val="004C47E1"/>
    <w:rsid w:val="004D2150"/>
    <w:rsid w:val="004D3706"/>
    <w:rsid w:val="004D46AB"/>
    <w:rsid w:val="004E3F18"/>
    <w:rsid w:val="004E66B3"/>
    <w:rsid w:val="004F189D"/>
    <w:rsid w:val="004F2CFA"/>
    <w:rsid w:val="004F4CA9"/>
    <w:rsid w:val="004F540E"/>
    <w:rsid w:val="004F6574"/>
    <w:rsid w:val="004F678A"/>
    <w:rsid w:val="00502687"/>
    <w:rsid w:val="00502B1A"/>
    <w:rsid w:val="00502E48"/>
    <w:rsid w:val="005046D4"/>
    <w:rsid w:val="00506452"/>
    <w:rsid w:val="00511D92"/>
    <w:rsid w:val="00515498"/>
    <w:rsid w:val="00524180"/>
    <w:rsid w:val="00525788"/>
    <w:rsid w:val="00526321"/>
    <w:rsid w:val="00532349"/>
    <w:rsid w:val="00535BE5"/>
    <w:rsid w:val="0053677E"/>
    <w:rsid w:val="005410BE"/>
    <w:rsid w:val="00541F08"/>
    <w:rsid w:val="005531F5"/>
    <w:rsid w:val="00564EB6"/>
    <w:rsid w:val="005660B1"/>
    <w:rsid w:val="00573F2B"/>
    <w:rsid w:val="005802D3"/>
    <w:rsid w:val="005846FF"/>
    <w:rsid w:val="005857B8"/>
    <w:rsid w:val="005959C0"/>
    <w:rsid w:val="00596CA1"/>
    <w:rsid w:val="0059728D"/>
    <w:rsid w:val="005976C1"/>
    <w:rsid w:val="005A0C3A"/>
    <w:rsid w:val="005A4C83"/>
    <w:rsid w:val="005A69CA"/>
    <w:rsid w:val="005A6EB2"/>
    <w:rsid w:val="005B042B"/>
    <w:rsid w:val="005B3205"/>
    <w:rsid w:val="005B37B0"/>
    <w:rsid w:val="005B4824"/>
    <w:rsid w:val="005C586E"/>
    <w:rsid w:val="005D1654"/>
    <w:rsid w:val="005D4737"/>
    <w:rsid w:val="005D4741"/>
    <w:rsid w:val="005D6FCD"/>
    <w:rsid w:val="005D7970"/>
    <w:rsid w:val="005E350D"/>
    <w:rsid w:val="005F0A59"/>
    <w:rsid w:val="005F464C"/>
    <w:rsid w:val="00610D3C"/>
    <w:rsid w:val="00611CEC"/>
    <w:rsid w:val="006124FC"/>
    <w:rsid w:val="00613482"/>
    <w:rsid w:val="00614A72"/>
    <w:rsid w:val="00616C7C"/>
    <w:rsid w:val="00622BD7"/>
    <w:rsid w:val="006234C0"/>
    <w:rsid w:val="00623619"/>
    <w:rsid w:val="006257A2"/>
    <w:rsid w:val="00646987"/>
    <w:rsid w:val="00647204"/>
    <w:rsid w:val="006515DF"/>
    <w:rsid w:val="00664684"/>
    <w:rsid w:val="006677B8"/>
    <w:rsid w:val="006740F9"/>
    <w:rsid w:val="006752AD"/>
    <w:rsid w:val="006851F3"/>
    <w:rsid w:val="00694B02"/>
    <w:rsid w:val="00695AE9"/>
    <w:rsid w:val="006A1C63"/>
    <w:rsid w:val="006A37E1"/>
    <w:rsid w:val="006B4842"/>
    <w:rsid w:val="006C0F44"/>
    <w:rsid w:val="006C1643"/>
    <w:rsid w:val="006C1EF8"/>
    <w:rsid w:val="006C2597"/>
    <w:rsid w:val="006C30F0"/>
    <w:rsid w:val="006C6264"/>
    <w:rsid w:val="006C6849"/>
    <w:rsid w:val="006C7289"/>
    <w:rsid w:val="006C7BE7"/>
    <w:rsid w:val="006D0FF1"/>
    <w:rsid w:val="006D23EF"/>
    <w:rsid w:val="006D27C5"/>
    <w:rsid w:val="006E046C"/>
    <w:rsid w:val="006E33B5"/>
    <w:rsid w:val="006E3E27"/>
    <w:rsid w:val="006E47D6"/>
    <w:rsid w:val="006E5065"/>
    <w:rsid w:val="006E6C7F"/>
    <w:rsid w:val="006F08C2"/>
    <w:rsid w:val="006F1B2C"/>
    <w:rsid w:val="006F36A9"/>
    <w:rsid w:val="00700305"/>
    <w:rsid w:val="00702C0D"/>
    <w:rsid w:val="00705DC1"/>
    <w:rsid w:val="00705FA5"/>
    <w:rsid w:val="00705FB9"/>
    <w:rsid w:val="007076F8"/>
    <w:rsid w:val="0070781D"/>
    <w:rsid w:val="00707DAF"/>
    <w:rsid w:val="00730DC7"/>
    <w:rsid w:val="007378F4"/>
    <w:rsid w:val="00740535"/>
    <w:rsid w:val="007412CE"/>
    <w:rsid w:val="00742068"/>
    <w:rsid w:val="00745DAB"/>
    <w:rsid w:val="00747147"/>
    <w:rsid w:val="00750342"/>
    <w:rsid w:val="0075094D"/>
    <w:rsid w:val="00751890"/>
    <w:rsid w:val="00753A4D"/>
    <w:rsid w:val="00753AC6"/>
    <w:rsid w:val="00754530"/>
    <w:rsid w:val="007552E8"/>
    <w:rsid w:val="00760EB7"/>
    <w:rsid w:val="00760FF1"/>
    <w:rsid w:val="00763E07"/>
    <w:rsid w:val="00767887"/>
    <w:rsid w:val="00774BD4"/>
    <w:rsid w:val="00783210"/>
    <w:rsid w:val="00783420"/>
    <w:rsid w:val="00784053"/>
    <w:rsid w:val="00784E65"/>
    <w:rsid w:val="007854F9"/>
    <w:rsid w:val="007A2DF3"/>
    <w:rsid w:val="007A43EA"/>
    <w:rsid w:val="007A6990"/>
    <w:rsid w:val="007A7BDE"/>
    <w:rsid w:val="007B5BB1"/>
    <w:rsid w:val="007B6289"/>
    <w:rsid w:val="007D50B2"/>
    <w:rsid w:val="007D6926"/>
    <w:rsid w:val="007E40A4"/>
    <w:rsid w:val="007F0D63"/>
    <w:rsid w:val="007F453A"/>
    <w:rsid w:val="007F582B"/>
    <w:rsid w:val="00800379"/>
    <w:rsid w:val="0080451C"/>
    <w:rsid w:val="00815B74"/>
    <w:rsid w:val="0081798F"/>
    <w:rsid w:val="00830BFC"/>
    <w:rsid w:val="008326F0"/>
    <w:rsid w:val="0083740B"/>
    <w:rsid w:val="008400B8"/>
    <w:rsid w:val="0084056E"/>
    <w:rsid w:val="00844CB1"/>
    <w:rsid w:val="008472F2"/>
    <w:rsid w:val="008633E6"/>
    <w:rsid w:val="00866B4A"/>
    <w:rsid w:val="00867742"/>
    <w:rsid w:val="008677D6"/>
    <w:rsid w:val="00871797"/>
    <w:rsid w:val="0087242D"/>
    <w:rsid w:val="0088045C"/>
    <w:rsid w:val="008811E8"/>
    <w:rsid w:val="00881A85"/>
    <w:rsid w:val="00887CB9"/>
    <w:rsid w:val="008909D6"/>
    <w:rsid w:val="00890A5F"/>
    <w:rsid w:val="00891CF1"/>
    <w:rsid w:val="008958F6"/>
    <w:rsid w:val="008A247C"/>
    <w:rsid w:val="008B1087"/>
    <w:rsid w:val="008B7AC6"/>
    <w:rsid w:val="008C20F1"/>
    <w:rsid w:val="008C24F1"/>
    <w:rsid w:val="008C3FE3"/>
    <w:rsid w:val="008C429C"/>
    <w:rsid w:val="008D5C2F"/>
    <w:rsid w:val="008D6F9C"/>
    <w:rsid w:val="008E046A"/>
    <w:rsid w:val="008E1806"/>
    <w:rsid w:val="008E51E4"/>
    <w:rsid w:val="008F4071"/>
    <w:rsid w:val="008F541C"/>
    <w:rsid w:val="00902599"/>
    <w:rsid w:val="0090633F"/>
    <w:rsid w:val="00913345"/>
    <w:rsid w:val="0091347A"/>
    <w:rsid w:val="009156D4"/>
    <w:rsid w:val="009168C5"/>
    <w:rsid w:val="00916C6A"/>
    <w:rsid w:val="009205D7"/>
    <w:rsid w:val="009223EE"/>
    <w:rsid w:val="00923EB7"/>
    <w:rsid w:val="009242E5"/>
    <w:rsid w:val="00930785"/>
    <w:rsid w:val="00931081"/>
    <w:rsid w:val="0093239D"/>
    <w:rsid w:val="00934574"/>
    <w:rsid w:val="009345FB"/>
    <w:rsid w:val="00940B7F"/>
    <w:rsid w:val="00941210"/>
    <w:rsid w:val="00947C0E"/>
    <w:rsid w:val="00951E3B"/>
    <w:rsid w:val="0095349C"/>
    <w:rsid w:val="00956E95"/>
    <w:rsid w:val="00964233"/>
    <w:rsid w:val="009658D8"/>
    <w:rsid w:val="009753F5"/>
    <w:rsid w:val="00983195"/>
    <w:rsid w:val="00986D01"/>
    <w:rsid w:val="00992D68"/>
    <w:rsid w:val="0099727A"/>
    <w:rsid w:val="009A322C"/>
    <w:rsid w:val="009C3E97"/>
    <w:rsid w:val="009C663E"/>
    <w:rsid w:val="009C7356"/>
    <w:rsid w:val="009D071F"/>
    <w:rsid w:val="009D2648"/>
    <w:rsid w:val="009D6E09"/>
    <w:rsid w:val="009E362E"/>
    <w:rsid w:val="009F5205"/>
    <w:rsid w:val="009F5287"/>
    <w:rsid w:val="009F7E6C"/>
    <w:rsid w:val="00A00038"/>
    <w:rsid w:val="00A00165"/>
    <w:rsid w:val="00A01BDC"/>
    <w:rsid w:val="00A065C8"/>
    <w:rsid w:val="00A06B5D"/>
    <w:rsid w:val="00A24271"/>
    <w:rsid w:val="00A26019"/>
    <w:rsid w:val="00A418A0"/>
    <w:rsid w:val="00A45E8E"/>
    <w:rsid w:val="00A61785"/>
    <w:rsid w:val="00A7404C"/>
    <w:rsid w:val="00A7796C"/>
    <w:rsid w:val="00A8114B"/>
    <w:rsid w:val="00A81F86"/>
    <w:rsid w:val="00A95267"/>
    <w:rsid w:val="00A97004"/>
    <w:rsid w:val="00AA4DE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3A89"/>
    <w:rsid w:val="00AF3E7D"/>
    <w:rsid w:val="00AF5685"/>
    <w:rsid w:val="00AF6E7A"/>
    <w:rsid w:val="00B04F19"/>
    <w:rsid w:val="00B06A16"/>
    <w:rsid w:val="00B26FA3"/>
    <w:rsid w:val="00B3107E"/>
    <w:rsid w:val="00B4056C"/>
    <w:rsid w:val="00B416A5"/>
    <w:rsid w:val="00B47C18"/>
    <w:rsid w:val="00B50C7E"/>
    <w:rsid w:val="00B524C6"/>
    <w:rsid w:val="00B55334"/>
    <w:rsid w:val="00B64745"/>
    <w:rsid w:val="00B73A0E"/>
    <w:rsid w:val="00B75AB7"/>
    <w:rsid w:val="00B846D9"/>
    <w:rsid w:val="00B91B39"/>
    <w:rsid w:val="00BA39FA"/>
    <w:rsid w:val="00BA44FC"/>
    <w:rsid w:val="00BA5395"/>
    <w:rsid w:val="00BA6A1F"/>
    <w:rsid w:val="00BA723F"/>
    <w:rsid w:val="00BB08EE"/>
    <w:rsid w:val="00BC3630"/>
    <w:rsid w:val="00BE2A5A"/>
    <w:rsid w:val="00BE62C8"/>
    <w:rsid w:val="00BF3035"/>
    <w:rsid w:val="00BF6D01"/>
    <w:rsid w:val="00C00927"/>
    <w:rsid w:val="00C058ED"/>
    <w:rsid w:val="00C14A59"/>
    <w:rsid w:val="00C2552B"/>
    <w:rsid w:val="00C27EA4"/>
    <w:rsid w:val="00C317C2"/>
    <w:rsid w:val="00C32128"/>
    <w:rsid w:val="00C323DB"/>
    <w:rsid w:val="00C32821"/>
    <w:rsid w:val="00C34878"/>
    <w:rsid w:val="00C348D2"/>
    <w:rsid w:val="00C42715"/>
    <w:rsid w:val="00C43526"/>
    <w:rsid w:val="00C44A1F"/>
    <w:rsid w:val="00C45DA7"/>
    <w:rsid w:val="00C476E2"/>
    <w:rsid w:val="00C50761"/>
    <w:rsid w:val="00C5617B"/>
    <w:rsid w:val="00C610A8"/>
    <w:rsid w:val="00C64BCA"/>
    <w:rsid w:val="00C65E64"/>
    <w:rsid w:val="00C670B2"/>
    <w:rsid w:val="00C769A1"/>
    <w:rsid w:val="00C77447"/>
    <w:rsid w:val="00C77BDB"/>
    <w:rsid w:val="00C81487"/>
    <w:rsid w:val="00C82148"/>
    <w:rsid w:val="00C83CC2"/>
    <w:rsid w:val="00C85545"/>
    <w:rsid w:val="00C861C3"/>
    <w:rsid w:val="00C86915"/>
    <w:rsid w:val="00C929CB"/>
    <w:rsid w:val="00C92FD8"/>
    <w:rsid w:val="00CA15EC"/>
    <w:rsid w:val="00CA28F3"/>
    <w:rsid w:val="00CA758D"/>
    <w:rsid w:val="00CB10FD"/>
    <w:rsid w:val="00CB6630"/>
    <w:rsid w:val="00CB7A73"/>
    <w:rsid w:val="00CC5CF8"/>
    <w:rsid w:val="00CD34FF"/>
    <w:rsid w:val="00CD3905"/>
    <w:rsid w:val="00CD4C8C"/>
    <w:rsid w:val="00CD757E"/>
    <w:rsid w:val="00CE003D"/>
    <w:rsid w:val="00CF56F0"/>
    <w:rsid w:val="00D01041"/>
    <w:rsid w:val="00D0155F"/>
    <w:rsid w:val="00D01C7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45447"/>
    <w:rsid w:val="00D468A9"/>
    <w:rsid w:val="00D56850"/>
    <w:rsid w:val="00D57B06"/>
    <w:rsid w:val="00D62DDC"/>
    <w:rsid w:val="00D633CD"/>
    <w:rsid w:val="00D80655"/>
    <w:rsid w:val="00D829C9"/>
    <w:rsid w:val="00D85013"/>
    <w:rsid w:val="00D85F35"/>
    <w:rsid w:val="00D92ADB"/>
    <w:rsid w:val="00D937E1"/>
    <w:rsid w:val="00DA134F"/>
    <w:rsid w:val="00DA1414"/>
    <w:rsid w:val="00DA7445"/>
    <w:rsid w:val="00DB4DE4"/>
    <w:rsid w:val="00DB6E1D"/>
    <w:rsid w:val="00DC3D57"/>
    <w:rsid w:val="00DC3EBD"/>
    <w:rsid w:val="00DC77DF"/>
    <w:rsid w:val="00DD05CF"/>
    <w:rsid w:val="00DD0D96"/>
    <w:rsid w:val="00DD1B05"/>
    <w:rsid w:val="00DD3724"/>
    <w:rsid w:val="00DE0EE6"/>
    <w:rsid w:val="00DE47EB"/>
    <w:rsid w:val="00DE5199"/>
    <w:rsid w:val="00DE5CBD"/>
    <w:rsid w:val="00DF0869"/>
    <w:rsid w:val="00DF0A6C"/>
    <w:rsid w:val="00DF3FC1"/>
    <w:rsid w:val="00E038E0"/>
    <w:rsid w:val="00E0440D"/>
    <w:rsid w:val="00E0791F"/>
    <w:rsid w:val="00E15CCB"/>
    <w:rsid w:val="00E15F81"/>
    <w:rsid w:val="00E2258C"/>
    <w:rsid w:val="00E26A8F"/>
    <w:rsid w:val="00E31BA6"/>
    <w:rsid w:val="00E34D08"/>
    <w:rsid w:val="00E3790C"/>
    <w:rsid w:val="00E4260F"/>
    <w:rsid w:val="00E47C9F"/>
    <w:rsid w:val="00E50B31"/>
    <w:rsid w:val="00E52103"/>
    <w:rsid w:val="00E5367A"/>
    <w:rsid w:val="00E541ED"/>
    <w:rsid w:val="00E55672"/>
    <w:rsid w:val="00E64D55"/>
    <w:rsid w:val="00E65036"/>
    <w:rsid w:val="00E66B2D"/>
    <w:rsid w:val="00E66F64"/>
    <w:rsid w:val="00E7305D"/>
    <w:rsid w:val="00E82BCC"/>
    <w:rsid w:val="00E90954"/>
    <w:rsid w:val="00E940D1"/>
    <w:rsid w:val="00EA4F3F"/>
    <w:rsid w:val="00EB13A8"/>
    <w:rsid w:val="00EB1E37"/>
    <w:rsid w:val="00EB7096"/>
    <w:rsid w:val="00EC3AE2"/>
    <w:rsid w:val="00EC5B56"/>
    <w:rsid w:val="00ED6CE8"/>
    <w:rsid w:val="00EE2C23"/>
    <w:rsid w:val="00EF0CEC"/>
    <w:rsid w:val="00EF23A6"/>
    <w:rsid w:val="00F01233"/>
    <w:rsid w:val="00F04D4A"/>
    <w:rsid w:val="00F1324F"/>
    <w:rsid w:val="00F173C1"/>
    <w:rsid w:val="00F20F43"/>
    <w:rsid w:val="00F27CD8"/>
    <w:rsid w:val="00F3043C"/>
    <w:rsid w:val="00F314A5"/>
    <w:rsid w:val="00F37E54"/>
    <w:rsid w:val="00F43C56"/>
    <w:rsid w:val="00F4462D"/>
    <w:rsid w:val="00F501A5"/>
    <w:rsid w:val="00F57489"/>
    <w:rsid w:val="00F65C0A"/>
    <w:rsid w:val="00F673B3"/>
    <w:rsid w:val="00F751B5"/>
    <w:rsid w:val="00F753F3"/>
    <w:rsid w:val="00F756F5"/>
    <w:rsid w:val="00F7794A"/>
    <w:rsid w:val="00F77BE2"/>
    <w:rsid w:val="00F8259B"/>
    <w:rsid w:val="00F86780"/>
    <w:rsid w:val="00F879E6"/>
    <w:rsid w:val="00F92485"/>
    <w:rsid w:val="00F9276E"/>
    <w:rsid w:val="00F93C67"/>
    <w:rsid w:val="00F94880"/>
    <w:rsid w:val="00F95D61"/>
    <w:rsid w:val="00F96B9C"/>
    <w:rsid w:val="00FA018F"/>
    <w:rsid w:val="00FA4B91"/>
    <w:rsid w:val="00FA59EB"/>
    <w:rsid w:val="00FA7CE0"/>
    <w:rsid w:val="00FB4660"/>
    <w:rsid w:val="00FB67C5"/>
    <w:rsid w:val="00FC0BF0"/>
    <w:rsid w:val="00FC408D"/>
    <w:rsid w:val="00FC61A9"/>
    <w:rsid w:val="00FC6EC8"/>
    <w:rsid w:val="00FD0C4A"/>
    <w:rsid w:val="00FD59CA"/>
    <w:rsid w:val="00FD66E3"/>
    <w:rsid w:val="00FE0823"/>
    <w:rsid w:val="00FE1905"/>
    <w:rsid w:val="00FE4CC1"/>
    <w:rsid w:val="00FF0FA8"/>
    <w:rsid w:val="00FF153E"/>
    <w:rsid w:val="00FF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01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F65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657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657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657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657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F65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657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657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657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657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lipnja 2016.</izvorni_sadrzaj>
    <derivirana_varijabla naziv="DomainObject.DatumDonosenjaOdluke_1">10.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593</izvorni_sadrzaj>
    <derivirana_varijabla naziv="DomainObject.Predmet.Broj_1">593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St-593/2016</izvorni_sadrzaj>
    <derivirana_varijabla naziv="DomainObject.Predmet.OznakaBroj_1">St-593/2016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PAKT d.o.o.</izvorni_sadrzaj>
    <derivirana_varijabla naziv="DomainObject.Predmet.ProtustrankaFormated_1">  PAKT d.o.o.</derivirana_varijabla>
  </DomainObject.Predmet.ProtustrankaFormated>
  <DomainObject.Predmet.ProtustrankaFormatedOIB>
    <izvorni_sadrzaj>  PAKT d.o.o., OIB 96986985108</izvorni_sadrzaj>
    <derivirana_varijabla naziv="DomainObject.Predmet.ProtustrankaFormatedOIB_1">  PAKT d.o.o., OIB 96986985108</derivirana_varijabla>
  </DomainObject.Predmet.ProtustrankaFormatedOIB>
  <DomainObject.Predmet.ProtustrankaFormatedWithAdress>
    <izvorni_sadrzaj> PAKT d.o.o., Matije Gupca 13, 51000 Rijeka</izvorni_sadrzaj>
    <derivirana_varijabla naziv="DomainObject.Predmet.ProtustrankaFormatedWithAdress_1"> PAKT d.o.o., Matije Gupca 13, 51000 Rijeka</derivirana_varijabla>
  </DomainObject.Predmet.ProtustrankaFormatedWithAdress>
  <DomainObject.Predmet.ProtustrankaFormatedWithAdressOIB>
    <izvorni_sadrzaj> PAKT d.o.o., OIB 96986985108, Matije Gupca 13, 51000 Rijeka</izvorni_sadrzaj>
    <derivirana_varijabla naziv="DomainObject.Predmet.ProtustrankaFormatedWithAdressOIB_1"> PAKT d.o.o., OIB 96986985108, Matije Gupca 13, 51000 Rijeka</derivirana_varijabla>
  </DomainObject.Predmet.ProtustrankaFormatedWithAdressOIB>
  <DomainObject.Predmet.ProtustrankaWithAdress>
    <izvorni_sadrzaj>PAKT d.o.o. Matije Gupca 13, 51000 Rijeka</izvorni_sadrzaj>
    <derivirana_varijabla naziv="DomainObject.Predmet.ProtustrankaWithAdress_1">PAKT d.o.o. Matije Gupca 13, 51000 Rijeka</derivirana_varijabla>
  </DomainObject.Predmet.ProtustrankaWithAdress>
  <DomainObject.Predmet.ProtustrankaWithAdressOIB>
    <izvorni_sadrzaj>PAKT d.o.o., OIB 96986985108, Matije Gupca 13, 51000 Rijeka</izvorni_sadrzaj>
    <derivirana_varijabla naziv="DomainObject.Predmet.ProtustrankaWithAdressOIB_1">PAKT d.o.o., OIB 96986985108, Matije Gupca 13, 51000 Rijeka</derivirana_varijabla>
  </DomainObject.Predmet.ProtustrankaWithAdressOIB>
  <DomainObject.Predmet.ProtustrankaNazivFormated>
    <izvorni_sadrzaj>PAKT d.o.o.</izvorni_sadrzaj>
    <derivirana_varijabla naziv="DomainObject.Predmet.ProtustrankaNazivFormated_1">PAKT d.o.o.</derivirana_varijabla>
  </DomainObject.Predmet.ProtustrankaNazivFormated>
  <DomainObject.Predmet.ProtustrankaNazivFormatedOIB>
    <izvorni_sadrzaj>PAKT d.o.o., OIB 96986985108</izvorni_sadrzaj>
    <derivirana_varijabla naziv="DomainObject.Predmet.ProtustrankaNazivFormatedOIB_1">PAKT d.o.o., OIB 96986985108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PAKT d.o.o.</item>
    </izvorni_sadrzaj>
    <derivirana_varijabla naziv="DomainObject.Predmet.ProtuStrankaListFormated_1">
      <item>PAKT d.o.o.</item>
    </derivirana_varijabla>
  </DomainObject.Predmet.ProtuStrankaListFormated>
  <DomainObject.Predmet.ProtuStrankaListFormatedOIB>
    <izvorni_sadrzaj>
      <item>PAKT d.o.o., OIB 96986985108</item>
    </izvorni_sadrzaj>
    <derivirana_varijabla naziv="DomainObject.Predmet.ProtuStrankaListFormatedOIB_1">
      <item>PAKT d.o.o., OIB 96986985108</item>
    </derivirana_varijabla>
  </DomainObject.Predmet.ProtuStrankaListFormatedOIB>
  <DomainObject.Predmet.ProtuStrankaListFormatedWithAdress>
    <izvorni_sadrzaj>
      <item>PAKT d.o.o., Matije Gupca 13, 51000 Rijeka</item>
    </izvorni_sadrzaj>
    <derivirana_varijabla naziv="DomainObject.Predmet.ProtuStrankaListFormatedWithAdress_1">
      <item>PAKT d.o.o., Matije Gupca 13, 51000 Rijeka</item>
    </derivirana_varijabla>
  </DomainObject.Predmet.ProtuStrankaListFormatedWithAdress>
  <DomainObject.Predmet.ProtuStrankaListFormatedWithAdressOIB>
    <izvorni_sadrzaj>
      <item>PAKT d.o.o., OIB 96986985108, Matije Gupca 13, 51000 Rijeka</item>
    </izvorni_sadrzaj>
    <derivirana_varijabla naziv="DomainObject.Predmet.ProtuStrankaListFormatedWithAdressOIB_1">
      <item>PAKT d.o.o., OIB 96986985108, Matije Gupca 13, 51000 Rijeka</item>
    </derivirana_varijabla>
  </DomainObject.Predmet.ProtuStrankaListFormatedWithAdressOIB>
  <DomainObject.Predmet.ProtuStrankaListNazivFormated>
    <izvorni_sadrzaj>
      <item>PAKT d.o.o.</item>
    </izvorni_sadrzaj>
    <derivirana_varijabla naziv="DomainObject.Predmet.ProtuStrankaListNazivFormated_1">
      <item>PAKT d.o.o.</item>
    </derivirana_varijabla>
  </DomainObject.Predmet.ProtuStrankaListNazivFormated>
  <DomainObject.Predmet.ProtuStrankaListNazivFormatedOIB>
    <izvorni_sadrzaj>
      <item>PAKT d.o.o., OIB 96986985108</item>
    </izvorni_sadrzaj>
    <derivirana_varijabla naziv="DomainObject.Predmet.ProtuStrankaListNazivFormatedOIB_1">
      <item>PAKT d.o.o., OIB 96986985108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PAKT d.o.o.</izvorni_sadrzaj>
    <derivirana_varijabla naziv="DomainObject.Predmet.ProtustrankaIDrugi_1">PAKT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PAKT d.o.o., OIB 96986985108, Matije Gupca 13, 51000 Rijeka</izvorni_sadrzaj>
    <derivirana_varijabla naziv="DomainObject.Predmet.ProtustrankaIDrugiAdressOIB_1">PAKT d.o.o., OIB 96986985108, Matije Gupca 13,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PAKT d.o.o.</item>
    </izvorni_sadrzaj>
    <derivirana_varijabla naziv="DomainObject.Predmet.SudioniciListNaziv_1">
      <item>FINA Rijeka</item>
      <item>PAKT d.o.o.</item>
    </derivirana_varijabla>
  </DomainObject.Predmet.SudioniciListNaziv>
  <DomainObject.Predmet.SudioniciListAdressOIB>
    <izvorni_sadrzaj>
      <item>FINA Rijeka, OIB 85821130368, Frana Kurelca 8,51000 Rijeka</item>
      <item>PAKT d.o.o., OIB 96986985108, Matije Gupca 13,51000 Rijeka</item>
    </izvorni_sadrzaj>
    <derivirana_varijabla naziv="DomainObject.Predmet.SudioniciListAdressOIB_1">
      <item>FINA Rijeka, OIB 85821130368, Frana Kurelca 8,51000 Rijeka</item>
      <item>PAKT d.o.o., OIB 96986985108, Matije Gupca 13,51000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96986985108</item>
    </izvorni_sadrzaj>
    <derivirana_varijabla naziv="DomainObject.Predmet.SudioniciListNazivOIB_1">
      <item>, OIB 85821130368</item>
      <item>, OIB 96986985108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36C0AA-45F4-46C5-912C-4E8C70E405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287</properties:Words>
  <properties:Characters>1439</properties:Characters>
  <properties:Lines>56</properties:Lines>
  <properties:Paragraphs>22</properties:Paragraphs>
  <properties:TotalTime>1519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2015-11-26T07:40:00Z</dcterms:created>
  <dc:creator>ksarlija</dc:creator>
  <cp:lastModifiedBy>Jasna Radulović</cp:lastModifiedBy>
  <cp:lastPrinted>2016-06-10T13:18:00Z</cp:lastPrinted>
  <dcterms:modified xmlns:xsi="http://www.w3.org/2001/XMLSchema-instance" xsi:type="dcterms:W3CDTF">2016-06-10T13:20:00Z</dcterms:modified>
  <cp:revision>221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