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7c63" w14:paraId="a037c63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4A59C5">
        <w:t>N.M. ANTIKOROZIJA d.o.o.</w:t>
      </w:r>
      <w:r w:rsidR="00EA1E30">
        <w:t xml:space="preserve"> </w:t>
      </w:r>
      <w:r w:rsidR="004A59C5">
        <w:t>Loborika</w:t>
      </w:r>
      <w:r w:rsidR="00EA1E30">
        <w:t xml:space="preserve">, </w:t>
      </w:r>
      <w:r w:rsidR="004A59C5">
        <w:t>Radeki - polje 115</w:t>
      </w:r>
      <w:r w:rsidR="00EA1E30">
        <w:t xml:space="preserve">, </w:t>
      </w:r>
      <w:r w:rsidR="004A59C5">
        <w:t xml:space="preserve">        </w:t>
      </w:r>
      <w:r w:rsidR="00EA1E30">
        <w:t xml:space="preserve">OIB: </w:t>
      </w:r>
      <w:r w:rsidR="004A59C5">
        <w:t>5328030471</w:t>
      </w:r>
      <w:r w:rsidR="00EA1E30">
        <w:t xml:space="preserve">, </w:t>
      </w:r>
      <w:r w:rsidR="004A59C5">
        <w:t>09</w:t>
      </w:r>
      <w:r w:rsidRPr="00C10C53">
        <w:t xml:space="preserve">. </w:t>
      </w:r>
      <w:r w:rsidR="004A59C5">
        <w:t>lipnja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A59C5">
        <w:t>N. M. ANTIKOROZIJA d.o.o. Loborika, Radeki - polje 115,                        OIB: 53280730471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4A59C5" w:rsidRPr="004A59C5">
        <w:t>572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>
      <w:pPr>
        <w:spacing w:lineRule="atLeast" w:line="240"/>
        <w:jc w:val="both"/>
      </w:pPr>
      <w:r>
        <w:tab/>
        <w:t xml:space="preserve">Na ročište od </w:t>
      </w:r>
      <w:r w:rsidR="00B24DE2">
        <w:t>05</w:t>
      </w:r>
      <w:r>
        <w:t xml:space="preserve">. </w:t>
      </w:r>
      <w:r w:rsidR="00B24DE2">
        <w:t>svibnja</w:t>
      </w:r>
      <w:r>
        <w:t xml:space="preserve"> 2016. pristupio je zakonski zastupnik dužnika </w:t>
      </w:r>
      <w:r w:rsidR="00B24DE2">
        <w:t>Namik Jašarević</w:t>
      </w:r>
      <w:r>
        <w:t xml:space="preserve">, koji je naveo da </w:t>
      </w:r>
      <w:r>
        <w:rPr>
          <w:sz w:val="23"/>
          <w:szCs w:val="23"/>
        </w:rPr>
        <w:t xml:space="preserve">društvo </w:t>
      </w:r>
      <w:r>
        <w:t xml:space="preserve">od imovine ima samo </w:t>
      </w:r>
      <w:r w:rsidR="00B24DE2">
        <w:t>neregistriran kombi koji nije u voznom stanju i razne trgovačke robe u vrijednosti od 3.638,80 kuna</w:t>
      </w:r>
      <w:r>
        <w:t xml:space="preserve">. Druge imovine, nekretnine ili što god drugog  društvo nema u vlasništvu.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B24DE2">
        <w:t>09</w:t>
      </w:r>
      <w:r w:rsidR="00C765FC" w:rsidRPr="00C10C53">
        <w:t xml:space="preserve">. </w:t>
      </w:r>
      <w:r w:rsidR="00B24DE2">
        <w:t>lipnja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5B55">
          <w:rPr>
            <w:noProof/>
          </w:rPr>
          <w:t>2</w:t>
        </w:r>
        <w:r>
          <w:fldChar w:fldCharType="end"/>
        </w:r>
        <w:r>
          <w:t xml:space="preserve">                                           </w:t>
        </w:r>
      </w:sdtContent>
    </w:sdt>
    <w:r>
      <w:t>Posl. broj: 1 St-572/16-7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                                 </w:t>
        </w:r>
      </w:sdtContent>
    </w:sdt>
    <w:r>
      <w:t>Posl. broj: 1 St-572/16-7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3B092C"/>
    <w:rsid w:val="00496112"/>
    <w:rsid w:val="004A59C5"/>
    <w:rsid w:val="004F782C"/>
    <w:rsid w:val="0051489A"/>
    <w:rsid w:val="00643D7D"/>
    <w:rsid w:val="0065137D"/>
    <w:rsid w:val="0065386B"/>
    <w:rsid w:val="00726F07"/>
    <w:rsid w:val="007F482F"/>
    <w:rsid w:val="00814708"/>
    <w:rsid w:val="008157C7"/>
    <w:rsid w:val="008E56F0"/>
    <w:rsid w:val="009E515D"/>
    <w:rsid w:val="00A9689F"/>
    <w:rsid w:val="00AC57D6"/>
    <w:rsid w:val="00B10C40"/>
    <w:rsid w:val="00B24DE2"/>
    <w:rsid w:val="00B77EB9"/>
    <w:rsid w:val="00BB5B55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N.M. ANTIKOROZIJA d.o.o. LOBORIKA</izvorni_sadrzaj>
    <derivirana_varijabla naziv="DomainObject.Predmet.ProtustrankaFormated_1">  N.M. ANTIKOROZIJA d.o.o. LOBORIKA</derivirana_varijabla>
  </DomainObject.Predmet.ProtustrankaFormated>
  <DomainObject.Predmet.ProtustrankaFormatedOIB>
    <izvorni_sadrzaj>  N.M. ANTIKOROZIJA d.o.o. LOBORIKA, OIB 53280730471</izvorni_sadrzaj>
    <derivirana_varijabla naziv="DomainObject.Predmet.ProtustrankaFormatedOIB_1">  N.M. ANTIKOROZIJA d.o.o. LOBORIKA, OIB 53280730471</derivirana_varijabla>
  </DomainObject.Predmet.ProtustrankaFormatedOIB>
  <DomainObject.Predmet.ProtustrankaFormatedWithAdress>
    <izvorni_sadrzaj> N.M. ANTIKOROZIJA d.o.o. LOBORIKA, Radeki-polje 115, 52207 Loborika</izvorni_sadrzaj>
    <derivirana_varijabla naziv="DomainObject.Predmet.ProtustrankaFormatedWithAdress_1"> N.M. ANTIKOROZIJA d.o.o. LOBORIKA, Radeki-polje 115, 52207 Loborika</derivirana_varijabla>
  </DomainObject.Predmet.ProtustrankaFormatedWithAdress>
  <DomainObject.Predmet.ProtustrankaFormatedWithAdressOIB>
    <izvorni_sadrzaj> N.M. ANTIKOROZIJA d.o.o. LOBORIKA, OIB 53280730471, Radeki-polje 115, 52207 Loborika</izvorni_sadrzaj>
    <derivirana_varijabla naziv="DomainObject.Predmet.ProtustrankaFormatedWithAdressOIB_1"> N.M. ANTIKOROZIJA d.o.o. LOBORIKA, OIB 53280730471, Radeki-polje 115, 52207 Loborika</derivirana_varijabla>
  </DomainObject.Predmet.ProtustrankaFormatedWithAdressOIB>
  <DomainObject.Predmet.ProtustrankaWithAdress>
    <izvorni_sadrzaj>N.M. ANTIKOROZIJA d.o.o. LOBORIKA Radeki-polje 115, 52207 Loborika</izvorni_sadrzaj>
    <derivirana_varijabla naziv="DomainObject.Predmet.ProtustrankaWithAdress_1">N.M. ANTIKOROZIJA d.o.o. LOBORIKA Radeki-polje 115, 52207 Loborika</derivirana_varijabla>
  </DomainObject.Predmet.ProtustrankaWithAdress>
  <DomainObject.Predmet.ProtustrankaWithAdressOIB>
    <izvorni_sadrzaj>N.M. ANTIKOROZIJA d.o.o. LOBORIKA, OIB 53280730471, Radeki-polje 115, 52207 Loborika</izvorni_sadrzaj>
    <derivirana_varijabla naziv="DomainObject.Predmet.ProtustrankaWithAdressOIB_1">N.M. ANTIKOROZIJA d.o.o. LOBORIKA, OIB 53280730471, Radeki-polje 115, 52207 Loborika</derivirana_varijabla>
  </DomainObject.Predmet.ProtustrankaWithAdressOIB>
  <DomainObject.Predmet.ProtustrankaNazivFormated>
    <izvorni_sadrzaj>N.M. ANTIKOROZIJA d.o.o. LOBORIKA</izvorni_sadrzaj>
    <derivirana_varijabla naziv="DomainObject.Predmet.ProtustrankaNazivFormated_1">N.M. ANTIKOROZIJA d.o.o. LOBORIKA</derivirana_varijabla>
  </DomainObject.Predmet.ProtustrankaNazivFormated>
  <DomainObject.Predmet.ProtustrankaNazivFormatedOIB>
    <izvorni_sadrzaj>N.M. ANTIKOROZIJA d.o.o. LOBORIKA, OIB 53280730471</izvorni_sadrzaj>
    <derivirana_varijabla naziv="DomainObject.Predmet.ProtustrankaNazivFormatedOIB_1">N.M. ANTIKOROZIJA d.o.o. LOBORIKA, OIB 53280730471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26471.58</izvorni_sadrzaj>
    <derivirana_varijabla naziv="DomainObject.Predmet.TrenutnaVrijednost_1">26471.58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N.M. ANTIKOROZIJA d.o.o. LOBORIKA</item>
    </izvorni_sadrzaj>
    <derivirana_varijabla naziv="DomainObject.Predmet.ProtuStrankaListFormated_1">
      <item>N.M. ANTIKOROZIJA d.o.o. LOBORIKA</item>
    </derivirana_varijabla>
  </DomainObject.Predmet.ProtuStrankaListFormated>
  <DomainObject.Predmet.ProtuStrankaListFormatedOIB>
    <izvorni_sadrzaj>
      <item>N.M. ANTIKOROZIJA d.o.o. LOBORIKA, OIB 53280730471</item>
    </izvorni_sadrzaj>
    <derivirana_varijabla naziv="DomainObject.Predmet.ProtuStrankaListFormatedOIB_1">
      <item>N.M. ANTIKOROZIJA d.o.o. LOBORIKA, OIB 53280730471</item>
    </derivirana_varijabla>
  </DomainObject.Predmet.ProtuStrankaListFormatedOIB>
  <DomainObject.Predmet.ProtuStrankaListFormatedWithAdress>
    <izvorni_sadrzaj>
      <item>N.M. ANTIKOROZIJA d.o.o. LOBORIKA, Radeki-polje 115, 52207 Loborika</item>
    </izvorni_sadrzaj>
    <derivirana_varijabla naziv="DomainObject.Predmet.ProtuStrankaListFormatedWithAdress_1">
      <item>N.M. ANTIKOROZIJA d.o.o. LOBORIKA, Radeki-polje 115, 52207 Loborika</item>
    </derivirana_varijabla>
  </DomainObject.Predmet.ProtuStrankaListFormatedWithAdress>
  <DomainObject.Predmet.ProtuStrankaListFormatedWithAdressOIB>
    <izvorni_sadrzaj>
      <item>N.M. ANTIKOROZIJA d.o.o. LOBORIKA, OIB 53280730471, Radeki-polje 115, 52207 Loborika</item>
    </izvorni_sadrzaj>
    <derivirana_varijabla naziv="DomainObject.Predmet.ProtuStrankaListFormatedWithAdressOIB_1">
      <item>N.M. ANTIKOROZIJA d.o.o. LOBORIKA, OIB 53280730471, Radeki-polje 115, 52207 Loborika</item>
    </derivirana_varijabla>
  </DomainObject.Predmet.ProtuStrankaListFormatedWithAdressOIB>
  <DomainObject.Predmet.ProtuStrankaListNazivFormated>
    <izvorni_sadrzaj>
      <item>N.M. ANTIKOROZIJA d.o.o. LOBORIKA</item>
    </izvorni_sadrzaj>
    <derivirana_varijabla naziv="DomainObject.Predmet.ProtuStrankaListNazivFormated_1">
      <item>N.M. ANTIKOROZIJA d.o.o. LOBORIKA</item>
    </derivirana_varijabla>
  </DomainObject.Predmet.ProtuStrankaListNazivFormated>
  <DomainObject.Predmet.ProtuStrankaListNazivFormatedOIB>
    <izvorni_sadrzaj>
      <item>N.M. ANTIKOROZIJA d.o.o. LOBORIKA, OIB 53280730471</item>
    </izvorni_sadrzaj>
    <derivirana_varijabla naziv="DomainObject.Predmet.ProtuStrankaListNazivFormatedOIB_1">
      <item>N.M. ANTIKOROZIJA d.o.o. LOBORIKA, OIB 53280730471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N.M. ANTIKOROZIJA d.o.o. LOBORIKA</izvorni_sadrzaj>
    <derivirana_varijabla naziv="DomainObject.Predmet.ProtustrankaIDrugi_1">N.M. ANTIKOROZIJA d.o.o. LOBORIKA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N.M. ANTIKOROZIJA d.o.o. LOBORIKA, OIB 53280730471, Radeki-polje 115, 52207 Loborika</izvorni_sadrzaj>
    <derivirana_varijabla naziv="DomainObject.Predmet.ProtustrankaIDrugiAdressOIB_1">N.M. ANTIKOROZIJA d.o.o. LOBORIKA, OIB 53280730471, Radeki-polje 115,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N.M. ANTIKOROZIJA d.o.o. LOBORIKA</item>
    </izvorni_sadrzaj>
    <derivirana_varijabla naziv="DomainObject.Predmet.SudioniciListNaziv_1">
      <item>FINANCIJSKA AGENCIJA, RC RIJEKA, PODRUŽNICA PULA, PULA</item>
      <item>N.M. ANTIKOROZIJA d.o.o. LOBORIKA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N.M. ANTIKOROZIJA d.o.o. LOBORIKA, OIB 53280730471, Radeki-polje 115,52207 Loborika</item>
    </izvorni_sadrzaj>
    <derivirana_varijabla naziv="DomainObject.Predmet.SudioniciListAdressOIB_1">
      <item>FINANCIJSKA AGENCIJA, RC RIJEKA, PODRUŽNICA PULA, PULA, OIB 85821130368, Giardini 5,52100 Pula</item>
      <item>N.M. ANTIKOROZIJA d.o.o. LOBORIKA, OIB 53280730471, Radeki-polje 115,52207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53280730471</item>
    </izvorni_sadrzaj>
    <derivirana_varijabla naziv="DomainObject.Predmet.SudioniciListNazivOIB_1">
      <item>, OIB 85821130368</item>
      <item>, OIB 53280730471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2316</properties:Characters>
  <properties:Lines>70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2016-06-09T07:15:00Z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2016-06-09T10:54:00Z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