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b814c" w14:paraId="b0b814c" w:rsidRDefault="009351A4" w:rsidP="009351A4" w:rsidR="009351A4" w:rsidRPr="00911ADC">
      <w:pPr>
        <w15:collapsed w:val="false"/>
      </w:pPr>
      <w:bookmarkStart w:name="_GoBack" w:id="0"/>
      <w:bookmarkEnd w:id="0"/>
    </w:p>
    <w:p w:rsidRDefault="009351A4" w:rsidP="009351A4" w:rsidR="009351A4" w:rsidRPr="00911ADC"/>
    <w:p w:rsidRDefault="005D269D" w:rsidP="005D269D" w:rsidR="005D269D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69D" w:rsidP="005D269D" w:rsidR="005D269D" w:rsidRPr="00C17B5B">
      <w:r w:rsidRPr="00C17B5B">
        <w:rPr>
          <w:rFonts w:eastAsia="MS Mincho"/>
        </w:rPr>
        <w:t>REPUBLIKA HRVATSKA</w:t>
      </w:r>
    </w:p>
    <w:p w:rsidRDefault="005D269D" w:rsidP="005D269D" w:rsidR="005D269D" w:rsidRPr="00C17B5B">
      <w:r w:rsidRPr="00C17B5B">
        <w:rPr>
          <w:rFonts w:eastAsia="MS Mincho"/>
        </w:rPr>
        <w:t>TRGOVAČKI SUD U RIJECI</w:t>
      </w:r>
    </w:p>
    <w:p w:rsidRDefault="005D269D" w:rsidP="005D269D" w:rsidR="005D269D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5D269D" w:rsidP="009351A4" w:rsidR="005D269D"/>
    <w:p w:rsidRDefault="005D269D" w:rsidP="009351A4" w:rsidR="005D269D"/>
    <w:p w:rsidRDefault="004029BA" w:rsidP="009351A4" w:rsidR="004029BA" w:rsidRPr="00911ADC"/>
    <w:p w:rsidRDefault="008131FE" w:rsidP="00EC146E" w:rsidR="00832EEF">
      <w:pPr>
        <w:jc w:val="both"/>
      </w:pPr>
      <w:r w:rsidRPr="00911ADC">
        <w:t xml:space="preserve">Trgovački sud u Rijeci, </w:t>
      </w:r>
      <w:r w:rsidR="00123726">
        <w:t xml:space="preserve">u </w:t>
      </w:r>
      <w:r w:rsidRPr="00911ADC">
        <w:t xml:space="preserve">stečajnom postupku nad </w:t>
      </w:r>
      <w:r w:rsidR="00B8620C">
        <w:t xml:space="preserve">dužnikom </w:t>
      </w:r>
      <w:r w:rsidR="00CF5D43">
        <w:t>P I D društvo s ograničenom odgovornošću za ugostiteljstvo i usluge Rijeka, Riva 14/A ( MBS 040262435  - OIB  95874574337 )</w:t>
      </w:r>
      <w:r w:rsidR="00374E47">
        <w:t xml:space="preserve"> </w:t>
      </w:r>
      <w:r w:rsidRPr="00911ADC">
        <w:t>koji se vodi pod posl. br. 7 St-</w:t>
      </w:r>
      <w:r w:rsidR="00CF5D43">
        <w:t>106</w:t>
      </w:r>
      <w:r w:rsidRPr="00911ADC">
        <w:t>/</w:t>
      </w:r>
      <w:r w:rsidR="00E126AB">
        <w:t>1</w:t>
      </w:r>
      <w:r w:rsidR="00FB4ECA">
        <w:t>3</w:t>
      </w:r>
      <w:r w:rsidRPr="00911ADC">
        <w:t xml:space="preserve">, objavljuje:   </w:t>
      </w:r>
    </w:p>
    <w:p w:rsidRDefault="00711CD9" w:rsidP="00711CD9" w:rsidR="00711CD9">
      <w:pPr>
        <w:jc w:val="both"/>
      </w:pPr>
    </w:p>
    <w:p w:rsidRDefault="004029BA" w:rsidP="00711CD9" w:rsidR="004029BA">
      <w:pPr>
        <w:jc w:val="both"/>
        <w:rPr>
          <w:rFonts w:eastAsia="MS Mincho"/>
        </w:rPr>
      </w:pPr>
    </w:p>
    <w:p w:rsidRDefault="00CF5D43" w:rsidP="00CF5D43" w:rsidR="00CF5D43">
      <w:pPr>
        <w:jc w:val="both"/>
      </w:pPr>
      <w:r>
        <w:rPr>
          <w:rFonts w:eastAsia="MS Mincho"/>
        </w:rPr>
        <w:t xml:space="preserve">I. </w:t>
      </w:r>
      <w:r>
        <w:rPr>
          <w:rFonts w:eastAsia="MS Mincho"/>
        </w:rPr>
        <w:tab/>
      </w:r>
      <w:r>
        <w:t>O t v a r a   s e  stečajni postupak nad dužnikom P I D društvo s ograničenom odgovornošću za ugostiteljstvo i usluge Rijeka, Riva 14/A ( MBS 040262435  - OIB  95874574337 ).</w:t>
      </w:r>
    </w:p>
    <w:p w:rsidRDefault="00CF5D43" w:rsidP="00CF5D43" w:rsidR="00CF5D43">
      <w:pPr>
        <w:jc w:val="both"/>
        <w:rPr>
          <w:rFonts w:eastAsia="MS Mincho"/>
        </w:rPr>
      </w:pPr>
    </w:p>
    <w:p w:rsidRDefault="00CF5D43" w:rsidP="00CF5D43" w:rsidR="00CF5D43">
      <w:pPr>
        <w:jc w:val="both"/>
      </w:pPr>
      <w:r>
        <w:rPr>
          <w:rFonts w:eastAsia="MS Mincho"/>
        </w:rPr>
        <w:t>II.</w:t>
      </w:r>
      <w:r>
        <w:rPr>
          <w:rFonts w:eastAsia="MS Mincho"/>
        </w:rPr>
        <w:tab/>
        <w:t xml:space="preserve">Za stečajnog upravitelja imenuje se </w:t>
      </w:r>
      <w:r>
        <w:t>Ljubica Juranović – Skočić ( OIB: 88499470397 ) iz Kastva, Ćikovići 26/11</w:t>
      </w:r>
      <w:r>
        <w:rPr>
          <w:color w:val="000000"/>
        </w:rPr>
        <w:t>.</w:t>
      </w:r>
    </w:p>
    <w:p w:rsidRDefault="00CF5D43" w:rsidP="00CF5D43" w:rsidR="00CF5D43">
      <w:pPr>
        <w:jc w:val="both"/>
      </w:pPr>
    </w:p>
    <w:p w:rsidRDefault="00CF5D43" w:rsidP="00CF5D43" w:rsidR="00CF5D43">
      <w:pPr>
        <w:jc w:val="both"/>
      </w:pPr>
      <w:r>
        <w:t xml:space="preserve">III. </w:t>
      </w:r>
      <w:r>
        <w:tab/>
        <w:t>Utvrđuje se da imovina dužnika koja bi ušla u stečajnu masu nije dovoljna za namirenje troškova toga postupka.</w:t>
      </w:r>
    </w:p>
    <w:p w:rsidRDefault="00CF5D43" w:rsidP="00CF5D43" w:rsidR="00CF5D43">
      <w:pPr>
        <w:jc w:val="both"/>
      </w:pPr>
    </w:p>
    <w:p w:rsidRDefault="00CF5D43" w:rsidP="00CF5D43" w:rsidR="00CF5D43">
      <w:pPr>
        <w:jc w:val="both"/>
        <w:rPr>
          <w:szCs w:val="20"/>
        </w:rPr>
      </w:pPr>
      <w:r>
        <w:t>IV.</w:t>
      </w:r>
      <w:r>
        <w:tab/>
        <w:t>Z a k l j u č u j e   s e stečajni postupak nad dužnikom P I D društvo s ograničenom odgovornošću za ugostiteljstvo i usluge Rijeka, Riva 14/A ( MBS 040262435  - OIB  95874574337 ).</w:t>
      </w:r>
    </w:p>
    <w:p w:rsidRDefault="00CF5D43" w:rsidP="00CF5D43" w:rsidR="00CF5D43">
      <w:pPr>
        <w:jc w:val="both"/>
      </w:pPr>
    </w:p>
    <w:p w:rsidRDefault="00CF5D43" w:rsidP="00CF5D43" w:rsidR="00CF5D43">
      <w:pPr>
        <w:jc w:val="both"/>
      </w:pPr>
      <w:r>
        <w:t>V.</w:t>
      </w:r>
      <w:r>
        <w:tab/>
        <w:t xml:space="preserve">Troškovi postupka namirit će se iz Fonda za pokriće troška stečajnog postupka. </w:t>
      </w:r>
    </w:p>
    <w:p w:rsidRDefault="00CF5D43" w:rsidP="00CF5D43" w:rsidR="00CF5D43">
      <w:pPr>
        <w:jc w:val="both"/>
      </w:pPr>
    </w:p>
    <w:p w:rsidRDefault="00CF5D43" w:rsidP="00CF5D43" w:rsidR="00CF5D43">
      <w:pPr>
        <w:jc w:val="both"/>
      </w:pPr>
      <w:r>
        <w:t>VI.</w:t>
      </w:r>
      <w:r>
        <w:tab/>
        <w:t xml:space="preserve">Ovo rješenje će se objaviti u “Narodnim novinama”, te će se po pravomoćnosti  dostaviti sudskom registru ovog suda radi brisanja dužnika iz registra.  </w:t>
      </w:r>
    </w:p>
    <w:p w:rsidRDefault="00CF5D43" w:rsidP="00CF5D43" w:rsidR="00CF5D43">
      <w:pPr>
        <w:jc w:val="center"/>
      </w:pPr>
    </w:p>
    <w:p w:rsidRDefault="002C3995" w:rsidP="00374E47" w:rsidR="002C3995" w:rsidRPr="00911ADC">
      <w:pPr>
        <w:jc w:val="both"/>
      </w:pPr>
    </w:p>
    <w:sectPr w:rsidR="002C3995" w:rsidRPr="00911AD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32F" w:rsidR="00A8132F">
      <w:r>
        <w:separator/>
      </w:r>
    </w:p>
  </w:endnote>
  <w:endnote w:id="0" w:type="continuationSeparator">
    <w:p w:rsidRDefault="00A8132F" w:rsidR="00A813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32F" w:rsidR="00A8132F">
      <w:r>
        <w:separator/>
      </w:r>
    </w:p>
  </w:footnote>
  <w:footnote w:id="0" w:type="continuationSeparator">
    <w:p w:rsidRDefault="00A8132F" w:rsidR="00A813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557" w:rsidP="00911ADC" w:rsidR="00003557" w:rsidRPr="00911ADC">
    <w:pPr>
      <w:pStyle w:val="Zaglavlje"/>
      <w:tabs>
        <w:tab w:pos="6450" w:val="left"/>
      </w:tabs>
    </w:pPr>
    <w:r w:rsidRPr="00911ADC">
      <w:tab/>
    </w:r>
    <w:r w:rsidRPr="00911ADC">
      <w:tab/>
    </w:r>
    <w:r w:rsidRPr="00911ADC">
      <w:tab/>
      <w:t>Posl. br. 7 St-</w:t>
    </w:r>
    <w:r w:rsidR="00CF5D43">
      <w:t>106</w:t>
    </w:r>
    <w:r w:rsidRPr="00911ADC">
      <w:t>/</w:t>
    </w:r>
    <w:r w:rsidR="00FB4ECA">
      <w:t>13</w:t>
    </w:r>
    <w:r w:rsidRPr="00911ADC">
      <w:t>-</w:t>
    </w:r>
    <w:r w:rsidR="00067E0A"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7681"/>
    <w:multiLevelType w:val="hybridMultilevel"/>
    <w:tmpl w:val="2334E4E2"/>
    <w:lvl w:tplc="4A6CA8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4960D2"/>
    <w:multiLevelType w:val="hybridMultilevel"/>
    <w:tmpl w:val="37F04006"/>
    <w:lvl w:tplc="E0C47D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1A4"/>
    <w:rsid w:val="00002D79"/>
    <w:rsid w:val="00003557"/>
    <w:rsid w:val="0000672D"/>
    <w:rsid w:val="000122BA"/>
    <w:rsid w:val="0002020C"/>
    <w:rsid w:val="000229D8"/>
    <w:rsid w:val="00026635"/>
    <w:rsid w:val="00027602"/>
    <w:rsid w:val="000348AB"/>
    <w:rsid w:val="000364DF"/>
    <w:rsid w:val="000405EE"/>
    <w:rsid w:val="00040668"/>
    <w:rsid w:val="00053B6C"/>
    <w:rsid w:val="00056FC1"/>
    <w:rsid w:val="00067E0A"/>
    <w:rsid w:val="000724CF"/>
    <w:rsid w:val="000753E3"/>
    <w:rsid w:val="000759B8"/>
    <w:rsid w:val="00094D93"/>
    <w:rsid w:val="00094EED"/>
    <w:rsid w:val="000A0445"/>
    <w:rsid w:val="000A1F37"/>
    <w:rsid w:val="000A2F50"/>
    <w:rsid w:val="000A5DD0"/>
    <w:rsid w:val="000C232D"/>
    <w:rsid w:val="000C7F72"/>
    <w:rsid w:val="000D0CF0"/>
    <w:rsid w:val="000D1D50"/>
    <w:rsid w:val="000D2ADC"/>
    <w:rsid w:val="000D52F7"/>
    <w:rsid w:val="000E204E"/>
    <w:rsid w:val="000E2214"/>
    <w:rsid w:val="000E53D5"/>
    <w:rsid w:val="000E68B5"/>
    <w:rsid w:val="000F1956"/>
    <w:rsid w:val="000F6444"/>
    <w:rsid w:val="001000A8"/>
    <w:rsid w:val="001015E5"/>
    <w:rsid w:val="00103232"/>
    <w:rsid w:val="001033C9"/>
    <w:rsid w:val="00113610"/>
    <w:rsid w:val="00113677"/>
    <w:rsid w:val="001143F2"/>
    <w:rsid w:val="00123726"/>
    <w:rsid w:val="00124FC0"/>
    <w:rsid w:val="001266F2"/>
    <w:rsid w:val="00133455"/>
    <w:rsid w:val="00143A9E"/>
    <w:rsid w:val="0014520B"/>
    <w:rsid w:val="001471C6"/>
    <w:rsid w:val="0015197F"/>
    <w:rsid w:val="001619B2"/>
    <w:rsid w:val="00162B24"/>
    <w:rsid w:val="00163767"/>
    <w:rsid w:val="00165342"/>
    <w:rsid w:val="001704E9"/>
    <w:rsid w:val="00194732"/>
    <w:rsid w:val="00195615"/>
    <w:rsid w:val="001A0D49"/>
    <w:rsid w:val="001A12C6"/>
    <w:rsid w:val="001A1A5E"/>
    <w:rsid w:val="001A6A4F"/>
    <w:rsid w:val="001B187E"/>
    <w:rsid w:val="001B1EAE"/>
    <w:rsid w:val="001B3068"/>
    <w:rsid w:val="001B422C"/>
    <w:rsid w:val="001C0AA6"/>
    <w:rsid w:val="001C5278"/>
    <w:rsid w:val="001C5B95"/>
    <w:rsid w:val="001D1B1F"/>
    <w:rsid w:val="001D1D95"/>
    <w:rsid w:val="001D3387"/>
    <w:rsid w:val="001D37A8"/>
    <w:rsid w:val="001E7217"/>
    <w:rsid w:val="0020498A"/>
    <w:rsid w:val="0021093B"/>
    <w:rsid w:val="00215B95"/>
    <w:rsid w:val="00220A2E"/>
    <w:rsid w:val="00220CE9"/>
    <w:rsid w:val="0024067F"/>
    <w:rsid w:val="00243B46"/>
    <w:rsid w:val="00247D6C"/>
    <w:rsid w:val="0025541F"/>
    <w:rsid w:val="00255776"/>
    <w:rsid w:val="00261054"/>
    <w:rsid w:val="00261A01"/>
    <w:rsid w:val="002655ED"/>
    <w:rsid w:val="002658D5"/>
    <w:rsid w:val="00266238"/>
    <w:rsid w:val="002730B3"/>
    <w:rsid w:val="00274F08"/>
    <w:rsid w:val="0027796B"/>
    <w:rsid w:val="002811A2"/>
    <w:rsid w:val="00286AAA"/>
    <w:rsid w:val="00295BDD"/>
    <w:rsid w:val="00295C48"/>
    <w:rsid w:val="002A05E8"/>
    <w:rsid w:val="002A251A"/>
    <w:rsid w:val="002A50BD"/>
    <w:rsid w:val="002C2558"/>
    <w:rsid w:val="002C3995"/>
    <w:rsid w:val="002E1010"/>
    <w:rsid w:val="002E2C9F"/>
    <w:rsid w:val="002E2FEE"/>
    <w:rsid w:val="002E47EB"/>
    <w:rsid w:val="002E6FB0"/>
    <w:rsid w:val="002F0CC5"/>
    <w:rsid w:val="002F4203"/>
    <w:rsid w:val="002F7C41"/>
    <w:rsid w:val="002F7F8A"/>
    <w:rsid w:val="0031037D"/>
    <w:rsid w:val="00310CF3"/>
    <w:rsid w:val="003150FB"/>
    <w:rsid w:val="0032032F"/>
    <w:rsid w:val="00324ACA"/>
    <w:rsid w:val="0033118B"/>
    <w:rsid w:val="003406E6"/>
    <w:rsid w:val="00344359"/>
    <w:rsid w:val="00353D07"/>
    <w:rsid w:val="003542ED"/>
    <w:rsid w:val="00356D2B"/>
    <w:rsid w:val="003662F1"/>
    <w:rsid w:val="0037252B"/>
    <w:rsid w:val="00374E47"/>
    <w:rsid w:val="00377356"/>
    <w:rsid w:val="00381789"/>
    <w:rsid w:val="00393473"/>
    <w:rsid w:val="00394313"/>
    <w:rsid w:val="00395BCF"/>
    <w:rsid w:val="003961A6"/>
    <w:rsid w:val="003964C5"/>
    <w:rsid w:val="003B2617"/>
    <w:rsid w:val="003B3BE7"/>
    <w:rsid w:val="003B7DBF"/>
    <w:rsid w:val="003C6AAC"/>
    <w:rsid w:val="003D1B53"/>
    <w:rsid w:val="003D1D61"/>
    <w:rsid w:val="003D1E04"/>
    <w:rsid w:val="003D6BC6"/>
    <w:rsid w:val="003D7568"/>
    <w:rsid w:val="003E0409"/>
    <w:rsid w:val="003E0B1F"/>
    <w:rsid w:val="003E6AAF"/>
    <w:rsid w:val="003E78BE"/>
    <w:rsid w:val="003F0281"/>
    <w:rsid w:val="003F1508"/>
    <w:rsid w:val="003F2F1C"/>
    <w:rsid w:val="003F2F49"/>
    <w:rsid w:val="003F52A9"/>
    <w:rsid w:val="00400590"/>
    <w:rsid w:val="004029BA"/>
    <w:rsid w:val="00405998"/>
    <w:rsid w:val="00405A06"/>
    <w:rsid w:val="004119ED"/>
    <w:rsid w:val="004134E8"/>
    <w:rsid w:val="004149F2"/>
    <w:rsid w:val="00415201"/>
    <w:rsid w:val="00423AA8"/>
    <w:rsid w:val="004249C5"/>
    <w:rsid w:val="00425555"/>
    <w:rsid w:val="004308C5"/>
    <w:rsid w:val="00430D53"/>
    <w:rsid w:val="00431436"/>
    <w:rsid w:val="004329ED"/>
    <w:rsid w:val="00433E07"/>
    <w:rsid w:val="00437DB3"/>
    <w:rsid w:val="00441B12"/>
    <w:rsid w:val="00443082"/>
    <w:rsid w:val="004501E7"/>
    <w:rsid w:val="00451E05"/>
    <w:rsid w:val="00452AB5"/>
    <w:rsid w:val="0046723F"/>
    <w:rsid w:val="00472564"/>
    <w:rsid w:val="00473B9D"/>
    <w:rsid w:val="00477160"/>
    <w:rsid w:val="00497418"/>
    <w:rsid w:val="004A0702"/>
    <w:rsid w:val="004A31AE"/>
    <w:rsid w:val="004B1B79"/>
    <w:rsid w:val="004B71E9"/>
    <w:rsid w:val="004C389F"/>
    <w:rsid w:val="004C3D70"/>
    <w:rsid w:val="004C6239"/>
    <w:rsid w:val="004C7E74"/>
    <w:rsid w:val="004D2AA7"/>
    <w:rsid w:val="004D6B27"/>
    <w:rsid w:val="004E1893"/>
    <w:rsid w:val="004E6563"/>
    <w:rsid w:val="00500377"/>
    <w:rsid w:val="00501FBF"/>
    <w:rsid w:val="00510239"/>
    <w:rsid w:val="00510934"/>
    <w:rsid w:val="00513C4D"/>
    <w:rsid w:val="00515EBE"/>
    <w:rsid w:val="0051767E"/>
    <w:rsid w:val="0052160C"/>
    <w:rsid w:val="00522786"/>
    <w:rsid w:val="00522F02"/>
    <w:rsid w:val="00523D06"/>
    <w:rsid w:val="00523DA0"/>
    <w:rsid w:val="00526129"/>
    <w:rsid w:val="00533600"/>
    <w:rsid w:val="005339DE"/>
    <w:rsid w:val="005404F5"/>
    <w:rsid w:val="00543033"/>
    <w:rsid w:val="005442CC"/>
    <w:rsid w:val="005561A9"/>
    <w:rsid w:val="00575ECC"/>
    <w:rsid w:val="00577D70"/>
    <w:rsid w:val="00580799"/>
    <w:rsid w:val="0058666E"/>
    <w:rsid w:val="0059097B"/>
    <w:rsid w:val="005A00DF"/>
    <w:rsid w:val="005A38D5"/>
    <w:rsid w:val="005B0030"/>
    <w:rsid w:val="005B37D9"/>
    <w:rsid w:val="005B712B"/>
    <w:rsid w:val="005B751A"/>
    <w:rsid w:val="005C04EF"/>
    <w:rsid w:val="005C3318"/>
    <w:rsid w:val="005D269D"/>
    <w:rsid w:val="005D35B0"/>
    <w:rsid w:val="005D3B4B"/>
    <w:rsid w:val="005D5C31"/>
    <w:rsid w:val="005E2CAD"/>
    <w:rsid w:val="005F0876"/>
    <w:rsid w:val="005F5707"/>
    <w:rsid w:val="005F69D3"/>
    <w:rsid w:val="006058A9"/>
    <w:rsid w:val="00610773"/>
    <w:rsid w:val="0061741E"/>
    <w:rsid w:val="00626BBF"/>
    <w:rsid w:val="00627177"/>
    <w:rsid w:val="00627A9F"/>
    <w:rsid w:val="00650BC2"/>
    <w:rsid w:val="006539B7"/>
    <w:rsid w:val="00656E86"/>
    <w:rsid w:val="006607A5"/>
    <w:rsid w:val="00661AD2"/>
    <w:rsid w:val="006631A3"/>
    <w:rsid w:val="00664A26"/>
    <w:rsid w:val="006660D9"/>
    <w:rsid w:val="00667E3F"/>
    <w:rsid w:val="0067590C"/>
    <w:rsid w:val="00690AFC"/>
    <w:rsid w:val="00694D06"/>
    <w:rsid w:val="006B2144"/>
    <w:rsid w:val="006B348E"/>
    <w:rsid w:val="006B4650"/>
    <w:rsid w:val="006C2FA3"/>
    <w:rsid w:val="006D176A"/>
    <w:rsid w:val="006D31C8"/>
    <w:rsid w:val="006E0539"/>
    <w:rsid w:val="006E0FD6"/>
    <w:rsid w:val="006E1DF6"/>
    <w:rsid w:val="006E2048"/>
    <w:rsid w:val="006E335A"/>
    <w:rsid w:val="006E5778"/>
    <w:rsid w:val="006F2234"/>
    <w:rsid w:val="006F6334"/>
    <w:rsid w:val="00701BF1"/>
    <w:rsid w:val="00702DB1"/>
    <w:rsid w:val="00704E80"/>
    <w:rsid w:val="0070668E"/>
    <w:rsid w:val="00711CD9"/>
    <w:rsid w:val="007203D5"/>
    <w:rsid w:val="0072435F"/>
    <w:rsid w:val="00742325"/>
    <w:rsid w:val="0074642C"/>
    <w:rsid w:val="0075150C"/>
    <w:rsid w:val="00760470"/>
    <w:rsid w:val="00762357"/>
    <w:rsid w:val="0077292D"/>
    <w:rsid w:val="007766F1"/>
    <w:rsid w:val="00777EA1"/>
    <w:rsid w:val="00780A69"/>
    <w:rsid w:val="00783FA0"/>
    <w:rsid w:val="00787BF7"/>
    <w:rsid w:val="00791781"/>
    <w:rsid w:val="00793CEF"/>
    <w:rsid w:val="007942B2"/>
    <w:rsid w:val="007A2B67"/>
    <w:rsid w:val="007A5DD1"/>
    <w:rsid w:val="007A5EEC"/>
    <w:rsid w:val="007B03CC"/>
    <w:rsid w:val="007B6783"/>
    <w:rsid w:val="007B6C41"/>
    <w:rsid w:val="007D113D"/>
    <w:rsid w:val="007D1E43"/>
    <w:rsid w:val="007D6679"/>
    <w:rsid w:val="007E6308"/>
    <w:rsid w:val="007F055F"/>
    <w:rsid w:val="007F4160"/>
    <w:rsid w:val="007F6908"/>
    <w:rsid w:val="008060D1"/>
    <w:rsid w:val="00806EC6"/>
    <w:rsid w:val="0080712D"/>
    <w:rsid w:val="00812D13"/>
    <w:rsid w:val="008131FE"/>
    <w:rsid w:val="008145A9"/>
    <w:rsid w:val="00814DC6"/>
    <w:rsid w:val="00832EEF"/>
    <w:rsid w:val="0084007A"/>
    <w:rsid w:val="008475A6"/>
    <w:rsid w:val="00847A09"/>
    <w:rsid w:val="00851EC1"/>
    <w:rsid w:val="00852D6A"/>
    <w:rsid w:val="008569F2"/>
    <w:rsid w:val="00860F3C"/>
    <w:rsid w:val="00861130"/>
    <w:rsid w:val="008648AA"/>
    <w:rsid w:val="00865443"/>
    <w:rsid w:val="008666F0"/>
    <w:rsid w:val="00876A2D"/>
    <w:rsid w:val="00882196"/>
    <w:rsid w:val="00882636"/>
    <w:rsid w:val="00884BD2"/>
    <w:rsid w:val="00884BF4"/>
    <w:rsid w:val="008921FC"/>
    <w:rsid w:val="00896A94"/>
    <w:rsid w:val="00897F3C"/>
    <w:rsid w:val="008A5FEA"/>
    <w:rsid w:val="008B174D"/>
    <w:rsid w:val="008B4949"/>
    <w:rsid w:val="008B6196"/>
    <w:rsid w:val="008C23D6"/>
    <w:rsid w:val="008C2540"/>
    <w:rsid w:val="008D3456"/>
    <w:rsid w:val="008D6C2B"/>
    <w:rsid w:val="008E5AF0"/>
    <w:rsid w:val="008E66C5"/>
    <w:rsid w:val="008E66D0"/>
    <w:rsid w:val="008E7955"/>
    <w:rsid w:val="008F3B3E"/>
    <w:rsid w:val="0090213F"/>
    <w:rsid w:val="00911ADC"/>
    <w:rsid w:val="009174BB"/>
    <w:rsid w:val="0091785E"/>
    <w:rsid w:val="00920D32"/>
    <w:rsid w:val="00922081"/>
    <w:rsid w:val="009351A4"/>
    <w:rsid w:val="00937282"/>
    <w:rsid w:val="00937B7A"/>
    <w:rsid w:val="00942886"/>
    <w:rsid w:val="00942A0B"/>
    <w:rsid w:val="00944E8E"/>
    <w:rsid w:val="0094618A"/>
    <w:rsid w:val="0094686E"/>
    <w:rsid w:val="00957652"/>
    <w:rsid w:val="009612D7"/>
    <w:rsid w:val="00964365"/>
    <w:rsid w:val="00964A55"/>
    <w:rsid w:val="0096564A"/>
    <w:rsid w:val="009673CB"/>
    <w:rsid w:val="00970317"/>
    <w:rsid w:val="00974DAD"/>
    <w:rsid w:val="00975868"/>
    <w:rsid w:val="0098030B"/>
    <w:rsid w:val="00990004"/>
    <w:rsid w:val="00992570"/>
    <w:rsid w:val="0099546F"/>
    <w:rsid w:val="009964F2"/>
    <w:rsid w:val="009970BB"/>
    <w:rsid w:val="009A1642"/>
    <w:rsid w:val="009A3DD1"/>
    <w:rsid w:val="009A483D"/>
    <w:rsid w:val="009A640B"/>
    <w:rsid w:val="009B0345"/>
    <w:rsid w:val="009C51A3"/>
    <w:rsid w:val="009C6770"/>
    <w:rsid w:val="009D10F3"/>
    <w:rsid w:val="009D23F0"/>
    <w:rsid w:val="009D30D5"/>
    <w:rsid w:val="00A0200B"/>
    <w:rsid w:val="00A060F9"/>
    <w:rsid w:val="00A17686"/>
    <w:rsid w:val="00A20D26"/>
    <w:rsid w:val="00A22C29"/>
    <w:rsid w:val="00A23DCD"/>
    <w:rsid w:val="00A3094E"/>
    <w:rsid w:val="00A32F1C"/>
    <w:rsid w:val="00A45676"/>
    <w:rsid w:val="00A47A1F"/>
    <w:rsid w:val="00A507BC"/>
    <w:rsid w:val="00A51417"/>
    <w:rsid w:val="00A53171"/>
    <w:rsid w:val="00A5415F"/>
    <w:rsid w:val="00A549B4"/>
    <w:rsid w:val="00A576F7"/>
    <w:rsid w:val="00A6775B"/>
    <w:rsid w:val="00A7016B"/>
    <w:rsid w:val="00A720FA"/>
    <w:rsid w:val="00A73CD2"/>
    <w:rsid w:val="00A745D7"/>
    <w:rsid w:val="00A74750"/>
    <w:rsid w:val="00A8132F"/>
    <w:rsid w:val="00A815C3"/>
    <w:rsid w:val="00A85B4D"/>
    <w:rsid w:val="00A925FD"/>
    <w:rsid w:val="00A94BFE"/>
    <w:rsid w:val="00AA40BE"/>
    <w:rsid w:val="00AB2472"/>
    <w:rsid w:val="00AB639A"/>
    <w:rsid w:val="00AC13ED"/>
    <w:rsid w:val="00AC23E8"/>
    <w:rsid w:val="00AC6143"/>
    <w:rsid w:val="00AD0C21"/>
    <w:rsid w:val="00AD4003"/>
    <w:rsid w:val="00AD4C1E"/>
    <w:rsid w:val="00AD6D02"/>
    <w:rsid w:val="00AE37DE"/>
    <w:rsid w:val="00AE53CE"/>
    <w:rsid w:val="00AE6E84"/>
    <w:rsid w:val="00AF136E"/>
    <w:rsid w:val="00AF5688"/>
    <w:rsid w:val="00B15445"/>
    <w:rsid w:val="00B2273C"/>
    <w:rsid w:val="00B261EF"/>
    <w:rsid w:val="00B2622C"/>
    <w:rsid w:val="00B26B0D"/>
    <w:rsid w:val="00B275E3"/>
    <w:rsid w:val="00B33FE4"/>
    <w:rsid w:val="00B347F2"/>
    <w:rsid w:val="00B36798"/>
    <w:rsid w:val="00B454DE"/>
    <w:rsid w:val="00B521C9"/>
    <w:rsid w:val="00B603E3"/>
    <w:rsid w:val="00B62BF4"/>
    <w:rsid w:val="00B67F13"/>
    <w:rsid w:val="00B70191"/>
    <w:rsid w:val="00B8620C"/>
    <w:rsid w:val="00B97FB4"/>
    <w:rsid w:val="00BA180C"/>
    <w:rsid w:val="00BA6D56"/>
    <w:rsid w:val="00BD0039"/>
    <w:rsid w:val="00BD0B2C"/>
    <w:rsid w:val="00BD1572"/>
    <w:rsid w:val="00BD1724"/>
    <w:rsid w:val="00BD2ACC"/>
    <w:rsid w:val="00BF5D91"/>
    <w:rsid w:val="00C14120"/>
    <w:rsid w:val="00C210C4"/>
    <w:rsid w:val="00C216B8"/>
    <w:rsid w:val="00C23965"/>
    <w:rsid w:val="00C24A3C"/>
    <w:rsid w:val="00C24F84"/>
    <w:rsid w:val="00C306F1"/>
    <w:rsid w:val="00C336A4"/>
    <w:rsid w:val="00C366FD"/>
    <w:rsid w:val="00C405CF"/>
    <w:rsid w:val="00C4293B"/>
    <w:rsid w:val="00C46186"/>
    <w:rsid w:val="00C6233C"/>
    <w:rsid w:val="00C64D86"/>
    <w:rsid w:val="00C71AAF"/>
    <w:rsid w:val="00C8102E"/>
    <w:rsid w:val="00C819DA"/>
    <w:rsid w:val="00C872C5"/>
    <w:rsid w:val="00C9378E"/>
    <w:rsid w:val="00CB2E3D"/>
    <w:rsid w:val="00CC1E5C"/>
    <w:rsid w:val="00CC6077"/>
    <w:rsid w:val="00CD3F8F"/>
    <w:rsid w:val="00CE1E94"/>
    <w:rsid w:val="00CE2609"/>
    <w:rsid w:val="00CE3671"/>
    <w:rsid w:val="00CE52EE"/>
    <w:rsid w:val="00CE6AF9"/>
    <w:rsid w:val="00CF227F"/>
    <w:rsid w:val="00CF5D43"/>
    <w:rsid w:val="00CF6E38"/>
    <w:rsid w:val="00CF6E6C"/>
    <w:rsid w:val="00CF7C44"/>
    <w:rsid w:val="00D014EA"/>
    <w:rsid w:val="00D01EBE"/>
    <w:rsid w:val="00D03526"/>
    <w:rsid w:val="00D060E4"/>
    <w:rsid w:val="00D07CF3"/>
    <w:rsid w:val="00D16BA5"/>
    <w:rsid w:val="00D1738E"/>
    <w:rsid w:val="00D21DF7"/>
    <w:rsid w:val="00D2763D"/>
    <w:rsid w:val="00D2797D"/>
    <w:rsid w:val="00D34C89"/>
    <w:rsid w:val="00D351B2"/>
    <w:rsid w:val="00D357B0"/>
    <w:rsid w:val="00D43B1F"/>
    <w:rsid w:val="00D607BD"/>
    <w:rsid w:val="00D61F7B"/>
    <w:rsid w:val="00D63677"/>
    <w:rsid w:val="00D6367C"/>
    <w:rsid w:val="00D653A0"/>
    <w:rsid w:val="00D71618"/>
    <w:rsid w:val="00D72BE1"/>
    <w:rsid w:val="00D814F2"/>
    <w:rsid w:val="00D82D7E"/>
    <w:rsid w:val="00D839B3"/>
    <w:rsid w:val="00D878A6"/>
    <w:rsid w:val="00D91C8A"/>
    <w:rsid w:val="00D92B89"/>
    <w:rsid w:val="00D960C6"/>
    <w:rsid w:val="00DA1BA3"/>
    <w:rsid w:val="00DB03EF"/>
    <w:rsid w:val="00DB7182"/>
    <w:rsid w:val="00DC02CF"/>
    <w:rsid w:val="00DD3779"/>
    <w:rsid w:val="00DE0C98"/>
    <w:rsid w:val="00DE1A79"/>
    <w:rsid w:val="00DE1C02"/>
    <w:rsid w:val="00DE3FF8"/>
    <w:rsid w:val="00DF0EE3"/>
    <w:rsid w:val="00DF13AD"/>
    <w:rsid w:val="00E126AB"/>
    <w:rsid w:val="00E374C6"/>
    <w:rsid w:val="00E408A7"/>
    <w:rsid w:val="00E50023"/>
    <w:rsid w:val="00E601E2"/>
    <w:rsid w:val="00E63C94"/>
    <w:rsid w:val="00E74756"/>
    <w:rsid w:val="00E83617"/>
    <w:rsid w:val="00E8545B"/>
    <w:rsid w:val="00EA21CD"/>
    <w:rsid w:val="00EA2E04"/>
    <w:rsid w:val="00EA70AE"/>
    <w:rsid w:val="00EB6B1E"/>
    <w:rsid w:val="00EC146E"/>
    <w:rsid w:val="00EC463B"/>
    <w:rsid w:val="00ED08A2"/>
    <w:rsid w:val="00EE14D6"/>
    <w:rsid w:val="00EF5561"/>
    <w:rsid w:val="00F0283C"/>
    <w:rsid w:val="00F04883"/>
    <w:rsid w:val="00F072B1"/>
    <w:rsid w:val="00F11467"/>
    <w:rsid w:val="00F17204"/>
    <w:rsid w:val="00F21A62"/>
    <w:rsid w:val="00F21B54"/>
    <w:rsid w:val="00F22CC3"/>
    <w:rsid w:val="00F27D9D"/>
    <w:rsid w:val="00F35EC9"/>
    <w:rsid w:val="00F40123"/>
    <w:rsid w:val="00F4719D"/>
    <w:rsid w:val="00F50CA6"/>
    <w:rsid w:val="00F51E79"/>
    <w:rsid w:val="00F53F49"/>
    <w:rsid w:val="00F63402"/>
    <w:rsid w:val="00F70029"/>
    <w:rsid w:val="00F83387"/>
    <w:rsid w:val="00F84F63"/>
    <w:rsid w:val="00F9073E"/>
    <w:rsid w:val="00F92D02"/>
    <w:rsid w:val="00F93E7F"/>
    <w:rsid w:val="00F94BCE"/>
    <w:rsid w:val="00F970B0"/>
    <w:rsid w:val="00FA1B53"/>
    <w:rsid w:val="00FB3FFD"/>
    <w:rsid w:val="00FB4ECA"/>
    <w:rsid w:val="00FB5B93"/>
    <w:rsid w:val="00FC1FFB"/>
    <w:rsid w:val="00FC3061"/>
    <w:rsid w:val="00FC310F"/>
    <w:rsid w:val="00FC53A6"/>
    <w:rsid w:val="00FC561E"/>
    <w:rsid w:val="00FC58E0"/>
    <w:rsid w:val="00FC5FEF"/>
    <w:rsid w:val="00FC6540"/>
    <w:rsid w:val="00FD4154"/>
    <w:rsid w:val="00FE0722"/>
    <w:rsid w:val="00FE6F5F"/>
    <w:rsid w:val="00FE7F58"/>
    <w:rsid w:val="00FF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839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839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39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39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39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839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839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39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39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39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640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2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7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415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07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671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188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63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758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22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456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31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2013.</izvorni_sadrzaj>
    <derivirana_varijabla naziv="DomainObject.Predmet.DatumOsnivanja_1">11.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svibnja 2015.</izvorni_sadrzaj>
    <derivirana_varijabla naziv="DomainObject.Predmet.DatumRjesavanja_1">26. svibnja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St-106/2013</izvorni_sadrzaj>
    <derivirana_varijabla naziv="DomainObject.Predmet.OznakaBroj_1">St-106/2013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PID d.o.o.  Rijeka</izvorni_sadrzaj>
    <derivirana_varijabla naziv="DomainObject.Predmet.ProtustrankaFormated_1">  PID d.o.o.  Rijeka</derivirana_varijabla>
  </DomainObject.Predmet.ProtustrankaFormated>
  <DomainObject.Predmet.ProtustrankaFormatedOIB>
    <izvorni_sadrzaj>  PID d.o.o.  Rijeka, OIB 95874574337</izvorni_sadrzaj>
    <derivirana_varijabla naziv="DomainObject.Predmet.ProtustrankaFormatedOIB_1">  PID d.o.o.  Rijeka, OIB 95874574337</derivirana_varijabla>
  </DomainObject.Predmet.ProtustrankaFormatedOIB>
  <DomainObject.Predmet.ProtustrankaFormatedWithAdress>
    <izvorni_sadrzaj> PID d.o.o.  Rijeka, Riva 14a, 51 000 Rijeka</izvorni_sadrzaj>
    <derivirana_varijabla naziv="DomainObject.Predmet.ProtustrankaFormatedWithAdress_1"> PID d.o.o.  Rijeka, Riva 14a, 51 000 Rijeka</derivirana_varijabla>
  </DomainObject.Predmet.ProtustrankaFormatedWithAdress>
  <DomainObject.Predmet.ProtustrankaFormatedWithAdressOIB>
    <izvorni_sadrzaj> PID d.o.o.  Rijeka, OIB 95874574337, Riva 14a, 51 000 Rijeka</izvorni_sadrzaj>
    <derivirana_varijabla naziv="DomainObject.Predmet.ProtustrankaFormatedWithAdressOIB_1"> PID d.o.o.  Rijeka, OIB 95874574337, Riva 14a, 51 000 Rijeka</derivirana_varijabla>
  </DomainObject.Predmet.ProtustrankaFormatedWithAdressOIB>
  <DomainObject.Predmet.ProtustrankaWithAdress>
    <izvorni_sadrzaj>PID d.o.o.  Rijeka Riva 14a, 51 000 Rijeka</izvorni_sadrzaj>
    <derivirana_varijabla naziv="DomainObject.Predmet.ProtustrankaWithAdress_1">PID d.o.o.  Rijeka Riva 14a, 51 000 Rijeka</derivirana_varijabla>
  </DomainObject.Predmet.ProtustrankaWithAdress>
  <DomainObject.Predmet.ProtustrankaWithAdressOIB>
    <izvorni_sadrzaj>PID d.o.o.  Rijeka, OIB 95874574337, Riva 14a, 51 000 Rijeka</izvorni_sadrzaj>
    <derivirana_varijabla naziv="DomainObject.Predmet.ProtustrankaWithAdressOIB_1">PID d.o.o.  Rijeka, OIB 95874574337, Riva 14a, 51 000 Rijeka</derivirana_varijabla>
  </DomainObject.Predmet.ProtustrankaWithAdressOIB>
  <DomainObject.Predmet.ProtustrankaNazivFormated>
    <izvorni_sadrzaj>PID d.o.o.  Rijeka</izvorni_sadrzaj>
    <derivirana_varijabla naziv="DomainObject.Predmet.ProtustrankaNazivFormated_1">PID d.o.o.  Rijeka</derivirana_varijabla>
  </DomainObject.Predmet.ProtustrankaNazivFormated>
  <DomainObject.Predmet.ProtustrankaNazivFormatedOIB>
    <izvorni_sadrzaj>PID d.o.o.  Rijeka, OIB 95874574337</izvorni_sadrzaj>
    <derivirana_varijabla naziv="DomainObject.Predmet.ProtustrankaNazivFormatedOIB_1">PID d.o.o.  Rijeka, OIB 95874574337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PID d.o.o.  Rijeka</item>
    </izvorni_sadrzaj>
    <derivirana_varijabla naziv="DomainObject.Predmet.ProtuStrankaListFormated_1">
      <item>PID d.o.o.  Rijeka</item>
    </derivirana_varijabla>
  </DomainObject.Predmet.ProtuStrankaListFormated>
  <DomainObject.Predmet.ProtuStrankaListFormatedOIB>
    <izvorni_sadrzaj>
      <item>PID d.o.o.  Rijeka, OIB 95874574337</item>
    </izvorni_sadrzaj>
    <derivirana_varijabla naziv="DomainObject.Predmet.ProtuStrankaListFormatedOIB_1">
      <item>PID d.o.o.  Rijeka, OIB 95874574337</item>
    </derivirana_varijabla>
  </DomainObject.Predmet.ProtuStrankaListFormatedOIB>
  <DomainObject.Predmet.ProtuStrankaListFormatedWithAdress>
    <izvorni_sadrzaj>
      <item>PID d.o.o.  Rijeka, Riva 14a, 51 000 Rijeka</item>
    </izvorni_sadrzaj>
    <derivirana_varijabla naziv="DomainObject.Predmet.ProtuStrankaListFormatedWithAdress_1">
      <item>PID d.o.o.  Rijeka, Riva 14a, 51 000 Rijeka</item>
    </derivirana_varijabla>
  </DomainObject.Predmet.ProtuStrankaListFormatedWithAdress>
  <DomainObject.Predmet.ProtuStrankaListFormatedWithAdressOIB>
    <izvorni_sadrzaj>
      <item>PID d.o.o.  Rijeka, OIB 95874574337, Riva 14a, 51 000 Rijeka</item>
    </izvorni_sadrzaj>
    <derivirana_varijabla naziv="DomainObject.Predmet.ProtuStrankaListFormatedWithAdressOIB_1">
      <item>PID d.o.o.  Rijeka, OIB 95874574337, Riva 14a, 51 000 Rijeka</item>
    </derivirana_varijabla>
  </DomainObject.Predmet.ProtuStrankaListFormatedWithAdressOIB>
  <DomainObject.Predmet.ProtuStrankaListNazivFormated>
    <izvorni_sadrzaj>
      <item>PID d.o.o.  Rijeka</item>
    </izvorni_sadrzaj>
    <derivirana_varijabla naziv="DomainObject.Predmet.ProtuStrankaListNazivFormated_1">
      <item>PID d.o.o.  Rijeka</item>
    </derivirana_varijabla>
  </DomainObject.Predmet.ProtuStrankaListNazivFormated>
  <DomainObject.Predmet.ProtuStrankaListNazivFormatedOIB>
    <izvorni_sadrzaj>
      <item>PID d.o.o.  Rijeka, OIB 95874574337</item>
    </izvorni_sadrzaj>
    <derivirana_varijabla naziv="DomainObject.Predmet.ProtuStrankaListNazivFormatedOIB_1">
      <item>PID d.o.o.  Rijeka, OIB 95874574337</item>
    </derivirana_varijabla>
  </DomainObject.Predmet.ProtuStrankaListNazivFormatedOIB>
  <DomainObject.Predmet.OstaliListFormated>
    <izvorni_sadrzaj>
      <item>Karlo Ožbolt</item>
    </izvorni_sadrzaj>
    <derivirana_varijabla naziv="DomainObject.Predmet.OstaliListFormated_1">
      <item>Karlo Ožbolt</item>
    </derivirana_varijabla>
  </DomainObject.Predmet.OstaliListFormated>
  <DomainObject.Predmet.OstaliListFormatedOIB>
    <izvorni_sadrzaj>
      <item>Karlo Ožbolt, OIB 68731550189</item>
    </izvorni_sadrzaj>
    <derivirana_varijabla naziv="DomainObject.Predmet.OstaliListFormatedOIB_1">
      <item>Karlo Ožbolt, OIB 68731550189</item>
    </derivirana_varijabla>
  </DomainObject.Predmet.OstaliListFormatedOIB>
  <DomainObject.Predmet.OstaliListFormatedWithAdress>
    <izvorni_sadrzaj>
      <item>Karlo Ožbolt, Cvjetna 10, 51000 Rijeka</item>
    </izvorni_sadrzaj>
    <derivirana_varijabla naziv="DomainObject.Predmet.OstaliListFormatedWithAdress_1">
      <item>Karlo Ožbolt, Cvjetna 10, 51000 Rijeka</item>
    </derivirana_varijabla>
  </DomainObject.Predmet.OstaliListFormatedWithAdress>
  <DomainObject.Predmet.OstaliListFormatedWithAdressOIB>
    <izvorni_sadrzaj>
      <item>Karlo Ožbolt, OIB 68731550189, Cvjetna 10, 51000 Rijeka</item>
    </izvorni_sadrzaj>
    <derivirana_varijabla naziv="DomainObject.Predmet.OstaliListFormatedWithAdressOIB_1">
      <item>Karlo Ožbolt, OIB 68731550189, Cvjetna 10, 51000 Rijeka</item>
    </derivirana_varijabla>
  </DomainObject.Predmet.OstaliListFormatedWithAdressOIB>
  <DomainObject.Predmet.OstaliListNazivFormated>
    <izvorni_sadrzaj>
      <item>Karlo Ožbolt</item>
    </izvorni_sadrzaj>
    <derivirana_varijabla naziv="DomainObject.Predmet.OstaliListNazivFormated_1">
      <item>Karlo Ožbolt</item>
    </derivirana_varijabla>
  </DomainObject.Predmet.OstaliListNazivFormated>
  <DomainObject.Predmet.OstaliListNazivFormatedOIB>
    <izvorni_sadrzaj>
      <item>Karlo Ožbolt, OIB 68731550189</item>
    </izvorni_sadrzaj>
    <derivirana_varijabla naziv="DomainObject.Predmet.OstaliListNazivFormatedOIB_1">
      <item>Karlo Ožbolt, OIB 68731550189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PID d.o.o.  Rijeka</izvorni_sadrzaj>
    <derivirana_varijabla naziv="DomainObject.Predmet.ProtustrankaIDrugi_1">PID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PID d.o.o.  Rijeka, OIB 95874574337, Riva 14a, 51 000 Rijeka</izvorni_sadrzaj>
    <derivirana_varijabla naziv="DomainObject.Predmet.ProtustrankaIDrugiAdressOIB_1">PID d.o.o.  Rijeka, OIB 95874574337, Riva 14a,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svibnja 2015.</izvorni_sadrzaj>
    <derivirana_varijabla naziv="DomainObject.Predmet.OdlukaRjesenje.DatumDonosenjaOdluke_1">26. svibnja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St-106/2013-13</izvorni_sadrzaj>
    <derivirana_varijabla naziv="DomainObject.Predmet.OdlukaRjesenje.Oznaka_1">St-106/2013-13</derivirana_varijabla>
  </DomainObject.Predmet.OdlukaRjesenje.Oznaka>
  <DomainObject.Predmet.SudioniciListNaziv>
    <izvorni_sadrzaj>
      <item>PID d.o.o.  Rijeka</item>
      <item>FINA  Rijeka</item>
      <item>Karlo Ožbolt</item>
    </izvorni_sadrzaj>
    <derivirana_varijabla naziv="DomainObject.Predmet.SudioniciListNaziv_1">
      <item>PID d.o.o.  Rijeka</item>
      <item>FINA  Rijeka</item>
      <item>Karlo Ožbolt</item>
    </derivirana_varijabla>
  </DomainObject.Predmet.SudioniciListNaziv>
  <DomainObject.Predmet.SudioniciListAdressOIB>
    <izvorni_sadrzaj>
      <item>PID d.o.o.  Rijeka, OIB 95874574337, Riva 14a,51 000 Rijeka</item>
      <item>FINA  Rijeka, OIB 85821130368, Frana Kurelca 8,51 000 Rijeka</item>
      <item>Karlo Ožbolt, OIB 68731550189, Cvjetna 10,51000 Rijeka</item>
    </izvorni_sadrzaj>
    <derivirana_varijabla naziv="DomainObject.Predmet.SudioniciListAdressOIB_1">
      <item>PID d.o.o.  Rijeka, OIB 95874574337, Riva 14a,51 000 Rijeka</item>
      <item>FINA  Rijeka, OIB 85821130368, Frana Kurelca 8,51 000 Rijeka</item>
      <item>Karlo Ožbolt, OIB 68731550189, Cvjetna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95874574337</item>
      <item>, OIB 85821130368</item>
      <item>, OIB 68731550189</item>
    </izvorni_sadrzaj>
    <derivirana_varijabla naziv="DomainObject.Predmet.SudioniciListNazivOIB_1">
      <item>, OIB 95874574337</item>
      <item>, OIB 85821130368</item>
      <item>, OIB 68731550189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195</properties:Words>
  <properties:Characters>922</properties:Characters>
  <properties:Lines>33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2015-09-30T06:20:00Z</dcterms:created>
  <dc:creator>skrapic</dc:creator>
  <cp:lastModifiedBy>Sonja Krapić</cp:lastModifiedBy>
  <cp:lastPrinted>2015-09-29T12:42:00Z</cp:lastPrinted>
  <dcterms:modified xmlns:xsi="http://www.w3.org/2001/XMLSchema-instance" xsi:type="dcterms:W3CDTF">2015-09-30T06:22:00Z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