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6ab1b" w14:paraId="ab6ab1b" w:rsidRDefault="00C43A5B" w:rsidR="00C43A5B">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9690D" w:rsidP="000E2D4A" w:rsidR="0009690D" w:rsidRPr="00C32452">
      <w:pPr>
        <w:jc w:val="both"/>
      </w:pPr>
    </w:p>
    <w:p w:rsidRDefault="00074A6C" w:rsidP="00074A6C" w:rsidR="00074A6C" w:rsidRPr="00C32452">
      <w:pPr>
        <w:jc w:val="both"/>
      </w:pPr>
      <w:r w:rsidRPr="00C32452">
        <w:t>REPUBLIKA HRVATSKA</w:t>
      </w:r>
    </w:p>
    <w:p w:rsidRDefault="00074A6C" w:rsidP="00074A6C" w:rsidR="00074A6C" w:rsidRPr="00C32452">
      <w:pPr>
        <w:jc w:val="both"/>
      </w:pPr>
      <w:r w:rsidRPr="00C32452">
        <w:t xml:space="preserve">TRGOVAČKI SUD U ZAGREBU                                                               </w:t>
      </w:r>
    </w:p>
    <w:p w:rsidRDefault="00074A6C" w:rsidP="00074A6C" w:rsidR="00074A6C" w:rsidRPr="00C32452">
      <w:pPr>
        <w:jc w:val="both"/>
      </w:pPr>
      <w:r w:rsidRPr="00C32452">
        <w:t xml:space="preserve">Amruševa 2/II                                                            </w:t>
      </w:r>
      <w:r w:rsidR="00C43A5B">
        <w:t xml:space="preserve">                               </w:t>
      </w:r>
      <w:smartTag w:element="metricconverter" w:uri="urn:schemas-microsoft-com:office:smarttags">
        <w:smartTagPr>
          <w:attr w:val="67. St" w:name="ProductID"/>
        </w:smartTagPr>
        <w:r w:rsidRPr="00C32452">
          <w:t>67. St</w:t>
        </w:r>
      </w:smartTag>
      <w:r w:rsidR="007B46A9" w:rsidRPr="00C32452">
        <w:t>-</w:t>
      </w:r>
      <w:r w:rsidR="0040658D">
        <w:t>1560</w:t>
      </w:r>
      <w:r w:rsidR="00672BED">
        <w:t>/</w:t>
      </w:r>
      <w:r w:rsidR="00D538E7">
        <w:t>15</w:t>
      </w:r>
      <w:r w:rsidR="00C43A5B">
        <w:t>-10</w:t>
      </w:r>
    </w:p>
    <w:p w:rsidRDefault="00074A6C" w:rsidP="0087025B" w:rsidR="00074A6C" w:rsidRPr="00C32452">
      <w:pPr>
        <w:jc w:val="both"/>
      </w:pPr>
    </w:p>
    <w:p w:rsidRDefault="002A2816" w:rsidP="002A2816" w:rsidR="002A2816" w:rsidRPr="006B1F5A">
      <w:pPr>
        <w:ind w:firstLine="720"/>
        <w:jc w:val="center"/>
      </w:pPr>
      <w:r w:rsidRPr="006B1F5A">
        <w:t>U  I M E  R E P U B L I K E  H R V A T S K E</w:t>
      </w:r>
    </w:p>
    <w:p w:rsidRDefault="002A2816" w:rsidP="002A2816" w:rsidR="002A2816" w:rsidRPr="006B1F5A">
      <w:pPr>
        <w:ind w:firstLine="720"/>
        <w:jc w:val="center"/>
      </w:pPr>
    </w:p>
    <w:p w:rsidRDefault="002A2816" w:rsidP="002A2816" w:rsidR="002A2816" w:rsidRPr="006B1F5A">
      <w:pPr>
        <w:ind w:firstLine="720"/>
        <w:jc w:val="center"/>
      </w:pPr>
      <w:r w:rsidRPr="006B1F5A">
        <w:t>R J E Š E NJ E</w:t>
      </w:r>
    </w:p>
    <w:p w:rsidRDefault="00074A6C" w:rsidP="00074A6C" w:rsidR="00074A6C" w:rsidRPr="006B1F5A">
      <w:pPr>
        <w:ind w:firstLine="720"/>
        <w:jc w:val="both"/>
      </w:pPr>
    </w:p>
    <w:p w:rsidRDefault="0040658D" w:rsidP="00570BA0" w:rsidR="00570BA0" w:rsidRPr="00C32452">
      <w:pPr>
        <w:ind w:firstLine="720"/>
        <w:jc w:val="both"/>
        <w:rPr>
          <w:lang w:val="pt-BR"/>
        </w:rPr>
      </w:pPr>
      <w:r w:rsidRPr="00AF1378">
        <w:t xml:space="preserve">Trgovački sud u Zagrebu, po sucu Gordanu Zubaku, </w:t>
      </w:r>
      <w:r w:rsidRPr="00AF1378">
        <w:rPr>
          <w:lang w:val="en-GB"/>
        </w:rPr>
        <w:t>u stečajnom predmetu u povodu prijedloga predlagatelja</w:t>
      </w:r>
      <w:r w:rsidRPr="00AF1378">
        <w:t xml:space="preserve"> ZVONKA ŽUPE vl. Kamenoklesarske radionice iz Klisa, Dr. F. Tuđmana 22, OIB: 18741608221, kojeg zastupa punomoćnik Joško Biliškov, odvjetnik u Zagrebu, </w:t>
      </w:r>
      <w:r>
        <w:t>Petrinjska 48</w:t>
      </w:r>
      <w:r w:rsidRPr="00AF1378">
        <w:t>, za otvaranje stečajnog postupka nad dužnikom MITEA GRADNJA d.o.o., Zagreb, Bačun 30, OIB: 12727213434</w:t>
      </w:r>
      <w:r w:rsidR="00CF7235" w:rsidRPr="00CF7235">
        <w:rPr>
          <w:lang w:val="pt-BR"/>
        </w:rPr>
        <w:t>,</w:t>
      </w:r>
      <w:r w:rsidR="00570BA0" w:rsidRPr="00C32452">
        <w:rPr>
          <w:lang w:val="pt-BR"/>
        </w:rPr>
        <w:t xml:space="preserve"> </w:t>
      </w:r>
      <w:r w:rsidR="00C43A5B">
        <w:rPr>
          <w:lang w:val="pt-BR"/>
        </w:rPr>
        <w:t>07. ožujka</w:t>
      </w:r>
      <w:r w:rsidR="00672BED" w:rsidRPr="00211810">
        <w:rPr>
          <w:lang w:val="pt-BR"/>
        </w:rPr>
        <w:t xml:space="preserve"> </w:t>
      </w:r>
      <w:r w:rsidR="00D13229">
        <w:rPr>
          <w:lang w:val="pt-BR"/>
        </w:rPr>
        <w:t>2016</w:t>
      </w:r>
      <w:r w:rsidR="00570BA0" w:rsidRPr="00C32452">
        <w:rPr>
          <w:lang w:val="pt-BR"/>
        </w:rPr>
        <w:t xml:space="preserve">., </w:t>
      </w:r>
    </w:p>
    <w:p w:rsidRDefault="00BF1284" w:rsidP="0087025B" w:rsidR="005E0082" w:rsidRPr="0087025B">
      <w:pPr>
        <w:ind w:firstLine="720"/>
        <w:jc w:val="both"/>
        <w:rPr>
          <w:lang w:val="pt-BR"/>
        </w:rPr>
      </w:pPr>
      <w:r w:rsidRPr="00C32452">
        <w:rPr>
          <w:lang w:val="pt-BR"/>
        </w:rPr>
        <w:t xml:space="preserve"> </w:t>
      </w:r>
    </w:p>
    <w:p w:rsidRDefault="00DA2130" w:rsidP="000E2D4A" w:rsidR="00900561" w:rsidRPr="006B1F5A">
      <w:pPr>
        <w:jc w:val="center"/>
      </w:pPr>
      <w:r w:rsidRPr="006B1F5A">
        <w:t>r i je š</w:t>
      </w:r>
      <w:r w:rsidR="00900561" w:rsidRPr="006B1F5A">
        <w:t xml:space="preserve"> i o   j e</w:t>
      </w:r>
    </w:p>
    <w:p w:rsidRDefault="00900561" w:rsidP="000E2D4A" w:rsidR="00900561" w:rsidRPr="00C32452">
      <w:pPr>
        <w:jc w:val="both"/>
        <w:rPr>
          <w:b/>
        </w:rPr>
      </w:pPr>
    </w:p>
    <w:p w:rsidRDefault="00DA2130" w:rsidP="00F81DFA" w:rsidR="00900561" w:rsidRPr="00C32452">
      <w:pPr>
        <w:ind w:firstLine="720"/>
        <w:jc w:val="both"/>
      </w:pPr>
      <w:r w:rsidRPr="00C32452">
        <w:t xml:space="preserve">Odbacuje se prijedlog za otvaranje stečajnog postupka </w:t>
      </w:r>
      <w:r w:rsidR="00CD0640" w:rsidRPr="00C32452">
        <w:t xml:space="preserve">nad </w:t>
      </w:r>
      <w:r w:rsidR="0040658D" w:rsidRPr="00AF1378">
        <w:t>MITEA GRADNJA d.o.o., Zagreb, Bačun 30, OIB: 12727213434</w:t>
      </w:r>
      <w:r w:rsidR="0024419B" w:rsidRPr="00C32452">
        <w:rPr>
          <w:lang w:val="pt-BR"/>
        </w:rPr>
        <w:t>.</w:t>
      </w:r>
    </w:p>
    <w:p w:rsidRDefault="0009690D" w:rsidP="000E2D4A" w:rsidR="0009690D" w:rsidRPr="00C32452">
      <w:pPr>
        <w:pStyle w:val="Tijeloteksta"/>
      </w:pPr>
    </w:p>
    <w:p w:rsidRDefault="00900561" w:rsidP="000E2D4A" w:rsidR="00900561" w:rsidRPr="00C32452">
      <w:pPr>
        <w:pStyle w:val="Tijeloteksta"/>
        <w:jc w:val="center"/>
      </w:pPr>
      <w:r w:rsidRPr="00C32452">
        <w:t>Obrazloženje</w:t>
      </w:r>
    </w:p>
    <w:p w:rsidRDefault="00900561" w:rsidP="000E2D4A" w:rsidR="00900561" w:rsidRPr="00C32452">
      <w:pPr>
        <w:pStyle w:val="Tijeloteksta"/>
      </w:pPr>
    </w:p>
    <w:p w:rsidRDefault="00E41EB3" w:rsidP="0040658D" w:rsidR="0040658D" w:rsidRPr="00AF1378">
      <w:pPr>
        <w:ind w:firstLine="708"/>
        <w:jc w:val="both"/>
      </w:pPr>
      <w:r w:rsidRPr="00C32452">
        <w:tab/>
      </w:r>
      <w:r w:rsidR="0040658D" w:rsidRPr="00AF1378">
        <w:t xml:space="preserve">Predlagatelj Zvonko Župa vl. kamenoklesarske radionice iz Klisa, podnio je prijedlog da se nad dužnikom Mitea gradnja d.o.o., otvori stečaj, u kojem je naveo kako prema dužniku, na temelju pravomoćnog i ovršnog rješenja o ovrsi na temelju vjerodostojne isprave javnog bilježnika Obrenije Ribarić iz Zagreba, poslovni broj Ovrv-98/15 od 17. srpnja 2015., ima novčanu tražbinu u iznosu od 1.096.203,42 kn zajedno sa zateznom kamatom i ovršnim troškom u iznosu od 26.687,00 kn. Nadalje, naveo je kako dužnik u Očevidniku redoslijeda osnova za plaćanje na dan 9. listopada 2015. ima evidentirane neizvršene osnove za plaćanje u neprekinutom razdoblju od 2365 dana. Predlagatelj je uz prijedlog dostavio navedeno rješenje o ovrsi, račune i potvrdu Financijske agencije o redoslijedu osnova za plaćanje s kamatom. </w:t>
      </w:r>
    </w:p>
    <w:p w:rsidRDefault="0040658D" w:rsidP="0040658D" w:rsidR="0040658D" w:rsidRPr="00AF1378">
      <w:pPr>
        <w:jc w:val="both"/>
      </w:pPr>
    </w:p>
    <w:p w:rsidRDefault="0040658D" w:rsidP="0040658D" w:rsidR="0040658D" w:rsidRPr="00AF1378">
      <w:pPr>
        <w:ind w:firstLine="708"/>
        <w:jc w:val="both"/>
      </w:pPr>
      <w:r w:rsidRPr="00AF1378">
        <w:t>Prema odredbi čl. 109. st. 1. Stečajnog zakona („Narodne novine“ br. 71/15, dalje: SZ) prijedlog za otvaranje stečajnog postupka ovlašten je podnijeti vjerovnik ili dužnik, ako zakonom nije drukčije određeno.</w:t>
      </w:r>
    </w:p>
    <w:p w:rsidRDefault="0040658D" w:rsidP="0040658D" w:rsidR="0040658D" w:rsidRPr="00AF1378">
      <w:pPr>
        <w:ind w:firstLine="708"/>
        <w:jc w:val="both"/>
      </w:pPr>
    </w:p>
    <w:p w:rsidRDefault="0040658D" w:rsidP="0040658D" w:rsidR="0040658D" w:rsidRPr="00AF1378">
      <w:pPr>
        <w:ind w:firstLine="708"/>
        <w:jc w:val="both"/>
      </w:pPr>
      <w:r w:rsidRPr="00AF1378">
        <w:t>Dopisom od 7.  prosinca 2015. Financijska agencija je, u skladu s odredbom čl. 112. st. 5. SZ-a, obavijestila sud kako dužnik na dan 1. prosinca 2015. na ime predujma za namirenje troškova stečajnog postupka nema zaplijenjenih novčanih sredstava.</w:t>
      </w:r>
    </w:p>
    <w:p w:rsidRDefault="0040658D" w:rsidP="0040658D" w:rsidR="0040658D" w:rsidRPr="00AF1378">
      <w:pPr>
        <w:jc w:val="both"/>
      </w:pPr>
    </w:p>
    <w:p w:rsidRDefault="0040658D" w:rsidP="0040658D" w:rsidR="0040658D" w:rsidRPr="00AF1378">
      <w:pPr>
        <w:ind w:firstLine="708"/>
        <w:jc w:val="both"/>
      </w:pPr>
      <w:r w:rsidRPr="00AF1378">
        <w:t>Odredbom čl. 114. st. 1. SZ-a propisano je kako je podnositelj prijedloga za otvaranje stečajnog postupka dužan platiti iznos predujma od 1.000,00 kn u Fond za namirenje troškova stečajnog postupka, te po nalogu suda, u roku od 8 dana  i  dodatni predujam koji ne može biti viši od 20.000,00 kn.</w:t>
      </w:r>
    </w:p>
    <w:p w:rsidRDefault="0040658D" w:rsidP="0040658D" w:rsidR="0040658D" w:rsidRPr="00AF1378">
      <w:pPr>
        <w:ind w:firstLine="708"/>
        <w:jc w:val="both"/>
      </w:pPr>
    </w:p>
    <w:p w:rsidRDefault="0040658D" w:rsidP="0040658D" w:rsidR="0040658D" w:rsidRPr="00AF1378">
      <w:pPr>
        <w:pStyle w:val="Default"/>
        <w:ind w:firstLine="708"/>
        <w:jc w:val="both"/>
      </w:pPr>
      <w:r w:rsidRPr="00AF1378">
        <w:t>Prema odredbi čl. 16. SZ-a prijedlog za otvaranje stečajnoga postupka podnosi se sudu na propisanom obrascu te sadržava podatke za identifikaciju dužnika i podnositelja prijedloga i popis imovine i obveza dužnika. Podnositelj prijedloga za otvaranje stečajnoga postupka koji nije dužnik, nije dužan naznačiti popis imovine i obveza dužnika (stavak 2.).  U slučaju iz stavka 2. ovoga članka sud će dužniku narediti dostavu popisa imovine i obveza (stavak 3.).</w:t>
      </w:r>
    </w:p>
    <w:p w:rsidRDefault="0040658D" w:rsidP="0040658D" w:rsidR="0040658D" w:rsidRPr="00AF1378">
      <w:pPr>
        <w:pStyle w:val="Default"/>
        <w:ind w:firstLine="708"/>
        <w:jc w:val="both"/>
      </w:pPr>
    </w:p>
    <w:p w:rsidRDefault="0040658D" w:rsidP="0040658D" w:rsidR="0040658D" w:rsidRPr="00AF1378">
      <w:pPr>
        <w:pStyle w:val="Default"/>
        <w:ind w:firstLine="708"/>
        <w:jc w:val="both"/>
      </w:pPr>
      <w:r w:rsidRPr="00AF1378">
        <w:t>U smislu čl. 116. SZ-a na temelju prijedloga za otvaranje stečajnoga postupka sud donosi rješenje o pokretanju prethodnoga postupka radi utvrđivanja pretpostavki za otvaranje stečajnoga postupka (prethodni postupak).</w:t>
      </w:r>
    </w:p>
    <w:p w:rsidRDefault="0040658D" w:rsidP="0040658D" w:rsidR="0040658D" w:rsidRPr="00AF1378">
      <w:pPr>
        <w:ind w:firstLine="708"/>
        <w:jc w:val="both"/>
      </w:pPr>
    </w:p>
    <w:p w:rsidRDefault="0040658D" w:rsidP="0040658D" w:rsidR="0040658D">
      <w:pPr>
        <w:ind w:firstLine="708"/>
        <w:jc w:val="both"/>
      </w:pPr>
      <w:r w:rsidRPr="00AF1378">
        <w:t>S obzirom na to da iz priloženih isprava sud ne može izvesti zaključak o (ne)postojanju imovine dužnika te sud, u ovom trenutku, ne može znati da li će dužnik dostaviti popis imovine i obveza, prema stajalištu suda u ovom stečajnom predmetu potrebno je provesti prethodni postupak u kojem bi se, u smislu čl. 125.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198. SZ-a). Utvrđivanje imovine stečajnog dužnika bitno je za odluku suda o tome da li će otvoriti stečaj po čl. 128. SZ-a ili će stečaj otvoriti i zaključiti u skladu s čl. 132. SZ-a. U slučaju otvaranja stečaja po osnovi čl. 116.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(npr.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132. st. 1. SZ-</w:t>
      </w:r>
      <w:r w:rsidRPr="00AF1378">
        <w:lastRenderedPageBreak/>
        <w:t>a), čime bi se izbjegao nastanak troškova postupka otvaranjem stečajnog postupka po čl. 116. SZ-a odnosno bez provođenja prethodnog postupka.</w:t>
      </w:r>
    </w:p>
    <w:p w:rsidRDefault="0040658D" w:rsidP="0040658D" w:rsidR="0040658D">
      <w:pPr>
        <w:ind w:firstLine="708"/>
        <w:jc w:val="both"/>
      </w:pPr>
    </w:p>
    <w:p w:rsidRDefault="0040658D" w:rsidP="0040658D" w:rsidR="0040658D" w:rsidRPr="00AF1378">
      <w:pPr>
        <w:ind w:firstLine="708"/>
        <w:jc w:val="both"/>
      </w:pPr>
      <w:r w:rsidRPr="00AF1378">
        <w:t>Imajući u vidu potrebu provođenja prethodnog postupka i imenovanja privremenog stečajnog postupka,</w:t>
      </w:r>
      <w:r>
        <w:t xml:space="preserve"> sud je rješenjem od 14. prosinca 2015, naložio podnositelju prijedloga uplatiti </w:t>
      </w:r>
      <w:r w:rsidRPr="00AF1378">
        <w:t xml:space="preserve">predujam u iznosu 1.000,00 kn za korist Fonda za namirenje troškova stečajnog postupka </w:t>
      </w:r>
      <w:r>
        <w:t>i</w:t>
      </w:r>
      <w:r w:rsidRPr="00AF1378">
        <w:t xml:space="preserve"> dodatni predujam u iznosu od </w:t>
      </w:r>
      <w:r>
        <w:t>6</w:t>
      </w:r>
      <w:r w:rsidRPr="00AF1378">
        <w:t>.000,00</w:t>
      </w:r>
      <w:r>
        <w:t xml:space="preserve"> kn. Navedeno rješenje postalo je pravomoćno</w:t>
      </w:r>
      <w:r w:rsidR="00562C17">
        <w:t xml:space="preserve"> 31. prosinca 2015</w:t>
      </w:r>
      <w:r>
        <w:t xml:space="preserve">. Tim rješenjem, među ostalim, obrazloženo je da se </w:t>
      </w:r>
      <w:r w:rsidRPr="00AF1378">
        <w:t>iz iznosa doda</w:t>
      </w:r>
      <w:r>
        <w:t>tnog iznosa predujma namiruju</w:t>
      </w:r>
      <w:r w:rsidRPr="00AF1378">
        <w:t xml:space="preserve"> troškovi prethodnog postupka do otvaranja stečaja</w:t>
      </w:r>
      <w:r>
        <w:t>, koji su u smislu čl. 155. t. 3. SZ-a također troškovi stečajnog postupka.</w:t>
      </w:r>
      <w:r w:rsidRPr="00AF1378">
        <w:t xml:space="preserve"> </w:t>
      </w:r>
    </w:p>
    <w:p w:rsidRDefault="0040658D" w:rsidP="0040658D" w:rsidR="0040658D" w:rsidRPr="00AF1378">
      <w:pPr>
        <w:ind w:firstLine="720"/>
        <w:jc w:val="both"/>
      </w:pPr>
    </w:p>
    <w:p w:rsidRDefault="0040658D" w:rsidP="0040658D" w:rsidR="0040658D" w:rsidRPr="00AF1378">
      <w:pPr>
        <w:ind w:firstLine="720"/>
        <w:jc w:val="both"/>
      </w:pPr>
      <w:r w:rsidRPr="00AF1378">
        <w:t>Kako u  odnosu na</w:t>
      </w:r>
      <w:r>
        <w:t xml:space="preserve"> ovu vrstu troškova</w:t>
      </w:r>
      <w:r w:rsidRPr="00AF1378">
        <w:t xml:space="preserve"> stečajnog postupka, u ovoj fazi  stečajnog postupka nije moguće s</w:t>
      </w:r>
      <w:r>
        <w:t>poznati</w:t>
      </w:r>
      <w:r w:rsidRPr="00AF1378">
        <w:t xml:space="preserve"> cjelokupan iznos troškova</w:t>
      </w:r>
      <w:r>
        <w:t>,  s</w:t>
      </w:r>
      <w:r w:rsidRPr="00AF1378">
        <w:t xml:space="preserve">toga je </w:t>
      </w:r>
      <w:r>
        <w:t>spomenutim</w:t>
      </w:r>
      <w:r w:rsidRPr="00AF1378">
        <w:t xml:space="preserve"> rješenjem zatraženi dodatni </w:t>
      </w:r>
      <w:r>
        <w:t>iznos</w:t>
      </w:r>
      <w:r w:rsidRPr="00AF1378">
        <w:t xml:space="preserve"> predujma zasnovan na pretpostavljenim prosječnim troškovima i pretpostavljenoj prosječnoj dužini trajanja prethodnog  postupka.</w:t>
      </w:r>
    </w:p>
    <w:p w:rsidRDefault="0040658D" w:rsidP="0040658D" w:rsidR="0040658D" w:rsidRPr="00AF1378">
      <w:pPr>
        <w:ind w:firstLine="720"/>
        <w:jc w:val="both"/>
      </w:pPr>
    </w:p>
    <w:p w:rsidRDefault="0040658D" w:rsidP="0040658D" w:rsidR="0040658D" w:rsidRPr="00AF1378">
      <w:pPr>
        <w:ind w:firstLine="720"/>
        <w:jc w:val="both"/>
      </w:pPr>
      <w:r w:rsidRPr="00AF1378">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40658D" w:rsidP="0040658D" w:rsidR="0040658D" w:rsidRPr="00AF1378">
      <w:pPr>
        <w:ind w:firstLine="720"/>
        <w:jc w:val="both"/>
      </w:pPr>
    </w:p>
    <w:p w:rsidRDefault="0040658D" w:rsidP="0040658D" w:rsidR="0040658D" w:rsidRPr="00AF1378">
      <w:pPr>
        <w:ind w:firstLine="720"/>
        <w:jc w:val="both"/>
      </w:pPr>
      <w:r w:rsidRPr="00AF1378">
        <w:t>Naknadu troškova rješenjem određuje sud na temelju pisanog, obrazloženog i dokumentiranog izvješća stečajnog upravitelja (st. 3. čl. 94 SZ-a).</w:t>
      </w:r>
    </w:p>
    <w:p w:rsidRDefault="0040658D" w:rsidP="0040658D" w:rsidR="0040658D" w:rsidRPr="00AF1378">
      <w:pPr>
        <w:ind w:firstLine="720"/>
        <w:jc w:val="both"/>
      </w:pPr>
    </w:p>
    <w:p w:rsidRDefault="0040658D" w:rsidP="00A17F68" w:rsidR="0040658D" w:rsidRPr="00AF1378">
      <w:pPr>
        <w:ind w:firstLine="720"/>
        <w:jc w:val="both"/>
      </w:pPr>
      <w:r w:rsidRPr="00AF1378">
        <w:t>Prema ocjeni suda, složenost poslova koje obavlja privremeni stečajni upravitelj ovisi o mjerama koje odredi sud i zadacima koje sud povjeri privremenom stečajnom upravitelju. Iz ranije iznesenih navoda, proizlazi da bi zadatak privremenog stečajnog upravitelja bio utvrditi imovinu stečajnog dužnika i njenu vrijednost, stanje obveza stečajnog dužnika, zatim je li imovina stečajnog dužnika dovoljna za namirenje troškova stečajnog postupka te koliki je iznos predvidivih troškova prethodnog i stečajnog postupka.</w:t>
      </w:r>
      <w:r>
        <w:t xml:space="preserve"> Dakle, radi se o zadacima koji nisu kompleksni i složeni ali iziskuju angažman koji zahtijeva prikupljanje isprava, dokumentacije i sl. od nadležnih institucija radi pisane izrade stručnog mišljenja i poslije usmenog iznošenja tog mišljenja od strane stečajnog upravitelja na ročištu radi </w:t>
      </w:r>
      <w:r w:rsidRPr="00E275DD">
        <w:t xml:space="preserve">rasprave o pretpostavkama za otvaranje stečajnoga postupka </w:t>
      </w:r>
      <w:r w:rsidR="00A17F68">
        <w:t xml:space="preserve"> na temelju kojega sud u konačnici donosi</w:t>
      </w:r>
      <w:r>
        <w:t xml:space="preserve"> odluku o prijedlogu za otvaranje stečaja i</w:t>
      </w:r>
      <w:r w:rsidR="00A17F68">
        <w:t xml:space="preserve"> načinu provođenja stečaja</w:t>
      </w:r>
      <w:r>
        <w:t>.</w:t>
      </w:r>
      <w:r w:rsidR="00A17F68">
        <w:t xml:space="preserve"> </w:t>
      </w:r>
      <w:r>
        <w:t xml:space="preserve">Slijedom navedenog, </w:t>
      </w:r>
      <w:r w:rsidR="00A17F68">
        <w:t>sud je pozvao podnositelja prijedloga predujmiti</w:t>
      </w:r>
      <w:r w:rsidRPr="00AF1378">
        <w:t xml:space="preserve"> iznos dodatnog predujma</w:t>
      </w:r>
      <w:r w:rsidR="00A17F68">
        <w:t xml:space="preserve"> u iznosu od 6.000,00 kn, </w:t>
      </w:r>
      <w:r>
        <w:t>koji se sastoji od:</w:t>
      </w:r>
      <w:r w:rsidRPr="00AF1378">
        <w:t xml:space="preserve"> nagrade</w:t>
      </w:r>
      <w:r>
        <w:t xml:space="preserve"> privremenom</w:t>
      </w:r>
      <w:r w:rsidRPr="00AF1378">
        <w:t xml:space="preserve"> stečajnom upravitelju u iznosu </w:t>
      </w:r>
      <w:r>
        <w:t>od 4</w:t>
      </w:r>
      <w:r w:rsidRPr="00AF1378">
        <w:t xml:space="preserve">.000,00 kn bruto, predvidivih prosječnih troškova privremenog stečajnog upravitelja i to: sudskih i drugih </w:t>
      </w:r>
      <w:r w:rsidRPr="00AF1378">
        <w:lastRenderedPageBreak/>
        <w:t>administrativnih pristojbi u iznos od 400,00 kn, troškova telefona, interneta i sl. u iznosu 100,00 kn</w:t>
      </w:r>
      <w:r>
        <w:t>, prijevoza u iznosu od 100,00 kn</w:t>
      </w:r>
      <w:r w:rsidRPr="00AF1378">
        <w:t>, ur</w:t>
      </w:r>
      <w:r>
        <w:t>edskih i sl. troškova u iznosu 2</w:t>
      </w:r>
      <w:r w:rsidRPr="00AF1378">
        <w:t>00,00 kn,</w:t>
      </w:r>
      <w:r>
        <w:t xml:space="preserve"> </w:t>
      </w:r>
      <w:r w:rsidRPr="00AF1378">
        <w:t>troškova izlučivanja i pohrane arhi</w:t>
      </w:r>
      <w:r>
        <w:t>vske građe dužnika u iznosu od 1.2</w:t>
      </w:r>
      <w:r w:rsidRPr="00AF1378">
        <w:t xml:space="preserve">00,00 kn, odnosno sveukupno </w:t>
      </w:r>
      <w:r>
        <w:t>6</w:t>
      </w:r>
      <w:r w:rsidRPr="00AF1378">
        <w:t>.000,00 kn</w:t>
      </w:r>
    </w:p>
    <w:p w:rsidRDefault="003666E5" w:rsidP="0040658D" w:rsidR="003666E5">
      <w:pPr>
        <w:pStyle w:val="Tijeloteksta"/>
      </w:pPr>
    </w:p>
    <w:p w:rsidRDefault="00A17F68" w:rsidP="000E2D4A" w:rsidR="00900561" w:rsidRPr="00C32452">
      <w:pPr>
        <w:pStyle w:val="Tijeloteksta"/>
      </w:pPr>
      <w:r>
        <w:tab/>
        <w:t>Pored navedenog, napominje se kako je sud rješenjem od 7. siječnja 2016. udovoljio zahtjevu podnositelja prijedloga i produljio rok za uplatu navedenog iznosa za 15</w:t>
      </w:r>
      <w:r w:rsidRPr="00410857">
        <w:t xml:space="preserve"> dana</w:t>
      </w:r>
      <w:r>
        <w:t xml:space="preserve"> od dana primitka tog</w:t>
      </w:r>
      <w:r w:rsidRPr="00410857">
        <w:t xml:space="preserve"> rješenja</w:t>
      </w:r>
      <w:r>
        <w:t xml:space="preserve"> (podnositelj prijedloga primio je rješenje od 7. siječnja 2016. dana 14. siječnja 2016.), tako da je zadnji dan roka</w:t>
      </w:r>
      <w:r w:rsidR="00562C17">
        <w:t xml:space="preserve"> za</w:t>
      </w:r>
      <w:r>
        <w:t xml:space="preserve"> uplatu predujma u iznosu od 1.000,00 kn i dodatnog predujma u iznosu od 6.000,00 kn bio 29. siječanj 2016. S obzirom na to da podnositelj prijedloga nije u dodijeljenom roku uplatio predujam u iznosu od 1.000,00 kn </w:t>
      </w:r>
      <w:r w:rsidRPr="00AF1378">
        <w:t xml:space="preserve">za korist Fonda za namirenje troškova stečajnog postupka </w:t>
      </w:r>
      <w:r>
        <w:t>i</w:t>
      </w:r>
      <w:r w:rsidRPr="00AF1378">
        <w:t xml:space="preserve"> dodatni predujam u iznosu od </w:t>
      </w:r>
      <w:r>
        <w:t>6</w:t>
      </w:r>
      <w:r w:rsidRPr="00AF1378">
        <w:t>.000,00</w:t>
      </w:r>
      <w:r>
        <w:t xml:space="preserve"> kn, sud je na temelju odredbe čl. 114. st. 5. SZ-a riješio kao u izreci.</w:t>
      </w:r>
    </w:p>
    <w:p w:rsidRDefault="0009690D" w:rsidP="000E2D4A" w:rsidR="0009690D" w:rsidRPr="00C32452">
      <w:pPr>
        <w:pStyle w:val="Tijeloteksta"/>
      </w:pPr>
    </w:p>
    <w:p w:rsidRDefault="00C32452" w:rsidP="00686CF1" w:rsidR="00873134" w:rsidRPr="00C32452">
      <w:pPr>
        <w:pStyle w:val="Tijeloteksta"/>
        <w:jc w:val="center"/>
      </w:pPr>
      <w:r w:rsidRPr="00C32452">
        <w:t>U Zagrebu</w:t>
      </w:r>
      <w:r w:rsidR="006B1F5A">
        <w:rPr>
          <w:color w:val="FF0000"/>
        </w:rPr>
        <w:t xml:space="preserve"> </w:t>
      </w:r>
      <w:r w:rsidR="00C43A5B">
        <w:t>07. ožujka</w:t>
      </w:r>
      <w:r w:rsidR="006B1F5A" w:rsidRPr="00211810">
        <w:t xml:space="preserve"> </w:t>
      </w:r>
      <w:r w:rsidR="00900561" w:rsidRPr="00C32452">
        <w:t>2</w:t>
      </w:r>
      <w:r w:rsidR="00D13229">
        <w:t>016</w:t>
      </w:r>
      <w:r w:rsidR="00900561" w:rsidRPr="00C32452">
        <w:t>.</w:t>
      </w:r>
    </w:p>
    <w:p w:rsidRDefault="0009690D" w:rsidP="000E2D4A" w:rsidR="0009690D" w:rsidRPr="00C32452">
      <w:pPr>
        <w:pStyle w:val="Tijeloteksta"/>
        <w:ind w:left="5760"/>
      </w:pPr>
    </w:p>
    <w:p w:rsidRDefault="00900561" w:rsidP="00C43A5B" w:rsidR="00900561" w:rsidRPr="00C32452">
      <w:pPr>
        <w:pStyle w:val="Tijeloteksta"/>
        <w:ind w:left="5760"/>
        <w:jc w:val="right"/>
      </w:pPr>
      <w:r w:rsidRPr="00C32452">
        <w:tab/>
        <w:t>SUDAC:</w:t>
      </w:r>
    </w:p>
    <w:p w:rsidRDefault="00C43A5B" w:rsidP="00C43A5B" w:rsidR="00900561">
      <w:pPr>
        <w:pStyle w:val="Tijeloteksta"/>
        <w:ind w:left="5760"/>
        <w:jc w:val="right"/>
      </w:pPr>
      <w:r>
        <w:t xml:space="preserve">      Gordan Zubak, v.r.</w:t>
      </w:r>
    </w:p>
    <w:p w:rsidRDefault="00C43A5B" w:rsidP="00C43A5B" w:rsidR="00C43A5B" w:rsidRPr="00C32452">
      <w:pPr>
        <w:pStyle w:val="Tijeloteksta"/>
        <w:ind w:left="5760"/>
        <w:jc w:val="right"/>
      </w:pPr>
    </w:p>
    <w:p w:rsidRDefault="0009690D" w:rsidP="00686CF1" w:rsidR="0009690D" w:rsidRPr="00C32452">
      <w:pPr>
        <w:pStyle w:val="Tijeloteksta"/>
        <w:ind w:left="5760"/>
      </w:pPr>
    </w:p>
    <w:p w:rsidRDefault="00CD0640" w:rsidP="00CD0640" w:rsidR="00CD0640" w:rsidRPr="00C32452">
      <w:pPr>
        <w:pStyle w:val="Tijeloteksta"/>
      </w:pPr>
      <w:r w:rsidRPr="00C32452">
        <w:t>POUKA O PRAVNOM LIJEKU:</w:t>
      </w:r>
    </w:p>
    <w:p w:rsidRDefault="00CD0640" w:rsidP="00CD0640" w:rsidR="00CD0640" w:rsidRPr="00C32452">
      <w:pPr>
        <w:pStyle w:val="Tijeloteksta"/>
      </w:pPr>
      <w:r w:rsidRPr="00C32452">
        <w:t>Protiv ovog rješenja, nezadovoljna stranka može uložiti žalbu Visokom trgovačkom sudu Republike Hrvatske u roku od 8 dana po primitku rješenja, a ulaže se putem ovog Suda u 2 primjerka za Sud i po 1 za svaku protivniku stranku.</w:t>
      </w:r>
    </w:p>
    <w:p w:rsidRDefault="00900561" w:rsidP="000E2D4A" w:rsidR="00900561">
      <w:pPr>
        <w:pStyle w:val="Tijeloteksta"/>
      </w:pPr>
    </w:p>
    <w:p w:rsidRDefault="00C43A5B" w:rsidP="000E2D4A" w:rsidR="00C43A5B" w:rsidRPr="00C32452">
      <w:pPr>
        <w:pStyle w:val="Tijeloteksta"/>
      </w:pPr>
    </w:p>
    <w:p w:rsidRDefault="00C43A5B" w:rsidP="001745C1" w:rsidR="00C43A5B" w:rsidRPr="007546E0">
      <w:pPr>
        <w:jc w:val="right"/>
      </w:pPr>
      <w:r>
        <w:t>Za točnost otpravka-ovlašteni službenik:</w:t>
      </w:r>
      <w:r>
        <w:br/>
        <w:t>Ivana Rogić</w:t>
      </w:r>
    </w:p>
    <w:p w:rsidRDefault="001063EC" w:rsidP="00C43A5B" w:rsidR="001063EC" w:rsidRPr="00C32452">
      <w:pPr>
        <w:pStyle w:val="Tijeloteksta"/>
        <w:ind w:left="720"/>
      </w:pPr>
    </w:p>
    <w:p w:rsidRDefault="00900561" w:rsidP="00161E4E" w:rsidR="00900561" w:rsidRPr="00C32452">
      <w:pPr>
        <w:ind w:left="360"/>
        <w:jc w:val="both"/>
      </w:pPr>
    </w:p>
    <w:p w:rsidRDefault="00900561" w:rsidP="000E2D4A" w:rsidR="00900561" w:rsidRPr="00C32452">
      <w:pPr>
        <w:jc w:val="both"/>
      </w:pPr>
    </w:p>
    <w:p w:rsidRDefault="00900561" w:rsidP="000E2D4A" w:rsidR="00900561" w:rsidRPr="00C32452">
      <w:pPr>
        <w:jc w:val="both"/>
      </w:pPr>
    </w:p>
    <w:p w:rsidRDefault="00B639DE" w:rsidP="000E2D4A" w:rsidR="00B639DE" w:rsidRPr="00C32452">
      <w:pPr>
        <w:jc w:val="both"/>
      </w:pPr>
    </w:p>
    <w:sectPr w:rsidSect="006B1F5A" w:rsidR="00B639DE" w:rsidRPr="00C32452">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F5A" w:rsidP="006B1F5A" w:rsidR="006B1F5A">
      <w:r>
        <w:separator/>
      </w:r>
    </w:p>
  </w:endnote>
  <w:endnote w:id="0" w:type="continuationSeparator">
    <w:p w:rsidRDefault="006B1F5A" w:rsidP="006B1F5A" w:rsidR="006B1F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F5A" w:rsidP="006B1F5A" w:rsidR="006B1F5A">
      <w:r>
        <w:separator/>
      </w:r>
    </w:p>
  </w:footnote>
  <w:footnote w:id="0" w:type="continuationSeparator">
    <w:p w:rsidRDefault="006B1F5A" w:rsidP="006B1F5A" w:rsidR="006B1F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F5A" w:rsidP="006B1F5A" w:rsidR="006B1F5A">
    <w:pPr>
      <w:pStyle w:val="Zaglavlje"/>
      <w:tabs>
        <w:tab w:pos="4320" w:val="center"/>
        <w:tab w:pos="7300" w:val="left"/>
      </w:tabs>
    </w:pPr>
    <w:r>
      <w:tab/>
    </w:r>
    <w:sdt>
      <w:sdtPr>
        <w:id w:val="149108188"/>
        <w:docPartObj>
          <w:docPartGallery w:val="Page Numbers (Top of Page)"/>
          <w:docPartUnique/>
        </w:docPartObj>
      </w:sdtPr>
      <w:sdtEndPr/>
      <w:sdtContent>
        <w:r w:rsidR="00783661">
          <w:fldChar w:fldCharType="begin"/>
        </w:r>
        <w:r>
          <w:instrText>PAGE   \* MERGEFORMAT</w:instrText>
        </w:r>
        <w:r w:rsidR="00783661">
          <w:fldChar w:fldCharType="separate"/>
        </w:r>
        <w:r w:rsidR="00C43A5B">
          <w:rPr>
            <w:noProof/>
          </w:rPr>
          <w:t>4</w:t>
        </w:r>
        <w:r w:rsidR="00783661">
          <w:fldChar w:fldCharType="end"/>
        </w:r>
      </w:sdtContent>
    </w:sdt>
    <w:r>
      <w:tab/>
      <w:t xml:space="preserve">                     </w:t>
    </w:r>
    <w:r w:rsidR="00C43A5B">
      <w:t xml:space="preserve">              </w:t>
    </w:r>
    <w:r w:rsidR="00B410CA">
      <w:t xml:space="preserve">      67. St-</w:t>
    </w:r>
    <w:r w:rsidR="00C43A5B">
      <w:t>1560/15-10</w:t>
    </w:r>
  </w:p>
  <w:p w:rsidRDefault="006B1F5A" w:rsidR="006B1F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00561"/>
    <w:rsid w:val="000101D5"/>
    <w:rsid w:val="00013549"/>
    <w:rsid w:val="000211CF"/>
    <w:rsid w:val="00062FB8"/>
    <w:rsid w:val="00074A6C"/>
    <w:rsid w:val="000915B9"/>
    <w:rsid w:val="0009690D"/>
    <w:rsid w:val="000E2D4A"/>
    <w:rsid w:val="001063EC"/>
    <w:rsid w:val="00160ACD"/>
    <w:rsid w:val="00161E4E"/>
    <w:rsid w:val="00175768"/>
    <w:rsid w:val="0019132A"/>
    <w:rsid w:val="001A46A5"/>
    <w:rsid w:val="001D6A3B"/>
    <w:rsid w:val="00211810"/>
    <w:rsid w:val="0024419B"/>
    <w:rsid w:val="002A2816"/>
    <w:rsid w:val="002C0221"/>
    <w:rsid w:val="00330F84"/>
    <w:rsid w:val="00356930"/>
    <w:rsid w:val="003666E5"/>
    <w:rsid w:val="00397128"/>
    <w:rsid w:val="0039787A"/>
    <w:rsid w:val="003E20B7"/>
    <w:rsid w:val="0040658D"/>
    <w:rsid w:val="00445446"/>
    <w:rsid w:val="00451849"/>
    <w:rsid w:val="004927DA"/>
    <w:rsid w:val="004E5469"/>
    <w:rsid w:val="004F022B"/>
    <w:rsid w:val="0054671A"/>
    <w:rsid w:val="00562C17"/>
    <w:rsid w:val="00570BA0"/>
    <w:rsid w:val="005C2C94"/>
    <w:rsid w:val="005C34F6"/>
    <w:rsid w:val="005D7A54"/>
    <w:rsid w:val="005E0082"/>
    <w:rsid w:val="00661F07"/>
    <w:rsid w:val="00672BED"/>
    <w:rsid w:val="00686CF1"/>
    <w:rsid w:val="00691875"/>
    <w:rsid w:val="006B1F5A"/>
    <w:rsid w:val="006D30B9"/>
    <w:rsid w:val="00750AE5"/>
    <w:rsid w:val="00783661"/>
    <w:rsid w:val="007A6843"/>
    <w:rsid w:val="007A7FD9"/>
    <w:rsid w:val="007B3F07"/>
    <w:rsid w:val="007B46A9"/>
    <w:rsid w:val="007D5652"/>
    <w:rsid w:val="007E1191"/>
    <w:rsid w:val="007E71F6"/>
    <w:rsid w:val="008158D2"/>
    <w:rsid w:val="00820A40"/>
    <w:rsid w:val="0083163D"/>
    <w:rsid w:val="0087025B"/>
    <w:rsid w:val="00873134"/>
    <w:rsid w:val="00876457"/>
    <w:rsid w:val="008C4D21"/>
    <w:rsid w:val="008E4170"/>
    <w:rsid w:val="00900561"/>
    <w:rsid w:val="009066FF"/>
    <w:rsid w:val="009214EB"/>
    <w:rsid w:val="00941EE2"/>
    <w:rsid w:val="00997A37"/>
    <w:rsid w:val="009F4247"/>
    <w:rsid w:val="00A17F68"/>
    <w:rsid w:val="00A94094"/>
    <w:rsid w:val="00AA3771"/>
    <w:rsid w:val="00AE5E54"/>
    <w:rsid w:val="00B410CA"/>
    <w:rsid w:val="00B639DE"/>
    <w:rsid w:val="00B93980"/>
    <w:rsid w:val="00BC5EF0"/>
    <w:rsid w:val="00BE39EF"/>
    <w:rsid w:val="00BF1284"/>
    <w:rsid w:val="00BF630B"/>
    <w:rsid w:val="00C32452"/>
    <w:rsid w:val="00C43A5B"/>
    <w:rsid w:val="00CD0640"/>
    <w:rsid w:val="00CE6CFD"/>
    <w:rsid w:val="00CF7235"/>
    <w:rsid w:val="00D13229"/>
    <w:rsid w:val="00D538E7"/>
    <w:rsid w:val="00D909DA"/>
    <w:rsid w:val="00DA2130"/>
    <w:rsid w:val="00DE2DCB"/>
    <w:rsid w:val="00DE5D50"/>
    <w:rsid w:val="00E16403"/>
    <w:rsid w:val="00E41EB3"/>
    <w:rsid w:val="00EA20DA"/>
    <w:rsid w:val="00F3606E"/>
    <w:rsid w:val="00F81DFA"/>
    <w:rsid w:val="00F874BD"/>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true"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true"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cs="Tahoma" w:hAnsi="Tahoma" w:ascii="Tahoma"/>
      <w:sz w:val="16"/>
      <w:szCs w:val="16"/>
    </w:rPr>
  </w:style>
  <w:style w:customStyle="true" w:styleId="TekstbaloniaChar" w:type="character">
    <w:name w:val="Tekst balončića Char"/>
    <w:basedOn w:val="Zadanifontodlomka"/>
    <w:link w:val="Tekstbalonia"/>
    <w:rsid w:val="00941EE2"/>
    <w:rPr>
      <w:rFonts w:cs="Tahoma" w:hAnsi="Tahoma" w:ascii="Tahoma"/>
      <w:sz w:val="16"/>
      <w:szCs w:val="16"/>
      <w:lang w:eastAsia="en-US"/>
    </w:rPr>
  </w:style>
  <w:style w:customStyle="true" w:styleId="Default" w:type="paragraph">
    <w:name w:val="Default"/>
    <w:rsid w:val="0040658D"/>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C43A5B"/>
    <w:rPr>
      <w:color w:val="808080"/>
      <w:bdr w:space="0" w:sz="0" w:color="auto" w:val="none"/>
      <w:shd w:fill="auto" w:color="auto" w:val="clear"/>
    </w:rPr>
  </w:style>
  <w:style w:customStyle="true" w:styleId="eSPISCCParagraphDefaultFont" w:type="character">
    <w:name w:val="eSPIS_CC_Paragraph Default Font"/>
    <w:basedOn w:val="Zadanifontodlomka"/>
    <w:rsid w:val="00C43A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3A5B"/>
    <w:rPr>
      <w:bdr w:space="0" w:sz="0" w:color="auto" w:val="none"/>
      <w:shd w:fill="FFFFCC" w:color="auto" w:val="clear"/>
      <w:lang w:val="hr-HR"/>
    </w:rPr>
  </w:style>
  <w:style w:customStyle="true" w:styleId="PozadinaSvijetloCrvena" w:type="character">
    <w:name w:val="Pozadina_SvijetloCrvena"/>
    <w:basedOn w:val="eSPISCCParagraphDefaultFont"/>
    <w:rsid w:val="00C43A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3A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1"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1"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ascii="Tahoma" w:cs="Tahoma" w:hAnsi="Tahoma"/>
      <w:sz w:val="16"/>
      <w:szCs w:val="16"/>
    </w:rPr>
  </w:style>
  <w:style w:customStyle="1" w:styleId="TekstbaloniaChar" w:type="character">
    <w:name w:val="Tekst balončića Char"/>
    <w:basedOn w:val="Zadanifontodlomka"/>
    <w:link w:val="Tekstbalonia"/>
    <w:rsid w:val="00941EE2"/>
    <w:rPr>
      <w:rFonts w:ascii="Tahoma" w:cs="Tahoma"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57590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1560</izvorni_sadrzaj>
    <derivirana_varijabla naziv="DomainObject.Predmet.Broj_1">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2015.</izvorni_sadrzaj>
    <derivirana_varijabla naziv="DomainObject.Predmet.DatumOsnivanja_1">13.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St-1560/2015</izvorni_sadrzaj>
    <derivirana_varijabla naziv="DomainObject.Predmet.OznakaBroj_1">St-1560/2015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MITEA GRADNJA d.o.o.</izvorni_sadrzaj>
    <derivirana_varijabla naziv="DomainObject.Predmet.ProtustrankaFormated_1">  MITEA GRADNJA d.o.o.</derivirana_varijabla>
  </DomainObject.Predmet.ProtustrankaFormated>
  <DomainObject.Predmet.ProtustrankaFormatedOIB>
    <izvorni_sadrzaj>  MITEA GRADNJA d.o.o., OIB 12727213434</izvorni_sadrzaj>
    <derivirana_varijabla naziv="DomainObject.Predmet.ProtustrankaFormatedOIB_1">  MITEA GRADNJA d.o.o., OIB 12727213434</derivirana_varijabla>
  </DomainObject.Predmet.ProtustrankaFormatedOIB>
  <DomainObject.Predmet.ProtustrankaFormatedWithAdress>
    <izvorni_sadrzaj> MITEA GRADNJA d.o.o., Bačun 30, 10000 Zagreb</izvorni_sadrzaj>
    <derivirana_varijabla naziv="DomainObject.Predmet.ProtustrankaFormatedWithAdress_1"> MITEA GRADNJA d.o.o., Bačun 30, 10000 Zagreb</derivirana_varijabla>
  </DomainObject.Predmet.ProtustrankaFormatedWithAdress>
  <DomainObject.Predmet.ProtustrankaFormatedWithAdressOIB>
    <izvorni_sadrzaj> MITEA GRADNJA d.o.o., OIB 12727213434, Bačun 30, 10000 Zagreb</izvorni_sadrzaj>
    <derivirana_varijabla naziv="DomainObject.Predmet.ProtustrankaFormatedWithAdressOIB_1"> MITEA GRADNJA d.o.o., OIB 12727213434, Bačun 30, 10000 Zagreb</derivirana_varijabla>
  </DomainObject.Predmet.ProtustrankaFormatedWithAdressOIB>
  <DomainObject.Predmet.ProtustrankaWithAdress>
    <izvorni_sadrzaj>MITEA GRADNJA d.o.o. Bačun 30, 10000 Zagreb</izvorni_sadrzaj>
    <derivirana_varijabla naziv="DomainObject.Predmet.ProtustrankaWithAdress_1">MITEA GRADNJA d.o.o. Bačun 30, 10000 Zagreb</derivirana_varijabla>
  </DomainObject.Predmet.ProtustrankaWithAdress>
  <DomainObject.Predmet.ProtustrankaWithAdressOIB>
    <izvorni_sadrzaj>MITEA GRADNJA d.o.o., OIB 12727213434, Bačun 30, 10000 Zagreb</izvorni_sadrzaj>
    <derivirana_varijabla naziv="DomainObject.Predmet.ProtustrankaWithAdressOIB_1">MITEA GRADNJA d.o.o., OIB 12727213434, Bačun 30, 10000 Zagreb</derivirana_varijabla>
  </DomainObject.Predmet.ProtustrankaWithAdressOIB>
  <DomainObject.Predmet.ProtustrankaNazivFormated>
    <izvorni_sadrzaj>MITEA GRADNJA d.o.o.</izvorni_sadrzaj>
    <derivirana_varijabla naziv="DomainObject.Predmet.ProtustrankaNazivFormated_1">MITEA GRADNJA d.o.o.</derivirana_varijabla>
  </DomainObject.Predmet.ProtustrankaNazivFormated>
  <DomainObject.Predmet.ProtustrankaNazivFormatedOIB>
    <izvorni_sadrzaj>MITEA GRADNJA d.o.o., OIB 12727213434</izvorni_sadrzaj>
    <derivirana_varijabla naziv="DomainObject.Predmet.ProtustrankaNazivFormatedOIB_1">MITEA GRADNJA d.o.o., OIB 12727213434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Župa zastupanog po punomoćniku Joško Biliškov</izvorni_sadrzaj>
    <derivirana_varijabla naziv="DomainObject.Predmet.StrankaFormated_1">  Zvonko Župa zastupanog po punomoćniku Joško Biliškov</derivirana_varijabla>
  </DomainObject.Predmet.StrankaFormated>
  <DomainObject.Predmet.StrankaFormatedOIB>
    <izvorni_sadrzaj>  Zvonko Župa, OIB 18741608221 zastupanog po punomoćniku Joško Biliškov</izvorni_sadrzaj>
    <derivirana_varijabla naziv="DomainObject.Predmet.StrankaFormatedOIB_1">  Zvonko Župa, OIB 18741608221 zastupanog po punomoćniku Joško Biliškov</derivirana_varijabla>
  </DomainObject.Predmet.StrankaFormatedOIB>
  <DomainObject.Predmet.StrankaFormatedWithAdress>
    <izvorni_sadrzaj> Zvonko Župa, Dr.F.Tuđmana 22, 21231 Klis zastupanog po punomoćniku Joško Biliškov</izvorni_sadrzaj>
    <derivirana_varijabla naziv="DomainObject.Predmet.StrankaFormatedWithAdress_1"> Zvonko Župa, Dr.F.Tuđmana 22, 21231 Klis zastupanog po punomoćniku Joško Biliškov</derivirana_varijabla>
  </DomainObject.Predmet.StrankaFormatedWithAdress>
  <DomainObject.Predmet.StrankaFormatedWithAdressOIB>
    <izvorni_sadrzaj> Zvonko Župa, OIB 18741608221, Dr.F.Tuđmana 22, 21231 Klis zastupanog po punomoćniku Joško Biliškov</izvorni_sadrzaj>
    <derivirana_varijabla naziv="DomainObject.Predmet.StrankaFormatedWithAdressOIB_1"> Zvonko Župa, OIB 18741608221, Dr.F.Tuđmana 22, 21231 Klis zastupanog po punomoćniku Joško Biliškov</derivirana_varijabla>
  </DomainObject.Predmet.StrankaFormatedWithAdressOIB>
  <DomainObject.Predmet.StrankaWithAdress>
    <izvorni_sadrzaj>Zvonko Župa Dr.F.Tuđmana 22,21231 Klis</izvorni_sadrzaj>
    <derivirana_varijabla naziv="DomainObject.Predmet.StrankaWithAdress_1">Zvonko Župa Dr.F.Tuđmana 22,21231 Klis</derivirana_varijabla>
  </DomainObject.Predmet.StrankaWithAdress>
  <DomainObject.Predmet.StrankaWithAdressOIB>
    <izvorni_sadrzaj>Zvonko Župa, OIB 18741608221, Dr.F.Tuđmana 22,21231 Klis</izvorni_sadrzaj>
    <derivirana_varijabla naziv="DomainObject.Predmet.StrankaWithAdressOIB_1">Zvonko Župa, OIB 18741608221, Dr.F.Tuđmana 22,21231 Klis</derivirana_varijabla>
  </DomainObject.Predmet.StrankaWithAdressOIB>
  <DomainObject.Predmet.StrankaNazivFormated>
    <izvorni_sadrzaj>Zvonko Župa</izvorni_sadrzaj>
    <derivirana_varijabla naziv="DomainObject.Predmet.StrankaNazivFormated_1">Zvonko Župa</derivirana_varijabla>
  </DomainObject.Predmet.StrankaNazivFormated>
  <DomainObject.Predmet.StrankaNazivFormatedOIB>
    <izvorni_sadrzaj>Zvonko Župa, OIB 18741608221</izvorni_sadrzaj>
    <derivirana_varijabla naziv="DomainObject.Predmet.StrankaNazivFormatedOIB_1">Zvonko Župa, OIB 18741608221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Zvonko Župa zastupanog po punomoćniku Joško Biliškov</item>
    </izvorni_sadrzaj>
    <derivirana_varijabla naziv="DomainObject.Predmet.StrankaListFormated_1">
      <item>Zvonko Župa zastupanog po punomoćniku Joško Biliškov</item>
    </derivirana_varijabla>
  </DomainObject.Predmet.StrankaListFormated>
  <DomainObject.Predmet.StrankaListFormatedOIB>
    <izvorni_sadrzaj>
      <item>Zvonko Župa, OIB 18741608221 zastupanog po punomoćniku Joško Biliškov</item>
    </izvorni_sadrzaj>
    <derivirana_varijabla naziv="DomainObject.Predmet.StrankaListFormatedOIB_1">
      <item>Zvonko Župa, OIB 18741608221 zastupanog po punomoćniku Joško Biliškov</item>
    </derivirana_varijabla>
  </DomainObject.Predmet.StrankaListFormatedOIB>
  <DomainObject.Predmet.StrankaListFormatedWithAdress>
    <izvorni_sadrzaj>
      <item>Zvonko Župa, Dr.F.Tuđmana 22, 21231 Klis zastupanog po punomoćniku Joško Biliškov</item>
    </izvorni_sadrzaj>
    <derivirana_varijabla naziv="DomainObject.Predmet.StrankaListFormatedWithAdress_1">
      <item>Zvonko Župa, Dr.F.Tuđmana 22, 21231 Klis zastupanog po punomoćniku Joško Biliškov</item>
    </derivirana_varijabla>
  </DomainObject.Predmet.StrankaListFormatedWithAdress>
  <DomainObject.Predmet.StrankaListFormatedWithAdressOIB>
    <izvorni_sadrzaj>
      <item>Zvonko Župa, OIB 18741608221, Dr.F.Tuđmana 22, 21231 Klis zastupanog po punomoćniku Joško Biliškov</item>
    </izvorni_sadrzaj>
    <derivirana_varijabla naziv="DomainObject.Predmet.StrankaListFormatedWithAdressOIB_1">
      <item>Zvonko Župa, OIB 18741608221, Dr.F.Tuđmana 22, 21231 Klis zastupanog po punomoćniku Joško Biliškov</item>
    </derivirana_varijabla>
  </DomainObject.Predmet.StrankaListFormatedWithAdressOIB>
  <DomainObject.Predmet.StrankaListNazivFormated>
    <izvorni_sadrzaj>
      <item>Zvonko Župa</item>
    </izvorni_sadrzaj>
    <derivirana_varijabla naziv="DomainObject.Predmet.StrankaListNazivFormated_1">
      <item>Zvonko Župa</item>
    </derivirana_varijabla>
  </DomainObject.Predmet.StrankaListNazivFormated>
  <DomainObject.Predmet.StrankaListNazivFormatedOIB>
    <izvorni_sadrzaj>
      <item>Zvonko Župa, OIB 18741608221</item>
    </izvorni_sadrzaj>
    <derivirana_varijabla naziv="DomainObject.Predmet.StrankaListNazivFormatedOIB_1">
      <item>Zvonko Župa, OIB 18741608221</item>
    </derivirana_varijabla>
  </DomainObject.Predmet.StrankaListNazivFormatedOIB>
  <DomainObject.Predmet.ProtuStrankaListFormated>
    <izvorni_sadrzaj>
      <item>MITEA GRADNJA d.o.o.</item>
    </izvorni_sadrzaj>
    <derivirana_varijabla naziv="DomainObject.Predmet.ProtuStrankaListFormated_1">
      <item>MITEA GRADNJA d.o.o.</item>
    </derivirana_varijabla>
  </DomainObject.Predmet.ProtuStrankaListFormated>
  <DomainObject.Predmet.ProtuStrankaListFormatedOIB>
    <izvorni_sadrzaj>
      <item>MITEA GRADNJA d.o.o., OIB 12727213434</item>
    </izvorni_sadrzaj>
    <derivirana_varijabla naziv="DomainObject.Predmet.ProtuStrankaListFormatedOIB_1">
      <item>MITEA GRADNJA d.o.o., OIB 12727213434</item>
    </derivirana_varijabla>
  </DomainObject.Predmet.ProtuStrankaListFormatedOIB>
  <DomainObject.Predmet.ProtuStrankaListFormatedWithAdress>
    <izvorni_sadrzaj>
      <item>MITEA GRADNJA d.o.o., Bačun 30, 10000 Zagreb</item>
    </izvorni_sadrzaj>
    <derivirana_varijabla naziv="DomainObject.Predmet.ProtuStrankaListFormatedWithAdress_1">
      <item>MITEA GRADNJA d.o.o., Bačun 30, 10000 Zagreb</item>
    </derivirana_varijabla>
  </DomainObject.Predmet.ProtuStrankaListFormatedWithAdress>
  <DomainObject.Predmet.ProtuStrankaListFormatedWithAdressOIB>
    <izvorni_sadrzaj>
      <item>MITEA GRADNJA d.o.o., OIB 12727213434, Bačun 30, 10000 Zagreb</item>
    </izvorni_sadrzaj>
    <derivirana_varijabla naziv="DomainObject.Predmet.ProtuStrankaListFormatedWithAdressOIB_1">
      <item>MITEA GRADNJA d.o.o., OIB 12727213434, Bačun 30, 10000 Zagreb</item>
    </derivirana_varijabla>
  </DomainObject.Predmet.ProtuStrankaListFormatedWithAdressOIB>
  <DomainObject.Predmet.ProtuStrankaListNazivFormated>
    <izvorni_sadrzaj>
      <item>MITEA GRADNJA d.o.o.</item>
    </izvorni_sadrzaj>
    <derivirana_varijabla naziv="DomainObject.Predmet.ProtuStrankaListNazivFormated_1">
      <item>MITEA GRADNJA d.o.o.</item>
    </derivirana_varijabla>
  </DomainObject.Predmet.ProtuStrankaListNazivFormated>
  <DomainObject.Predmet.ProtuStrankaListNazivFormatedOIB>
    <izvorni_sadrzaj>
      <item>MITEA GRADNJA d.o.o., OIB 12727213434</item>
    </izvorni_sadrzaj>
    <derivirana_varijabla naziv="DomainObject.Predmet.ProtuStrankaListNazivFormatedOIB_1">
      <item>MITEA GRADNJA d.o.o., OIB 12727213434</item>
    </derivirana_varijabla>
  </DomainObject.Predmet.ProtuStrankaListNazivFormatedOIB>
  <DomainObject.Predmet.OstaliListFormated>
    <izvorni_sadrzaj>
      <item>Joško Biliškov punomoćnik sudionika u postupku Zvonko Župa</item>
    </izvorni_sadrzaj>
    <derivirana_varijabla naziv="DomainObject.Predmet.OstaliListFormated_1">
      <item>Joško Biliškov punomoćnik sudionika u postupku Zvonko Župa</item>
    </derivirana_varijabla>
  </DomainObject.Predmet.OstaliListFormated>
  <DomainObject.Predmet.OstaliListFormatedOIB>
    <izvorni_sadrzaj>
      <item>Joško Biliškov punomoćnik sudionika u postupku Zvonko Župa</item>
    </izvorni_sadrzaj>
    <derivirana_varijabla naziv="DomainObject.Predmet.OstaliListFormatedOIB_1">
      <item>Joško Biliškov punomoćnik sudionika u postupku Zvonko Župa</item>
    </derivirana_varijabla>
  </DomainObject.Predmet.OstaliListFormatedOIB>
  <DomainObject.Predmet.OstaliListFormatedWithAdress>
    <izvorni_sadrzaj>
      <item>Joško Biliškov, Petrinjska 48, 10000 Zagreb punomoćnik sudionika u postupku Zvonko Župa</item>
    </izvorni_sadrzaj>
    <derivirana_varijabla naziv="DomainObject.Predmet.OstaliListFormatedWithAdress_1">
      <item>Joško Biliškov, Petrinjska 48, 10000 Zagreb punomoćnik sudionika u postupku Zvonko Župa</item>
    </derivirana_varijabla>
  </DomainObject.Predmet.OstaliListFormatedWithAdress>
  <DomainObject.Predmet.OstaliListFormatedWithAdressOIB>
    <izvorni_sadrzaj>
      <item>Joško Biliškov, Petrinjska 48, 10000 Zagreb punomoćnik sudionika u postupku Zvonko Župa</item>
    </izvorni_sadrzaj>
    <derivirana_varijabla naziv="DomainObject.Predmet.OstaliListFormatedWithAdressOIB_1">
      <item>Joško Biliškov, Petrinjska 48, 10000 Zagreb punomoćnik sudionika u postupku Zvonko Župa</item>
    </derivirana_varijabla>
  </DomainObject.Predmet.OstaliListFormatedWithAdressOIB>
  <DomainObject.Predmet.OstaliListNazivFormated>
    <izvorni_sadrzaj>
      <item>Joško Biliškov</item>
    </izvorni_sadrzaj>
    <derivirana_varijabla naziv="DomainObject.Predmet.OstaliListNazivFormated_1">
      <item>Joško Biliškov</item>
    </derivirana_varijabla>
  </DomainObject.Predmet.OstaliListNazivFormated>
  <DomainObject.Predmet.OstaliListNazivFormatedOIB>
    <izvorni_sadrzaj>
      <item>Joško Biliškov</item>
    </izvorni_sadrzaj>
    <derivirana_varijabla naziv="DomainObject.Predmet.OstaliListNazivFormatedOIB_1">
      <item>Joško Biliškov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Zvonko Župa</izvorni_sadrzaj>
    <derivirana_varijabla naziv="DomainObject.Predmet.StrankaIDrugi_1">Zvonko Župa</derivirana_varijabla>
  </DomainObject.Predmet.StrankaIDrugi>
  <DomainObject.Predmet.ProtustrankaIDrugi>
    <izvorni_sadrzaj>MITEA GRADNJA d.o.o.</izvorni_sadrzaj>
    <derivirana_varijabla naziv="DomainObject.Predmet.ProtustrankaIDrugi_1">MITEA GRADNJA d.o.o.</derivirana_varijabla>
  </DomainObject.Predmet.ProtustrankaIDrugi>
  <DomainObject.Predmet.StrankaIDrugiAdressOIB>
    <izvorni_sadrzaj>Zvonko Župa, OIB 18741608221, Dr.F.Tuđmana 22, 21231 Klis</izvorni_sadrzaj>
    <derivirana_varijabla naziv="DomainObject.Predmet.StrankaIDrugiAdressOIB_1">Zvonko Župa, OIB 18741608221, Dr.F.Tuđmana 22, 21231 Klis</derivirana_varijabla>
  </DomainObject.Predmet.StrankaIDrugiAdressOIB>
  <DomainObject.Predmet.ProtustrankaIDrugiAdressOIB>
    <izvorni_sadrzaj>MITEA GRADNJA d.o.o., OIB 12727213434, Bačun 30, 10000 Zagreb</izvorni_sadrzaj>
    <derivirana_varijabla naziv="DomainObject.Predmet.ProtustrankaIDrugiAdressOIB_1">MITEA GRADNJA d.o.o., OIB 12727213434, Bačun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Župa</item>
      <item>MITEA GRADNJA d.o.o.</item>
      <item>Joško Biliškov</item>
    </izvorni_sadrzaj>
    <derivirana_varijabla naziv="DomainObject.Predmet.SudioniciListNaziv_1">
      <item>Zvonko Župa</item>
      <item>MITEA GRADNJA d.o.o.</item>
      <item>Joško Biliškov</item>
    </derivirana_varijabla>
  </DomainObject.Predmet.SudioniciListNaziv>
  <DomainObject.Predmet.SudioniciListAdressOIB>
    <izvorni_sadrzaj>
      <item>Zvonko Župa, OIB 18741608221, Dr.F.Tuđmana 22,21231 Klis</item>
      <item>MITEA GRADNJA d.o.o., OIB 12727213434, Bačun 30,10000 Zagreb</item>
      <item>Joško Biliškov, Petrinjska 48,10000 Zagreb</item>
    </izvorni_sadrzaj>
    <derivirana_varijabla naziv="DomainObject.Predmet.SudioniciListAdressOIB_1">
      <item>Zvonko Župa, OIB 18741608221, Dr.F.Tuđmana 22,21231 Klis</item>
      <item>MITEA GRADNJA d.o.o., OIB 12727213434, Bačun 30,10000 Zagreb</item>
      <item>Joško Biliškov, Petrinjska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18741608221</item>
      <item>, OIB 12727213434</item>
      <item>, OIB null</item>
    </izvorni_sadrzaj>
    <derivirana_varijabla naziv="DomainObject.Predmet.SudioniciListNazivOIB_1">
      <item>, OIB 18741608221</item>
      <item>, OIB 12727213434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1505</properties:Words>
  <properties:Characters>8486</properties:Characters>
  <properties:Lines>167</properties:Lines>
  <properties:Paragraphs>28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2016-02-29T22:51:00Z</dcterms:created>
  <dc:creator>nmarkovic</dc:creator>
  <cp:lastModifiedBy>Ivana Rogić</cp:lastModifiedBy>
  <cp:lastPrinted>2016-03-07T14:01:00Z</cp:lastPrinted>
  <dcterms:modified xmlns:xsi="http://www.w3.org/2001/XMLSchema-instance" xsi:type="dcterms:W3CDTF">2016-03-07T14:03:00Z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