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1885" w14:paraId="efe188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C25612">
        <w:rPr>
          <w:lang w:val="hr-HR"/>
        </w:rPr>
        <w:t>332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C25612">
        <w:rPr>
          <w:lang w:val="hr-HR"/>
        </w:rPr>
        <w:t>STRMOTA-PROMET društvo s ograničenom odgovornošću za</w:t>
      </w:r>
      <w:r w:rsidR="00916B3A">
        <w:rPr>
          <w:lang w:val="hr-HR"/>
        </w:rPr>
        <w:t xml:space="preserve"> proizvodnju</w:t>
      </w:r>
      <w:r w:rsidR="00C25612">
        <w:rPr>
          <w:lang w:val="hr-HR"/>
        </w:rPr>
        <w:t xml:space="preserve">, </w:t>
      </w:r>
      <w:r w:rsidR="00916B3A">
        <w:rPr>
          <w:lang w:val="hr-HR"/>
        </w:rPr>
        <w:t>trgovinu</w:t>
      </w:r>
      <w:r w:rsidR="00C25612">
        <w:rPr>
          <w:lang w:val="hr-HR"/>
        </w:rPr>
        <w:t xml:space="preserve"> i usluge, Đurđic, Đurđic 156</w:t>
      </w:r>
      <w:r w:rsidR="00916B3A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C25612">
        <w:rPr>
          <w:lang w:val="hr-HR"/>
        </w:rPr>
        <w:t>010027286</w:t>
      </w:r>
      <w:r w:rsidR="003734FC">
        <w:rPr>
          <w:lang w:val="hr-HR"/>
        </w:rPr>
        <w:t xml:space="preserve">, OIB: </w:t>
      </w:r>
      <w:r w:rsidR="00C25612">
        <w:rPr>
          <w:lang w:val="hr-HR"/>
        </w:rPr>
        <w:t>11211907800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C25612">
        <w:rPr>
          <w:lang w:val="hr-HR"/>
        </w:rPr>
        <w:t>332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25612">
        <w:rPr>
          <w:lang w:val="hr-HR"/>
        </w:rPr>
        <w:t>429.901,97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25612">
        <w:rPr>
          <w:lang w:val="hr-HR"/>
        </w:rPr>
        <w:t>Željka Strmota iz Đurđica, Đurđic 156</w:t>
      </w:r>
      <w:r w:rsidR="00916B3A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25612">
        <w:rPr>
          <w:lang w:val="hr-HR"/>
        </w:rPr>
        <w:t>87701870526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25612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C2561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C25612" w:rsidP="000664E3" w:rsidR="00894A7D" w:rsidRPr="000664E3">
      <w:pPr>
        <w:rPr>
          <w:lang w:val="hr-HR"/>
        </w:rPr>
      </w:pPr>
      <w:r>
        <w:rPr>
          <w:lang w:val="hr-HR"/>
        </w:rPr>
        <w:t>Bj.4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F5" w:rsidR="00F802F5">
      <w:r>
        <w:separator/>
      </w:r>
    </w:p>
  </w:endnote>
  <w:endnote w:id="0" w:type="continuationSeparator">
    <w:p w:rsidRDefault="00F802F5" w:rsidR="00F80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F5" w:rsidR="00F802F5">
      <w:r>
        <w:separator/>
      </w:r>
    </w:p>
  </w:footnote>
  <w:footnote w:id="0" w:type="continuationSeparator">
    <w:p w:rsidRDefault="00F802F5" w:rsidR="00F802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2107"/>
    <w:rsid w:val="00606637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25612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802F5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2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2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STRMOTA - PROMET društvo s ograničenom odgovornošću za proizvodnju, trgovinu i usluge, Đurđic</izvorni_sadrzaj>
    <derivirana_varijabla naziv="DomainObject.Predmet.ProtustrankaFormated_1">  STRMOTA - PROMET društvo s ograničenom odgovornošću za proizvodnju, trgovinu i usluge, Đurđic</derivirana_varijabla>
  </DomainObject.Predmet.ProtustrankaFormated>
  <DomainObject.Predmet.ProtustrankaFormatedOIB>
    <izvorni_sadrzaj>  STRMOTA - PROMET društvo s ograničenom odgovornošću za proizvodnju, trgovinu i usluge, Đurđic, OIB 11211907800</izvorni_sadrzaj>
    <derivirana_varijabla naziv="DomainObject.Predmet.ProtustrankaFormatedOIB_1">  STRMOTA - PROMET društvo s ograničenom odgovornošću za proizvodnju, trgovinu i usluge, Đurđic, OIB 11211907800</derivirana_varijabla>
  </DomainObject.Predmet.ProtustrankaFormatedOIB>
  <DomainObject.Predmet.ProtustrankaFormatedWithAdress>
    <izvorni_sadrzaj> STRMOTA - PROMET društvo s ograničenom odgovornošću za proizvodnju, trgovinu i usluge, Đurđic, Đurđic 156, 43231 Đurđic</izvorni_sadrzaj>
    <derivirana_varijabla naziv="DomainObject.Predmet.ProtustrankaFormatedWithAdress_1"> STRMOTA - PROMET društvo s ograničenom odgovornošću za proizvodnju, trgovinu i usluge, Đurđic, Đurđic 156, 43231 Đurđic</derivirana_varijabla>
  </DomainObject.Predmet.ProtustrankaFormatedWithAdress>
  <DomainObject.Predmet.ProtustrankaFormatedWithAdressOIB>
    <izvorni_sadrzaj> STRMOTA - PROMET društvo s ograničenom odgovornošću za proizvodnju, trgovinu i usluge, Đurđic, OIB 11211907800, Đurđic 156, 43231 Đurđic</izvorni_sadrzaj>
    <derivirana_varijabla naziv="DomainObject.Predmet.ProtustrankaFormatedWithAdressOIB_1"> STRMOTA - PROMET društvo s ograničenom odgovornošću za proizvodnju, trgovinu i usluge, Đurđic, OIB 11211907800, Đurđic 156, 43231 Đurđic</derivirana_varijabla>
  </DomainObject.Predmet.ProtustrankaFormatedWithAdressOIB>
  <DomainObject.Predmet.ProtustrankaWithAdress>
    <izvorni_sadrzaj>STRMOTA - PROMET društvo s ograničenom odgovornošću za proizvodnju, trgovinu i usluge, Đurđic Đurđic 156, 43231 Đurđic</izvorni_sadrzaj>
    <derivirana_varijabla naziv="DomainObject.Predmet.ProtustrankaWithAdress_1">STRMOTA - PROMET društvo s ograničenom odgovornošću za proizvodnju, trgovinu i usluge, Đurđic Đurđic 156, 43231 Đurđic</derivirana_varijabla>
  </DomainObject.Predmet.ProtustrankaWithAdress>
  <DomainObject.Predmet.ProtustrankaWithAdressOIB>
    <izvorni_sadrzaj>STRMOTA - PROMET društvo s ograničenom odgovornošću za proizvodnju, trgovinu i usluge, Đurđic, OIB 11211907800, Đurđic 156, 43231 Đurđic</izvorni_sadrzaj>
    <derivirana_varijabla naziv="DomainObject.Predmet.ProtustrankaWithAdressOIB_1">STRMOTA - PROMET društvo s ograničenom odgovornošću za proizvodnju, trgovinu i usluge, Đurđic, OIB 11211907800, Đurđic 156, 43231 Đurđic</derivirana_varijabla>
  </DomainObject.Predmet.ProtustrankaWithAdressOIB>
  <DomainObject.Predmet.ProtustrankaNazivFormated>
    <izvorni_sadrzaj>STRMOTA - PROMET društvo s ograničenom odgovornošću za proizvodnju, trgovinu i usluge, Đurđic</izvorni_sadrzaj>
    <derivirana_varijabla naziv="DomainObject.Predmet.ProtustrankaNazivFormated_1">STRMOTA - PROMET društvo s ograničenom odgovornošću za proizvodnju, trgovinu i usluge, Đurđic</derivirana_varijabla>
  </DomainObject.Predmet.ProtustrankaNazivFormated>
  <DomainObject.Predmet.ProtustrankaNazivFormatedOIB>
    <izvorni_sadrzaj>STRMOTA - PROMET društvo s ograničenom odgovornošću za proizvodnju, trgovinu i usluge, Đurđic, OIB 11211907800</izvorni_sadrzaj>
    <derivirana_varijabla naziv="DomainObject.Predmet.ProtustrankaNazivFormatedOIB_1">STRMOTA - PROMET društvo s ograničenom odgovornošću za proizvodnju, trgovinu i usluge, Đurđic, OIB 11211907800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STRMOTA - PROMET društvo s ograničenom odgovornošću za proizvodnju, trgovinu i usluge, Đurđic</item>
    </izvorni_sadrzaj>
    <derivirana_varijabla naziv="DomainObject.Predmet.ProtuStrankaListFormated_1">
      <item>STRMOTA - PROMET društvo s ograničenom odgovornošću za proizvodnju, trgovinu i usluge, Đurđic</item>
    </derivirana_varijabla>
  </DomainObject.Predmet.ProtuStrankaListFormated>
  <DomainObject.Predmet.ProtuStrankaListFormatedOIB>
    <izvorni_sadrzaj>
      <item>STRMOTA - PROMET društvo s ograničenom odgovornošću za proizvodnju, trgovinu i usluge, Đurđic, OIB 11211907800</item>
    </izvorni_sadrzaj>
    <derivirana_varijabla naziv="DomainObject.Predmet.ProtuStrankaListFormatedOIB_1">
      <item>STRMOTA - PROMET društvo s ograničenom odgovornošću za proizvodnju, trgovinu i usluge, Đurđic, OIB 11211907800</item>
    </derivirana_varijabla>
  </DomainObject.Predmet.ProtuStrankaListFormatedOIB>
  <DomainObject.Predmet.ProtuStrankaListFormatedWithAdress>
    <izvorni_sadrzaj>
      <item>STRMOTA - PROMET društvo s ograničenom odgovornošću za proizvodnju, trgovinu i usluge, Đurđic, Đurđic 156, 43231 Đurđic</item>
    </izvorni_sadrzaj>
    <derivirana_varijabla naziv="DomainObject.Predmet.ProtuStrankaListFormatedWithAdress_1">
      <item>STRMOTA - PROMET društvo s ograničenom odgovornošću za proizvodnju, trgovinu i usluge, Đurđic, Đurđic 156, 43231 Đurđic</item>
    </derivirana_varijabla>
  </DomainObject.Predmet.ProtuStrankaListFormatedWithAdress>
  <DomainObject.Predmet.ProtuStrankaListFormatedWithAdressOIB>
    <izvorni_sadrzaj>
      <item>STRMOTA - PROMET društvo s ograničenom odgovornošću za proizvodnju, trgovinu i usluge, Đurđic, OIB 11211907800, Đurđic 156, 43231 Đurđic</item>
    </izvorni_sadrzaj>
    <derivirana_varijabla naziv="DomainObject.Predmet.ProtuStrankaListFormatedWithAdressOIB_1">
      <item>STRMOTA - PROMET društvo s ograničenom odgovornošću za proizvodnju, trgovinu i usluge, Đurđic, OIB 11211907800, Đurđic 156, 43231 Đurđic</item>
    </derivirana_varijabla>
  </DomainObject.Predmet.ProtuStrankaListFormatedWithAdressOIB>
  <DomainObject.Predmet.ProtuStrankaListNazivFormated>
    <izvorni_sadrzaj>
      <item>STRMOTA - PROMET društvo s ograničenom odgovornošću za proizvodnju, trgovinu i usluge, Đurđic</item>
    </izvorni_sadrzaj>
    <derivirana_varijabla naziv="DomainObject.Predmet.ProtuStrankaListNazivFormated_1">
      <item>STRMOTA - PROMET društvo s ograničenom odgovornošću za proizvodnju, trgovinu i usluge, Đurđic</item>
    </derivirana_varijabla>
  </DomainObject.Predmet.ProtuStrankaListNazivFormated>
  <DomainObject.Predmet.ProtuStrankaListNazivFormatedOIB>
    <izvorni_sadrzaj>
      <item>STRMOTA - PROMET društvo s ograničenom odgovornošću za proizvodnju, trgovinu i usluge, Đurđic, OIB 11211907800</item>
    </izvorni_sadrzaj>
    <derivirana_varijabla naziv="DomainObject.Predmet.ProtuStrankaListNazivFormatedOIB_1">
      <item>STRMOTA - PROMET društvo s ograničenom odgovornošću za proizvodnju, trgovinu i usluge, Đurđic, OIB 11211907800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STRMOTA - PROMET društvo s ograničenom odgovornošću za proizvodnju, trgovinu i usluge, Đurđic</izvorni_sadrzaj>
    <derivirana_varijabla naziv="DomainObject.Predmet.ProtustrankaIDrugi_1">STRMOTA - PROMET društvo s ograničenom odgovornošću za proizvodnju, trgovinu i usluge, Đurđic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STRMOTA - PROMET društvo s ograničenom odgovornošću za proizvodnju, trgovinu i usluge, Đurđic, OIB 11211907800, Đurđic 156, 43231 Đurđic</izvorni_sadrzaj>
    <derivirana_varijabla naziv="DomainObject.Predmet.ProtustrankaIDrugiAdressOIB_1">STRMOTA - PROMET društvo s ograničenom odgovornošću za proizvodnju, trgovinu i usluge, Đurđic, OIB 11211907800, Đurđic 156, 43231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STRMOTA - PROMET društvo s ograničenom odgovornošću za proizvodnju, trgovinu i usluge, Đurđic</item>
    </izvorni_sadrzaj>
    <derivirana_varijabla naziv="DomainObject.Predmet.SudioniciListNaziv_1">
      <item>FINA, RC ZAGREB, Podružnica Bjelovar</item>
      <item>STRMOTA - PROMET društvo s ograničenom odgovornošću za proizvodnju, trgovinu i usluge, Đurđic</item>
    </derivirana_varijabla>
  </DomainObject.Predmet.SudioniciListNaziv>
  <DomainObject.Predmet.SudioniciListAdressOIB>
    <izvorni_sadrzaj>
      <item>FINA, RC ZAGREB, Podružnica Bjelovar, OIB 85821130368, F. Supila 4,43000 Bjelovar</item>
      <item>STRMOTA - PROMET društvo s ograničenom odgovornošću za proizvodnju, trgovinu i usluge, Đurđic, OIB 11211907800, Đurđic 156,43231 Đurđic</item>
    </izvorni_sadrzaj>
    <derivirana_varijabla naziv="DomainObject.Predmet.SudioniciListAdressOIB_1">
      <item>FINA, RC ZAGREB, Podružnica Bjelovar, OIB 85821130368, F. Supila 4,43000 Bjelovar</item>
      <item>STRMOTA - PROMET društvo s ograničenom odgovornošću za proizvodnju, trgovinu i usluge, Đurđic, OIB 11211907800, Đurđic 156,43231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11211907800</item>
    </izvorni_sadrzaj>
    <derivirana_varijabla naziv="DomainObject.Predmet.SudioniciListNazivOIB_1">
      <item>, OIB 85821130368</item>
      <item>, OIB 11211907800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1705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2016-01-04T13:35:00Z</dcterms:created>
  <dc:creator>553y7k3</dc:creator>
  <cp:lastModifiedBy>Željka Vitez</cp:lastModifiedBy>
  <cp:lastPrinted>2016-01-04T13:34:00Z</cp:lastPrinted>
  <dcterms:modified xmlns:xsi="http://www.w3.org/2001/XMLSchema-instance" xsi:type="dcterms:W3CDTF">2016-01-04T13:40:00Z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