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3b35" w14:paraId="4353b35" w:rsidRDefault="00FA0B03" w:rsidP="00910611" w:rsidR="00FA0B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0B03" w:rsidP="00910611" w:rsidR="00FA0B03">
      <w:r>
        <w:rPr>
          <w:rFonts w:eastAsia="MS Mincho"/>
        </w:rPr>
        <w:t xml:space="preserve">   REPUBLIKA HRVATSKA</w:t>
      </w:r>
    </w:p>
    <w:p w:rsidRDefault="00FA0B03" w:rsidP="00910611" w:rsidR="00FA0B03">
      <w:r>
        <w:rPr>
          <w:rFonts w:eastAsia="MS Mincho"/>
        </w:rPr>
        <w:t>TRGOVAČKI SUD U RIJECI</w:t>
      </w:r>
    </w:p>
    <w:p w:rsidRDefault="00FA0B03" w:rsidR="00FA0B0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C02E6E" w:rsidR="0030222D" w:rsidRPr="00253D10">
      <w:pPr>
        <w:jc w:val="both"/>
      </w:pPr>
      <w:r>
        <w:tab/>
      </w:r>
      <w:r w:rsidR="0030222D" w:rsidRPr="00253D10">
        <w:t>Trgovački sud u Rijeci,</w:t>
      </w:r>
      <w:r w:rsidR="00C02E6E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B514D3">
        <w:rPr>
          <w:b/>
        </w:rPr>
        <w:t>BAŠĆANKA d.o.o. Rijeka, Zvonimirova 18, OIB 44649984036</w:t>
      </w:r>
      <w:r w:rsidR="00C02E6E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B514D3">
        <w:t>16</w:t>
      </w:r>
      <w:r w:rsidR="00B3709D">
        <w:t>. prosinca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C02E6E" w:rsidP="00042DC5" w:rsidR="0030222D" w:rsidRPr="00253D10">
      <w:pPr>
        <w:ind w:left="360"/>
        <w:jc w:val="both"/>
      </w:pPr>
      <w:r>
        <w:t>I.</w:t>
      </w:r>
      <w:r w:rsidR="00042DC5">
        <w:t xml:space="preserve"> </w:t>
      </w:r>
      <w:r w:rsidR="00042DC5"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B514D3" w:rsidP="00B3709D" w:rsidR="00B514D3">
      <w:pPr>
        <w:jc w:val="both"/>
        <w:rPr>
          <w:b/>
        </w:rPr>
      </w:pPr>
    </w:p>
    <w:p w:rsidRDefault="00B514D3" w:rsidP="00B3709D" w:rsidR="00B514D3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B514D3" w:rsidP="007279AF" w:rsidR="00B514D3">
      <w:pPr>
        <w:ind w:left="360"/>
        <w:jc w:val="both"/>
      </w:pPr>
      <w:r w:rsidRPr="00B514D3">
        <w:tab/>
      </w:r>
    </w:p>
    <w:p w:rsidRDefault="00B514D3" w:rsidP="007279AF" w:rsidR="00B514D3" w:rsidRPr="00B514D3">
      <w:pPr>
        <w:ind w:left="360"/>
        <w:jc w:val="both"/>
      </w:pPr>
      <w:r>
        <w:tab/>
      </w:r>
      <w:r w:rsidRPr="00B514D3">
        <w:t xml:space="preserve">LEJLA LONČARIĆ, Bribir, Ugrini 31/a, </w:t>
      </w:r>
    </w:p>
    <w:p w:rsidRDefault="00B514D3" w:rsidP="007279AF" w:rsidR="00B3709D" w:rsidRPr="00B514D3">
      <w:pPr>
        <w:ind w:left="360"/>
        <w:jc w:val="both"/>
      </w:pPr>
      <w:r w:rsidRPr="00B514D3">
        <w:tab/>
        <w:t>OIB 31162413550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358.970,55 kn</w:t>
      </w:r>
    </w:p>
    <w:p w:rsidRDefault="00B514D3" w:rsidP="007279AF" w:rsidR="00B514D3">
      <w:pPr>
        <w:ind w:left="360"/>
        <w:jc w:val="both"/>
        <w:rPr>
          <w:b/>
        </w:rPr>
      </w:pPr>
    </w:p>
    <w:p w:rsidRDefault="00B3709D" w:rsidP="00B3709D" w:rsidR="00B3709D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B514D3" w:rsidP="00B514D3" w:rsidR="00B514D3">
      <w:pPr>
        <w:jc w:val="both"/>
      </w:pPr>
      <w:r w:rsidRPr="00B514D3">
        <w:tab/>
      </w:r>
    </w:p>
    <w:p w:rsidRDefault="00B514D3" w:rsidP="00B514D3" w:rsidR="00B514D3">
      <w:pPr>
        <w:jc w:val="both"/>
      </w:pPr>
      <w:r>
        <w:tab/>
      </w:r>
      <w:r w:rsidRPr="00B514D3">
        <w:t xml:space="preserve">REPUBLIKA HRVATSKA </w:t>
      </w:r>
    </w:p>
    <w:p w:rsidRDefault="00B514D3" w:rsidP="00B514D3" w:rsidR="00B514D3" w:rsidRPr="00B514D3">
      <w:pPr>
        <w:jc w:val="both"/>
      </w:pPr>
      <w:r>
        <w:tab/>
      </w:r>
      <w:r w:rsidRPr="00B514D3">
        <w:t>OIB 52634238587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5.056,31 kn</w:t>
      </w:r>
      <w:r>
        <w:tab/>
      </w:r>
      <w:r>
        <w:tab/>
      </w:r>
      <w:r>
        <w:tab/>
      </w:r>
      <w:r>
        <w:tab/>
      </w:r>
    </w:p>
    <w:p w:rsidRDefault="00B514D3" w:rsidP="00B514D3" w:rsidR="00B514D3" w:rsidRPr="00B514D3">
      <w:pPr>
        <w:jc w:val="both"/>
      </w:pPr>
      <w:r w:rsidRPr="00B514D3">
        <w:tab/>
        <w:t xml:space="preserve">GRAD RIJEKA, Rijeka, Korzo 16, </w:t>
      </w:r>
    </w:p>
    <w:p w:rsidRDefault="00B514D3" w:rsidP="00B514D3" w:rsidR="00B514D3" w:rsidRPr="00B514D3">
      <w:pPr>
        <w:jc w:val="both"/>
      </w:pPr>
      <w:r w:rsidRPr="00B514D3">
        <w:tab/>
        <w:t>OIB 54382731928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10.800,00 kn</w:t>
      </w:r>
    </w:p>
    <w:p w:rsidRDefault="00B514D3" w:rsidP="00B514D3" w:rsidR="00B514D3" w:rsidRPr="00B514D3">
      <w:pPr>
        <w:jc w:val="both"/>
      </w:pPr>
    </w:p>
    <w:p w:rsidRDefault="00B514D3" w:rsidP="00B514D3" w:rsidR="00B514D3" w:rsidRPr="00B514D3">
      <w:pPr>
        <w:jc w:val="both"/>
      </w:pPr>
      <w:r>
        <w:tab/>
      </w:r>
      <w:r w:rsidRPr="00B514D3">
        <w:t xml:space="preserve">DAAF d.o.o. Skrad, </w:t>
      </w:r>
    </w:p>
    <w:p w:rsidRDefault="00B514D3" w:rsidP="00B514D3" w:rsidR="00B514D3">
      <w:pPr>
        <w:ind w:left="709"/>
        <w:jc w:val="both"/>
      </w:pPr>
      <w:r w:rsidRPr="00B514D3">
        <w:t>Divjake 20, OIB 08994759104</w:t>
      </w:r>
      <w:r>
        <w:tab/>
      </w:r>
      <w:r>
        <w:tab/>
      </w:r>
      <w:r>
        <w:tab/>
      </w:r>
      <w:r>
        <w:tab/>
        <w:t xml:space="preserve">         1.010.278,75 kn</w:t>
      </w:r>
      <w:r>
        <w:tab/>
      </w:r>
    </w:p>
    <w:p w:rsidRDefault="00B514D3" w:rsidP="00B514D3" w:rsidR="00B514D3" w:rsidRPr="00B514D3">
      <w:pPr>
        <w:ind w:left="709"/>
        <w:jc w:val="both"/>
      </w:pPr>
    </w:p>
    <w:p w:rsidRDefault="00B514D3" w:rsidP="00B514D3" w:rsidR="00B514D3">
      <w:pPr>
        <w:ind w:left="709"/>
        <w:jc w:val="both"/>
      </w:pPr>
      <w:r w:rsidRPr="00B514D3">
        <w:t xml:space="preserve">B2 KAPITAL d.o.o. ZAGREB, Radnička cesta 41, </w:t>
      </w:r>
    </w:p>
    <w:p w:rsidRDefault="00B514D3" w:rsidP="00B514D3" w:rsidR="00B514D3" w:rsidRPr="00B514D3">
      <w:pPr>
        <w:ind w:left="709"/>
        <w:jc w:val="both"/>
      </w:pPr>
      <w:r w:rsidRPr="00B514D3">
        <w:t>OIB 57509775367</w:t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  <w:t xml:space="preserve">       16.800.000,00 kn</w:t>
      </w:r>
    </w:p>
    <w:p w:rsidRDefault="00B514D3" w:rsidP="00B514D3" w:rsidR="00B514D3" w:rsidRPr="00B514D3">
      <w:pPr>
        <w:ind w:left="709"/>
        <w:jc w:val="both"/>
      </w:pPr>
    </w:p>
    <w:p w:rsidRDefault="00B514D3" w:rsidP="00B514D3" w:rsidR="00B514D3">
      <w:pPr>
        <w:ind w:left="709"/>
        <w:jc w:val="both"/>
      </w:pPr>
      <w:r w:rsidRPr="00B514D3">
        <w:t xml:space="preserve">EUROHERC OSIGURANJE d.d. Zagreb, </w:t>
      </w:r>
    </w:p>
    <w:p w:rsidRDefault="00B514D3" w:rsidP="00B514D3" w:rsidR="00B514D3">
      <w:pPr>
        <w:ind w:left="709"/>
        <w:jc w:val="both"/>
      </w:pPr>
      <w:r w:rsidRPr="00B514D3">
        <w:t>Ulica grada Vukovara 282, OIB 22694857747</w:t>
      </w:r>
      <w:r>
        <w:tab/>
      </w:r>
      <w:r>
        <w:tab/>
        <w:t xml:space="preserve">  </w:t>
      </w:r>
      <w:r>
        <w:tab/>
        <w:t xml:space="preserve">    8.054,00 kn </w:t>
      </w:r>
    </w:p>
    <w:p w:rsidRDefault="00B514D3" w:rsidP="00B514D3" w:rsidR="00B514D3" w:rsidRPr="00B514D3">
      <w:pPr>
        <w:ind w:left="709"/>
        <w:jc w:val="both"/>
      </w:pPr>
      <w:r>
        <w:t xml:space="preserve"> </w:t>
      </w:r>
    </w:p>
    <w:p w:rsidRDefault="00C02E6E" w:rsidP="00C02E6E" w:rsidR="00C02E6E" w:rsidRPr="00C02E6E">
      <w:pPr>
        <w:jc w:val="both"/>
        <w:rPr>
          <w:sz w:val="28"/>
        </w:rPr>
      </w:pPr>
      <w:r>
        <w:t>II.</w:t>
      </w:r>
      <w:r>
        <w:tab/>
      </w:r>
      <w:r w:rsidRPr="00C02E6E">
        <w:t>Osporen</w:t>
      </w:r>
      <w:r w:rsidR="00B514D3">
        <w:t>e su</w:t>
      </w:r>
      <w:r w:rsidRPr="00C02E6E">
        <w:t xml:space="preserve"> tražbin</w:t>
      </w:r>
      <w:r w:rsidR="00B514D3">
        <w:t>e</w:t>
      </w:r>
      <w:r w:rsidRPr="00C02E6E">
        <w:t xml:space="preserve"> stečajnih vjerovnika</w:t>
      </w:r>
    </w:p>
    <w:p w:rsidRDefault="00C02E6E" w:rsidP="00C02E6E" w:rsidR="00C02E6E" w:rsidRPr="00C02E6E">
      <w:pPr>
        <w:jc w:val="both"/>
      </w:pPr>
    </w:p>
    <w:p w:rsidRDefault="00C02E6E" w:rsidP="00C02E6E" w:rsidR="00C02E6E" w:rsidRPr="00C02E6E">
      <w:pPr>
        <w:jc w:val="both"/>
        <w:rPr>
          <w:b/>
        </w:rPr>
      </w:pPr>
      <w:r w:rsidRPr="00C02E6E">
        <w:rPr>
          <w:b/>
        </w:rPr>
        <w:t xml:space="preserve">       </w:t>
      </w:r>
      <w:r w:rsidRPr="00C02E6E">
        <w:rPr>
          <w:b/>
        </w:rPr>
        <w:tab/>
        <w:t>drugi viši isplatni red</w:t>
      </w:r>
    </w:p>
    <w:p w:rsidRDefault="00C02E6E" w:rsidP="00C02E6E" w:rsidR="00C02E6E">
      <w:pPr>
        <w:jc w:val="both"/>
      </w:pPr>
    </w:p>
    <w:p w:rsidRDefault="00B514D3" w:rsidP="00B514D3" w:rsidR="00B514D3" w:rsidRPr="00B514D3">
      <w:pPr>
        <w:jc w:val="both"/>
      </w:pPr>
      <w:r>
        <w:tab/>
      </w:r>
      <w:r w:rsidRPr="00B514D3">
        <w:t xml:space="preserve">GRAD RIJEKA, Rijeka, Korzo 16, </w:t>
      </w:r>
    </w:p>
    <w:p w:rsidRDefault="00B514D3" w:rsidP="00B514D3" w:rsidR="00B514D3" w:rsidRPr="00B514D3">
      <w:pPr>
        <w:jc w:val="both"/>
      </w:pPr>
      <w:r w:rsidRPr="00B514D3">
        <w:tab/>
        <w:t>OIB 54382731928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6.1</w:t>
      </w:r>
      <w:r w:rsidR="009B7266">
        <w:t>7</w:t>
      </w:r>
      <w:r>
        <w:t>8,45 kn</w:t>
      </w:r>
    </w:p>
    <w:p w:rsidRDefault="00B514D3" w:rsidP="00B514D3" w:rsidR="00B514D3" w:rsidRPr="00B514D3">
      <w:pPr>
        <w:jc w:val="both"/>
      </w:pPr>
    </w:p>
    <w:p w:rsidRDefault="00B514D3" w:rsidP="00B514D3" w:rsidR="00B514D3" w:rsidRPr="00B514D3">
      <w:pPr>
        <w:jc w:val="both"/>
      </w:pPr>
      <w:r>
        <w:tab/>
      </w:r>
      <w:r w:rsidRPr="00B514D3">
        <w:t xml:space="preserve">DAAF d.o.o. Skrad, </w:t>
      </w:r>
    </w:p>
    <w:p w:rsidRDefault="00B514D3" w:rsidP="00B514D3" w:rsidR="00B514D3">
      <w:pPr>
        <w:ind w:left="709"/>
        <w:jc w:val="both"/>
      </w:pPr>
      <w:r w:rsidRPr="00B514D3">
        <w:t>Divjake 20, OIB 08994759104</w:t>
      </w:r>
      <w:r>
        <w:tab/>
      </w:r>
      <w:r>
        <w:tab/>
      </w:r>
      <w:r>
        <w:tab/>
      </w:r>
      <w:r>
        <w:tab/>
        <w:t xml:space="preserve">         1.312.668,13 kn</w:t>
      </w:r>
    </w:p>
    <w:p w:rsidRDefault="00B514D3" w:rsidP="00B514D3" w:rsidR="00B514D3">
      <w:pPr>
        <w:ind w:left="709"/>
        <w:jc w:val="both"/>
      </w:pPr>
      <w:r w:rsidRPr="00B514D3">
        <w:lastRenderedPageBreak/>
        <w:t xml:space="preserve">B2 KAPITAL d.o.o. ZAGREB, Radnička cesta 41, </w:t>
      </w:r>
    </w:p>
    <w:p w:rsidRDefault="00B514D3" w:rsidP="00B514D3" w:rsidR="00B514D3">
      <w:pPr>
        <w:ind w:left="709"/>
        <w:jc w:val="both"/>
      </w:pPr>
      <w:r w:rsidRPr="00B514D3">
        <w:t>OIB 57509775367</w:t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  <w:t xml:space="preserve">       28.672.859,48 kn</w:t>
      </w:r>
    </w:p>
    <w:p w:rsidRDefault="00B514D3" w:rsidP="00B514D3" w:rsidR="00B514D3" w:rsidRPr="00B514D3">
      <w:pPr>
        <w:ind w:left="709"/>
        <w:jc w:val="both"/>
      </w:pPr>
    </w:p>
    <w:p w:rsidRDefault="00B514D3" w:rsidP="00B514D3" w:rsidR="00B514D3">
      <w:pPr>
        <w:ind w:left="709"/>
        <w:jc w:val="both"/>
      </w:pPr>
      <w:r w:rsidRPr="00B514D3">
        <w:t xml:space="preserve">MIRSAD OMEROVIĆ, Rijeka, Zvonimira 18, </w:t>
      </w:r>
    </w:p>
    <w:p w:rsidRDefault="00B514D3" w:rsidP="00B514D3" w:rsidR="00B514D3">
      <w:pPr>
        <w:ind w:left="709"/>
        <w:jc w:val="both"/>
      </w:pPr>
      <w:r w:rsidRPr="00B514D3">
        <w:t>OIB 83759995387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5.022.273,24 kn</w:t>
      </w:r>
    </w:p>
    <w:p w:rsidRDefault="00B514D3" w:rsidP="00B514D3" w:rsidR="00B514D3">
      <w:pPr>
        <w:ind w:left="709"/>
        <w:jc w:val="both"/>
      </w:pPr>
      <w:r>
        <w:tab/>
      </w:r>
    </w:p>
    <w:p w:rsidRDefault="00B514D3" w:rsidP="00B514D3" w:rsidR="00B514D3">
      <w:pPr>
        <w:ind w:left="709"/>
        <w:jc w:val="both"/>
      </w:pPr>
      <w:r w:rsidRPr="00B514D3">
        <w:t xml:space="preserve">SAMIR OMEROVIĆ, Rijeka, Zvonimira 18, </w:t>
      </w:r>
    </w:p>
    <w:p w:rsidRDefault="00B514D3" w:rsidP="00B514D3" w:rsidR="00B514D3">
      <w:pPr>
        <w:ind w:left="709"/>
        <w:jc w:val="both"/>
      </w:pPr>
      <w:r w:rsidRPr="00B514D3">
        <w:t>OIB 07738986394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57.513.187,93 kn</w:t>
      </w:r>
      <w:r>
        <w:tab/>
      </w:r>
    </w:p>
    <w:p w:rsidRDefault="00B514D3" w:rsidP="00B514D3" w:rsidR="00B514D3" w:rsidRPr="00B514D3">
      <w:pPr>
        <w:ind w:left="709"/>
        <w:jc w:val="both"/>
      </w:pPr>
    </w:p>
    <w:p w:rsidRDefault="00B514D3" w:rsidP="00B514D3" w:rsidR="00B514D3">
      <w:pPr>
        <w:ind w:left="709"/>
        <w:jc w:val="both"/>
      </w:pPr>
      <w:r w:rsidRPr="00B514D3">
        <w:t xml:space="preserve">ADRIA ARX d.o.o. Rijeka, Zvonimirova 18, </w:t>
      </w:r>
    </w:p>
    <w:p w:rsidRDefault="00B514D3" w:rsidP="00B514D3" w:rsidR="00B514D3">
      <w:pPr>
        <w:ind w:left="709"/>
        <w:jc w:val="both"/>
      </w:pPr>
      <w:r w:rsidRPr="00B514D3">
        <w:t>OIB 44308591845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66.798.170,44 kn</w:t>
      </w:r>
      <w:r>
        <w:tab/>
      </w:r>
    </w:p>
    <w:p w:rsidRDefault="00B514D3" w:rsidP="00B514D3" w:rsidR="00B514D3" w:rsidRPr="00B514D3">
      <w:pPr>
        <w:ind w:left="709"/>
        <w:jc w:val="both"/>
      </w:pPr>
    </w:p>
    <w:p w:rsidRDefault="00B514D3" w:rsidP="00B514D3" w:rsidR="00B514D3">
      <w:pPr>
        <w:ind w:left="709"/>
        <w:jc w:val="both"/>
      </w:pPr>
      <w:r w:rsidRPr="00B514D3">
        <w:t xml:space="preserve">MIRSAD OMEROVIĆ, OIB 83759995387, </w:t>
      </w:r>
    </w:p>
    <w:p w:rsidRDefault="00B514D3" w:rsidP="00B514D3" w:rsidR="00B514D3">
      <w:pPr>
        <w:ind w:left="709"/>
        <w:jc w:val="both"/>
      </w:pPr>
      <w:r w:rsidRPr="00B514D3">
        <w:t xml:space="preserve">SAMIR OMEROVIĆ, OIB 07738986394 i </w:t>
      </w:r>
    </w:p>
    <w:p w:rsidRDefault="00B514D3" w:rsidP="00B514D3" w:rsidR="00B514D3">
      <w:pPr>
        <w:ind w:left="709"/>
        <w:jc w:val="both"/>
      </w:pPr>
      <w:r w:rsidRPr="00B514D3">
        <w:t xml:space="preserve">ADRIA ARX d.o.o. Rijeka, Zvonimirova 18, </w:t>
      </w:r>
    </w:p>
    <w:p w:rsidRDefault="00B514D3" w:rsidP="00B514D3" w:rsidR="00B514D3">
      <w:pPr>
        <w:ind w:left="709"/>
        <w:jc w:val="both"/>
      </w:pPr>
      <w:r w:rsidRPr="00B514D3">
        <w:t>OIB 44308591845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53.743.028,28 kn</w:t>
      </w:r>
    </w:p>
    <w:p w:rsidRDefault="00B514D3" w:rsidP="00B514D3" w:rsidR="00B514D3" w:rsidRPr="00B514D3">
      <w:pPr>
        <w:ind w:left="709"/>
        <w:jc w:val="both"/>
      </w:pPr>
      <w:r>
        <w:t xml:space="preserve"> </w:t>
      </w:r>
    </w:p>
    <w:p w:rsidRDefault="00B514D3" w:rsidP="00B514D3" w:rsidR="00B514D3">
      <w:pPr>
        <w:ind w:left="709"/>
        <w:jc w:val="both"/>
      </w:pPr>
      <w:r w:rsidRPr="00B514D3">
        <w:t xml:space="preserve">KD VODOVOD I KANALIZACIJA d.o.o. Rijeka, Dolac 14, </w:t>
      </w:r>
    </w:p>
    <w:p w:rsidRDefault="00B514D3" w:rsidP="00B514D3" w:rsidR="00B514D3" w:rsidRPr="00B514D3">
      <w:pPr>
        <w:ind w:left="709"/>
        <w:jc w:val="both"/>
      </w:pPr>
      <w:r w:rsidRPr="00B514D3">
        <w:t>OIB 80805858278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22.872,33 kn</w:t>
      </w:r>
    </w:p>
    <w:p w:rsidRDefault="00B514D3" w:rsidP="00E1751E" w:rsidR="00B3709D">
      <w:pPr>
        <w:jc w:val="center"/>
        <w:rPr>
          <w:b/>
        </w:rPr>
      </w:pPr>
      <w:r>
        <w:t xml:space="preserve"> </w:t>
      </w:r>
    </w:p>
    <w:p w:rsidRDefault="00C02E6E" w:rsidP="00C02E6E" w:rsidR="00C02E6E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 w:rsidR="00D12382">
        <w:rPr>
          <w:lang w:eastAsia="en-US"/>
        </w:rPr>
        <w:t xml:space="preserve">vjerovnik </w:t>
      </w:r>
      <w:r w:rsidR="00D12382" w:rsidRPr="00B514D3">
        <w:t>ADRIA ARX d.o.o. Rijeka, Zvonimirova 18</w:t>
      </w:r>
      <w:r w:rsidR="00D12382">
        <w:rPr>
          <w:lang w:eastAsia="en-US"/>
        </w:rPr>
        <w:t xml:space="preserve"> </w:t>
      </w:r>
      <w:r w:rsidRPr="00764818">
        <w:rPr>
          <w:lang w:eastAsia="en-US"/>
        </w:rPr>
        <w:t>osporio je tražbinu  stečajn</w:t>
      </w:r>
      <w:r w:rsidR="00D12382">
        <w:rPr>
          <w:lang w:eastAsia="en-US"/>
        </w:rPr>
        <w:t>og</w:t>
      </w:r>
      <w:r>
        <w:rPr>
          <w:lang w:eastAsia="en-US"/>
        </w:rPr>
        <w:t xml:space="preserve">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</w:t>
      </w:r>
      <w:r w:rsidR="00D12382">
        <w:rPr>
          <w:lang w:eastAsia="en-US"/>
        </w:rPr>
        <w:t xml:space="preserve">drugog višeg isplatnog reda </w:t>
      </w:r>
      <w:r w:rsidR="00D12382" w:rsidRPr="00B514D3">
        <w:t>GRAD RIJEKA, Rijeka, Korzo 16</w:t>
      </w:r>
      <w:r w:rsidR="00D12382">
        <w:t xml:space="preserve"> </w:t>
      </w:r>
      <w:r w:rsidRPr="00764818">
        <w:rPr>
          <w:lang w:eastAsia="en-US"/>
        </w:rPr>
        <w:t xml:space="preserve">u iznosu od </w:t>
      </w:r>
      <w:r w:rsidR="00D12382">
        <w:rPr>
          <w:lang w:eastAsia="en-US"/>
        </w:rPr>
        <w:t>6.178,45</w:t>
      </w:r>
      <w:r>
        <w:rPr>
          <w:lang w:eastAsia="en-US"/>
        </w:rPr>
        <w:t xml:space="preserve"> </w:t>
      </w:r>
      <w:r w:rsidRPr="00764818">
        <w:rPr>
          <w:lang w:eastAsia="en-US"/>
        </w:rPr>
        <w:t>kn.</w:t>
      </w:r>
    </w:p>
    <w:p w:rsidRDefault="00C02E6E" w:rsidP="00C02E6E" w:rsidR="00C02E6E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 w:rsidR="00D12382">
        <w:rPr>
          <w:lang w:eastAsia="en-US"/>
        </w:rPr>
        <w:t>k</w:t>
      </w:r>
      <w:r w:rsidRPr="00C02E6E">
        <w:t xml:space="preserve"> </w:t>
      </w:r>
      <w:r w:rsidR="00D12382">
        <w:t xml:space="preserve"> drugog višeg isplatnog reda </w:t>
      </w:r>
      <w:r w:rsidR="00D12382" w:rsidRPr="00B514D3">
        <w:t>GRAD RIJEKA, Rijeka, Korzo 16</w:t>
      </w:r>
      <w:r w:rsidR="00D12382">
        <w:t>,</w:t>
      </w:r>
      <w:r w:rsidR="00D12382">
        <w:rPr>
          <w:lang w:eastAsia="en-US"/>
        </w:rPr>
        <w:t xml:space="preserve"> </w:t>
      </w:r>
      <w:r w:rsidR="00D12382" w:rsidRPr="00B514D3">
        <w:t>OIB 54382731928</w:t>
      </w:r>
      <w:r w:rsidR="00D12382">
        <w:t xml:space="preserve"> </w:t>
      </w:r>
      <w:r w:rsidRPr="00764818">
        <w:rPr>
          <w:lang w:eastAsia="en-US"/>
        </w:rPr>
        <w:t>upućuj</w:t>
      </w:r>
      <w:r>
        <w:rPr>
          <w:lang w:eastAsia="en-US"/>
        </w:rPr>
        <w:t>u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>parnic</w:t>
      </w:r>
      <w:r w:rsidR="00D12382">
        <w:rPr>
          <w:lang w:eastAsia="en-US"/>
        </w:rPr>
        <w:t>u</w:t>
      </w:r>
      <w:r>
        <w:rPr>
          <w:lang w:eastAsia="en-US"/>
        </w:rPr>
        <w:t xml:space="preserve"> protiv stečajnog </w:t>
      </w:r>
      <w:r w:rsidR="00D12382">
        <w:rPr>
          <w:lang w:eastAsia="en-US"/>
        </w:rPr>
        <w:t xml:space="preserve">dužnika </w:t>
      </w:r>
      <w:r>
        <w:rPr>
          <w:lang w:eastAsia="en-US"/>
        </w:rPr>
        <w:t xml:space="preserve">radi utvrđivanja osporene tražbine u iznosu od </w:t>
      </w:r>
      <w:r w:rsidR="00D12382">
        <w:rPr>
          <w:lang w:eastAsia="en-US"/>
        </w:rPr>
        <w:t>6.178,45</w:t>
      </w:r>
      <w:r>
        <w:rPr>
          <w:lang w:eastAsia="en-US"/>
        </w:rPr>
        <w:t xml:space="preserve"> kn, u roku osam dana od dana pravomoćnosti rješenja o upućivanju u parnicu, </w:t>
      </w:r>
      <w:r w:rsidR="00D12382">
        <w:rPr>
          <w:lang w:eastAsia="en-US"/>
        </w:rPr>
        <w:t xml:space="preserve">odnosno primitka drugostupanjske odluke, </w:t>
      </w:r>
      <w:r>
        <w:rPr>
          <w:lang w:eastAsia="en-US"/>
        </w:rPr>
        <w:t xml:space="preserve">inače će se smatrati da je odustao od prava na vođenje parnice. </w:t>
      </w:r>
    </w:p>
    <w:p w:rsidRDefault="00D12382" w:rsidP="00C02E6E" w:rsidR="00C02E6E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 stečajni vjerovnik</w:t>
      </w:r>
      <w:r>
        <w:rPr>
          <w:b/>
        </w:rPr>
        <w:t xml:space="preserve"> </w:t>
      </w:r>
      <w:r w:rsidRPr="00B514D3">
        <w:t>ADRIA ARX d.o.o. Rijeka, Zvonimirova 18</w:t>
      </w:r>
      <w:r>
        <w:rPr>
          <w:lang w:eastAsia="en-US"/>
        </w:rPr>
        <w:t xml:space="preserve"> nastupa u ime i za račun stečajnog dužnika. </w:t>
      </w:r>
    </w:p>
    <w:p w:rsidRDefault="00D12382" w:rsidP="00C02E6E" w:rsidR="00D12382">
      <w:pPr>
        <w:jc w:val="both"/>
        <w:rPr>
          <w:lang w:eastAsia="en-US"/>
        </w:rPr>
      </w:pPr>
    </w:p>
    <w:p w:rsidRDefault="00D12382" w:rsidP="00D12382" w:rsidR="00D12382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vjerovnici </w:t>
      </w:r>
      <w:r w:rsidRPr="00B514D3">
        <w:t>MIRSAD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</w:t>
      </w:r>
      <w:r w:rsidRPr="00764818">
        <w:rPr>
          <w:lang w:eastAsia="en-US"/>
        </w:rPr>
        <w:t>ospori</w:t>
      </w:r>
      <w:r>
        <w:rPr>
          <w:lang w:eastAsia="en-US"/>
        </w:rPr>
        <w:t>li su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>
        <w:t xml:space="preserve">DAAF d.o.o. Skrad, Divjake 20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1.312.668,13 </w:t>
      </w:r>
      <w:r w:rsidRPr="00764818">
        <w:rPr>
          <w:lang w:eastAsia="en-US"/>
        </w:rPr>
        <w:t>kn.</w:t>
      </w:r>
    </w:p>
    <w:p w:rsidRDefault="00D12382" w:rsidP="00C02E6E" w:rsidR="00D12382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 xml:space="preserve">drugog višeg isplatnog reda DAAF d.o.o. Skrad, Divjake 20, OIB </w:t>
      </w:r>
      <w:r w:rsidRPr="00B514D3">
        <w:t>08994759104</w:t>
      </w:r>
      <w:r>
        <w:t xml:space="preserve"> </w:t>
      </w:r>
      <w:r w:rsidRPr="00764818">
        <w:rPr>
          <w:lang w:eastAsia="en-US"/>
        </w:rPr>
        <w:t>upućuj</w:t>
      </w:r>
      <w:r w:rsidR="009B7266"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1.312.668,13 kn, u roku osam dana od dana pravomoćnosti rješenja o upućivanju u parnicu, odnosno primitka drugostupanjske odluke, inače će se smatrati da je odustao od prava na vođenje parnice. </w:t>
      </w:r>
    </w:p>
    <w:p w:rsidRDefault="00D12382" w:rsidP="00C02E6E" w:rsidR="00D12382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</w:t>
      </w:r>
      <w:r>
        <w:t>i</w:t>
      </w:r>
      <w:r w:rsidRPr="00D12382">
        <w:t xml:space="preserve"> stečajni vjerovni</w:t>
      </w:r>
      <w:r>
        <w:t xml:space="preserve">ci </w:t>
      </w:r>
      <w:r w:rsidRPr="00B514D3">
        <w:t>MIRSAD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nastupaju u ime i za račun stečajnog dužnika. </w:t>
      </w:r>
    </w:p>
    <w:p w:rsidRDefault="00D12382" w:rsidP="00C02E6E" w:rsidR="00D12382">
      <w:pPr>
        <w:jc w:val="both"/>
        <w:rPr>
          <w:b/>
        </w:rPr>
      </w:pPr>
    </w:p>
    <w:p w:rsidRDefault="00D12382" w:rsidP="00D12382" w:rsidR="00D12382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vjerovnici </w:t>
      </w:r>
      <w:r w:rsidRPr="00B514D3">
        <w:t>MIRSAD OMEROVIĆ, Rijeka, Zvonimira 18</w:t>
      </w:r>
      <w:r>
        <w:t xml:space="preserve">, SAMIR OMEROVIĆ, Rijeka, Zvonimirova 18 i </w:t>
      </w:r>
      <w:r w:rsidRPr="00B514D3">
        <w:t>ADRIA ARX d.o.o. Rijeka, Zvonimirova 18</w:t>
      </w:r>
      <w:r>
        <w:rPr>
          <w:lang w:eastAsia="en-US"/>
        </w:rPr>
        <w:t xml:space="preserve"> </w:t>
      </w:r>
      <w:r w:rsidRPr="00764818">
        <w:rPr>
          <w:lang w:eastAsia="en-US"/>
        </w:rPr>
        <w:t>ospori</w:t>
      </w:r>
      <w:r>
        <w:rPr>
          <w:lang w:eastAsia="en-US"/>
        </w:rPr>
        <w:t>li su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 w:rsidRPr="00B514D3">
        <w:t>B2 KAPITAL d.o.o. ZAGREB, Radnička cesta 41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28.672.859,48 </w:t>
      </w:r>
      <w:r w:rsidRPr="00764818">
        <w:rPr>
          <w:lang w:eastAsia="en-US"/>
        </w:rPr>
        <w:t>kn.</w:t>
      </w:r>
    </w:p>
    <w:p w:rsidRDefault="00D12382" w:rsidP="00C02E6E" w:rsidR="00D12382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 xml:space="preserve">drugog višeg isplatnog reda </w:t>
      </w:r>
      <w:r w:rsidRPr="00B514D3">
        <w:t>B2 KAPITAL d.o.o. ZAGREB, Radnička cesta 41</w:t>
      </w:r>
      <w:r>
        <w:t xml:space="preserve">, OIB </w:t>
      </w:r>
      <w:r w:rsidRPr="00B514D3">
        <w:t>57509775367</w:t>
      </w:r>
      <w:r>
        <w:t xml:space="preserve"> </w:t>
      </w:r>
      <w:r w:rsidRPr="00764818">
        <w:rPr>
          <w:lang w:eastAsia="en-US"/>
        </w:rPr>
        <w:t>upućuj</w:t>
      </w:r>
      <w:r w:rsidR="009B7266"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28.672.859,48 kn, u roku osam dana od dana </w:t>
      </w:r>
      <w:r>
        <w:rPr>
          <w:lang w:eastAsia="en-US"/>
        </w:rPr>
        <w:lastRenderedPageBreak/>
        <w:t xml:space="preserve">pravomoćnosti rješenja o upućivanju u parnicu, odnosno primitka drugostupanjske odluke, inače će se smatrati da je odustao od prava na vođenje parnice. </w:t>
      </w:r>
    </w:p>
    <w:p w:rsidRDefault="00D12382" w:rsidP="00C02E6E" w:rsidR="00D12382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</w:t>
      </w:r>
      <w:r>
        <w:t>i</w:t>
      </w:r>
      <w:r w:rsidRPr="00D12382">
        <w:t xml:space="preserve"> stečajni vjerovni</w:t>
      </w:r>
      <w:r>
        <w:t xml:space="preserve">ci </w:t>
      </w:r>
      <w:r w:rsidRPr="00B514D3">
        <w:t>MIRSAD OMEROVIĆ, Rijeka, Zvonimira 18</w:t>
      </w:r>
      <w:r>
        <w:t>, SAMIR</w:t>
      </w:r>
      <w:r w:rsidRPr="00B514D3">
        <w:t xml:space="preserve">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nastupaju u ime i za račun stečajnog dužnika. </w:t>
      </w:r>
    </w:p>
    <w:p w:rsidRDefault="00D12382" w:rsidP="00C02E6E" w:rsidR="00D12382">
      <w:pPr>
        <w:jc w:val="both"/>
        <w:rPr>
          <w:b/>
        </w:rPr>
      </w:pPr>
    </w:p>
    <w:p w:rsidRDefault="00D12382" w:rsidP="00D12382" w:rsidR="00D12382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 w:rsidRPr="00B514D3">
        <w:t>MIRSAD</w:t>
      </w:r>
      <w:r>
        <w:t>A</w:t>
      </w:r>
      <w:r w:rsidRPr="00B514D3">
        <w:t xml:space="preserve"> OMEROVIĆ, Rijeka, Zvonimira 18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5.022.273,24 </w:t>
      </w:r>
      <w:r w:rsidRPr="00764818">
        <w:rPr>
          <w:lang w:eastAsia="en-US"/>
        </w:rPr>
        <w:t>kn.</w:t>
      </w:r>
    </w:p>
    <w:p w:rsidRDefault="00D12382" w:rsidP="00C02E6E" w:rsidR="00D12382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 xml:space="preserve">drugog višeg isplatnog reda </w:t>
      </w:r>
      <w:r w:rsidRPr="00B514D3">
        <w:t>MIRSAD OMEROVIĆ, Rijeka, Zvonimira 18</w:t>
      </w:r>
      <w:r>
        <w:t xml:space="preserve">, OIB </w:t>
      </w:r>
      <w:r w:rsidRPr="00B514D3">
        <w:t>83759995387</w:t>
      </w:r>
      <w:r>
        <w:t xml:space="preserve"> </w:t>
      </w:r>
      <w:r w:rsidRPr="00764818">
        <w:rPr>
          <w:lang w:eastAsia="en-US"/>
        </w:rPr>
        <w:t>upućuj</w:t>
      </w:r>
      <w:r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5.022.273,24 kn, u roku osam dana od dana pravomoćnosti rješenja o upućivanju u parnicu, odnosno primitka drugostupanjske odluke, inače će se smatrati da je odustao od prava na vođenje parnice. </w:t>
      </w:r>
    </w:p>
    <w:p w:rsidRDefault="00D12382" w:rsidP="00C02E6E" w:rsidR="00D12382">
      <w:pPr>
        <w:jc w:val="both"/>
        <w:rPr>
          <w:lang w:eastAsia="en-US"/>
        </w:rPr>
      </w:pPr>
      <w:r>
        <w:rPr>
          <w:b/>
        </w:rPr>
        <w:t xml:space="preserve"> </w:t>
      </w:r>
    </w:p>
    <w:p w:rsidRDefault="00D12382" w:rsidP="00D12382" w:rsidR="00D12382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>
        <w:t>SAMIRA</w:t>
      </w:r>
      <w:r w:rsidRPr="00B514D3">
        <w:t xml:space="preserve"> OMEROVIĆ, Rijeka, Zvonimira 18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57.513.187,93 </w:t>
      </w:r>
      <w:r w:rsidRPr="00764818">
        <w:rPr>
          <w:lang w:eastAsia="en-US"/>
        </w:rPr>
        <w:t>kn.</w:t>
      </w:r>
    </w:p>
    <w:p w:rsidRDefault="00D12382" w:rsidP="00C02E6E" w:rsidR="00D12382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 xml:space="preserve">drugog višeg isplatnog reda SAMIR </w:t>
      </w:r>
      <w:r w:rsidRPr="00B514D3">
        <w:t>OMEROVIĆ, Rijeka, Zvonimira 18</w:t>
      </w:r>
      <w:r>
        <w:t xml:space="preserve">, OIB </w:t>
      </w:r>
      <w:r w:rsidRPr="00B514D3">
        <w:t xml:space="preserve">07738986394 </w:t>
      </w:r>
      <w:r w:rsidRPr="00764818">
        <w:rPr>
          <w:lang w:eastAsia="en-US"/>
        </w:rPr>
        <w:t>upućuj</w:t>
      </w:r>
      <w:r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57.513.187,93 kn, u roku osam dana od dana pravomoćnosti rješenja o upućivanju u parnicu, odnosno primitka drugostupanjske odluke, inače će se smatrati da je odustao od prava na vođenje parnice. </w:t>
      </w:r>
    </w:p>
    <w:p w:rsidRDefault="00D12382" w:rsidP="00C02E6E" w:rsidR="00D12382">
      <w:pPr>
        <w:jc w:val="both"/>
        <w:rPr>
          <w:b/>
        </w:rPr>
      </w:pPr>
    </w:p>
    <w:p w:rsidRDefault="00D12382" w:rsidP="00D12382" w:rsidR="00D12382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>
        <w:t>ADRIA ARX d.o.o.</w:t>
      </w:r>
      <w:r w:rsidRPr="00B514D3">
        <w:t xml:space="preserve"> Rijeka, Zvonimira 18</w:t>
      </w:r>
      <w:r>
        <w:t xml:space="preserve"> </w:t>
      </w:r>
      <w:r w:rsidRPr="00764818">
        <w:rPr>
          <w:lang w:eastAsia="en-US"/>
        </w:rPr>
        <w:t xml:space="preserve">u iznosu od </w:t>
      </w:r>
      <w:r w:rsidR="00425F84">
        <w:rPr>
          <w:lang w:eastAsia="en-US"/>
        </w:rPr>
        <w:t>63.011.897,51</w:t>
      </w:r>
      <w:r>
        <w:rPr>
          <w:lang w:eastAsia="en-US"/>
        </w:rPr>
        <w:t xml:space="preserve"> </w:t>
      </w:r>
      <w:r w:rsidRPr="00764818">
        <w:rPr>
          <w:lang w:eastAsia="en-US"/>
        </w:rPr>
        <w:t>kn.</w:t>
      </w:r>
    </w:p>
    <w:p w:rsidRDefault="00D12382" w:rsidP="00C02E6E" w:rsidR="00D12382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 xml:space="preserve">drugog višeg isplatnog reda </w:t>
      </w:r>
      <w:r w:rsidR="00425F84">
        <w:t>ADRIA ARX d.o.o.</w:t>
      </w:r>
      <w:r w:rsidRPr="00B514D3">
        <w:t xml:space="preserve"> Rijeka, Zvonimira 18</w:t>
      </w:r>
      <w:r>
        <w:t xml:space="preserve">, OIB </w:t>
      </w:r>
      <w:r w:rsidR="00425F84" w:rsidRPr="00B514D3">
        <w:t>44308591845</w:t>
      </w:r>
      <w:r w:rsidR="00425F84">
        <w:t xml:space="preserve"> </w:t>
      </w:r>
      <w:r w:rsidRPr="00764818">
        <w:rPr>
          <w:lang w:eastAsia="en-US"/>
        </w:rPr>
        <w:t>upućuj</w:t>
      </w:r>
      <w:r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</w:t>
      </w:r>
      <w:r w:rsidR="00425F84">
        <w:rPr>
          <w:lang w:eastAsia="en-US"/>
        </w:rPr>
        <w:t>63.011.897,51</w:t>
      </w:r>
      <w:r>
        <w:rPr>
          <w:lang w:eastAsia="en-US"/>
        </w:rPr>
        <w:t xml:space="preserve"> kn, u roku osam dana od dana pravomoćnosti rješenja o upućivanju u parnicu, odnosno primitka drugostupanjske odluke, inače će se smatrati da je odustao od prava na vođenje parnice. </w:t>
      </w:r>
    </w:p>
    <w:p w:rsidRDefault="00425F84" w:rsidP="00C02E6E" w:rsidR="00425F84">
      <w:pPr>
        <w:jc w:val="both"/>
        <w:rPr>
          <w:lang w:eastAsia="en-US"/>
        </w:rPr>
      </w:pPr>
    </w:p>
    <w:p w:rsidRDefault="00425F84" w:rsidP="00D12382" w:rsidR="00425F84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vjerovnik </w:t>
      </w:r>
      <w:r w:rsidRPr="00B514D3">
        <w:rPr>
          <w:lang w:eastAsia="en-US"/>
        </w:rPr>
        <w:t>B2 KAPITAL d.o.o. ZAGREB, Radnička cesta 41</w:t>
      </w:r>
      <w:r>
        <w:rPr>
          <w:lang w:eastAsia="en-US"/>
        </w:rPr>
        <w:t xml:space="preserve"> </w:t>
      </w:r>
      <w:r w:rsidRPr="00764818">
        <w:rPr>
          <w:lang w:eastAsia="en-US"/>
        </w:rPr>
        <w:t>ospori</w:t>
      </w:r>
      <w:r>
        <w:rPr>
          <w:lang w:eastAsia="en-US"/>
        </w:rPr>
        <w:t xml:space="preserve">o je </w:t>
      </w:r>
      <w:r w:rsidRPr="00764818">
        <w:rPr>
          <w:lang w:eastAsia="en-US"/>
        </w:rPr>
        <w:t>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>
        <w:t>ADRIA ARX d.o.o.</w:t>
      </w:r>
      <w:r w:rsidRPr="00B514D3">
        <w:t xml:space="preserve"> Rijeka, Zvonimira 18</w:t>
      </w:r>
      <w:r>
        <w:t xml:space="preserve"> 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3.786.272,93 </w:t>
      </w:r>
      <w:r w:rsidRPr="00764818">
        <w:rPr>
          <w:lang w:eastAsia="en-US"/>
        </w:rPr>
        <w:t>kn.</w:t>
      </w:r>
    </w:p>
    <w:p w:rsidRDefault="00425F84" w:rsidP="00C02E6E" w:rsidR="00425F84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>drugog višeg isplatnog reda ADRIA ARX d.o.o.</w:t>
      </w:r>
      <w:r w:rsidRPr="00B514D3">
        <w:t xml:space="preserve"> Rijeka, Zvonimira 18</w:t>
      </w:r>
      <w:r>
        <w:t xml:space="preserve">, OIB </w:t>
      </w:r>
      <w:r w:rsidRPr="00B514D3">
        <w:t>44308591845</w:t>
      </w:r>
      <w:r>
        <w:t xml:space="preserve"> </w:t>
      </w:r>
      <w:r w:rsidRPr="00764818">
        <w:rPr>
          <w:lang w:eastAsia="en-US"/>
        </w:rPr>
        <w:t>upućuj</w:t>
      </w:r>
      <w:r w:rsidR="009B7266"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3.786.272,93 kn, u roku osam dana od dana pravomoćnosti rješenja o upućivanju u parnicu, odnosno primitka drugostupanjske odluke, inače će se smatrati da je odustao od prava na vođenje parnice. </w:t>
      </w:r>
    </w:p>
    <w:p w:rsidRDefault="00425F84" w:rsidP="00C02E6E" w:rsidR="00425F84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 stečajni vjerovni</w:t>
      </w:r>
      <w:r>
        <w:t xml:space="preserve">k </w:t>
      </w:r>
      <w:r w:rsidRPr="00B514D3">
        <w:t>B2 KAPITAL d.o.o. ZAGREB, Radnička cesta 41</w:t>
      </w:r>
      <w:r>
        <w:t xml:space="preserve"> </w:t>
      </w:r>
      <w:r>
        <w:rPr>
          <w:lang w:eastAsia="en-US"/>
        </w:rPr>
        <w:t xml:space="preserve">nastupa u ime i za račun stečajnog dužnika. </w:t>
      </w:r>
    </w:p>
    <w:p w:rsidRDefault="00425F84" w:rsidP="00C02E6E" w:rsidR="00425F84">
      <w:pPr>
        <w:jc w:val="both"/>
        <w:rPr>
          <w:b/>
        </w:rPr>
      </w:pPr>
    </w:p>
    <w:p w:rsidRDefault="00425F84" w:rsidP="00D12382" w:rsidR="00425F84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ih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 w:rsidRPr="00425F84">
        <w:t>MIRSAD OMEROVIĆ, Rijeka, Zvonimira 18, SAMIR OMEROVIĆ, Rijeka, Zvonimirova 18 i ADRIA ARX d.o.o. Rijeka, Zvonimirova 18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53.743.028,28 </w:t>
      </w:r>
      <w:r w:rsidRPr="00764818">
        <w:rPr>
          <w:lang w:eastAsia="en-US"/>
        </w:rPr>
        <w:t>kn.</w:t>
      </w:r>
    </w:p>
    <w:p w:rsidRDefault="00425F84" w:rsidP="00C02E6E" w:rsidR="00425F84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ci</w:t>
      </w:r>
      <w:r w:rsidRPr="00C02E6E">
        <w:t xml:space="preserve"> </w:t>
      </w:r>
      <w:r>
        <w:t xml:space="preserve">drugog višeg isplatnog reda </w:t>
      </w:r>
      <w:r w:rsidRPr="00425F84">
        <w:t xml:space="preserve">MIRSAD OMEROVIĆ, Rijeka, Zvonimira 18, </w:t>
      </w:r>
      <w:r>
        <w:t xml:space="preserve">OIB </w:t>
      </w:r>
      <w:r w:rsidRPr="00B514D3">
        <w:t>83759995387</w:t>
      </w:r>
      <w:r>
        <w:t xml:space="preserve">, </w:t>
      </w:r>
      <w:r w:rsidRPr="00425F84">
        <w:t>SAMIR OMEROVIĆ, Rijeka, Zvonimirova 18</w:t>
      </w:r>
      <w:r>
        <w:t xml:space="preserve">, OIB </w:t>
      </w:r>
      <w:r w:rsidRPr="00B514D3">
        <w:t xml:space="preserve">07738986394 </w:t>
      </w:r>
      <w:r w:rsidRPr="00425F84">
        <w:t>i ADRIA ARX d.o.o. Rijeka, Zvonimirova 18</w:t>
      </w:r>
      <w:r>
        <w:t xml:space="preserve">, OIB </w:t>
      </w:r>
      <w:r w:rsidRPr="00B514D3">
        <w:t>44308591845</w:t>
      </w:r>
      <w:r>
        <w:t xml:space="preserve"> </w:t>
      </w:r>
      <w:r w:rsidRPr="00764818">
        <w:rPr>
          <w:lang w:eastAsia="en-US"/>
        </w:rPr>
        <w:t>upućuj</w:t>
      </w:r>
      <w:r>
        <w:rPr>
          <w:lang w:eastAsia="en-US"/>
        </w:rPr>
        <w:t>u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53.743.028,28 kn, u roku osam dana od dana pravomoćnosti rješenja o upućivanju u parnicu, </w:t>
      </w:r>
      <w:r>
        <w:rPr>
          <w:lang w:eastAsia="en-US"/>
        </w:rPr>
        <w:lastRenderedPageBreak/>
        <w:t xml:space="preserve">odnosno primitka drugostupanjske odluke, inače će se smatrati da je odustao od prava na vođenje parnice. </w:t>
      </w:r>
    </w:p>
    <w:p w:rsidRDefault="00D12382" w:rsidP="00C02E6E" w:rsidR="00D12382">
      <w:pPr>
        <w:jc w:val="both"/>
        <w:rPr>
          <w:b/>
        </w:rPr>
      </w:pPr>
    </w:p>
    <w:p w:rsidRDefault="00425F84" w:rsidP="00D12382" w:rsidR="00425F84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vjerovnici </w:t>
      </w:r>
      <w:r w:rsidRPr="00B514D3">
        <w:t>MIRSAD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</w:t>
      </w:r>
      <w:r w:rsidRPr="00764818">
        <w:rPr>
          <w:lang w:eastAsia="en-US"/>
        </w:rPr>
        <w:t>ospori</w:t>
      </w:r>
      <w:r>
        <w:rPr>
          <w:lang w:eastAsia="en-US"/>
        </w:rPr>
        <w:t>li su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>
        <w:t xml:space="preserve">KD VODOVOD I KANALIZACIJA d.o.o. Rijeka, Dolac 14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22.872,33 </w:t>
      </w:r>
      <w:r w:rsidRPr="00764818">
        <w:rPr>
          <w:lang w:eastAsia="en-US"/>
        </w:rPr>
        <w:t>kn.</w:t>
      </w:r>
    </w:p>
    <w:p w:rsidRDefault="00425F84" w:rsidP="00C02E6E" w:rsidR="00425F84">
      <w:pPr>
        <w:jc w:val="both"/>
        <w:rPr>
          <w:lang w:eastAsia="en-US"/>
        </w:rPr>
      </w:pPr>
      <w:r w:rsidRPr="00764818">
        <w:rPr>
          <w:lang w:eastAsia="en-US"/>
        </w:rPr>
        <w:tab/>
        <w:t>Stečajni vjerovni</w:t>
      </w:r>
      <w:r>
        <w:rPr>
          <w:lang w:eastAsia="en-US"/>
        </w:rPr>
        <w:t>k</w:t>
      </w:r>
      <w:r w:rsidRPr="00C02E6E">
        <w:t xml:space="preserve"> </w:t>
      </w:r>
      <w:r>
        <w:t xml:space="preserve">drugog višeg isplatnog reda KD VODOVOD I KANALIZACIJA d.o.o. Rijeka, Dolac 14, OIB </w:t>
      </w:r>
      <w:r w:rsidRPr="00B514D3">
        <w:t>80805858278</w:t>
      </w:r>
      <w:r>
        <w:t xml:space="preserve"> </w:t>
      </w:r>
      <w:r w:rsidRPr="00764818">
        <w:rPr>
          <w:lang w:eastAsia="en-US"/>
        </w:rPr>
        <w:t>upućuj</w:t>
      </w:r>
      <w:r>
        <w:rPr>
          <w:lang w:eastAsia="en-US"/>
        </w:rPr>
        <w:t>e</w:t>
      </w:r>
      <w:r w:rsidRPr="00764818">
        <w:rPr>
          <w:lang w:eastAsia="en-US"/>
        </w:rPr>
        <w:t xml:space="preserve"> se na </w:t>
      </w:r>
      <w:r>
        <w:rPr>
          <w:lang w:eastAsia="en-US"/>
        </w:rPr>
        <w:t xml:space="preserve">parnicu protiv stečajnog dužnika radi utvrđivanja osporene tražbine u iznosu od 22.872,33 kn, u roku osam dana od dana pravomoćnosti rješenja o upućivanju u parnicu, odnosno primitka drugostupanjske odluke, inače će se smatrati da je odustao od prava na vođenje parnice. </w:t>
      </w:r>
    </w:p>
    <w:p w:rsidRDefault="00425F84" w:rsidP="00C02E6E" w:rsidR="00425F84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</w:t>
      </w:r>
      <w:r>
        <w:t>i</w:t>
      </w:r>
      <w:r w:rsidRPr="00D12382">
        <w:t xml:space="preserve"> stečajni vjerovni</w:t>
      </w:r>
      <w:r>
        <w:t xml:space="preserve">ci </w:t>
      </w:r>
      <w:r w:rsidRPr="00B514D3">
        <w:t>MIRSAD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nastupaju u ime i za račun stečajnog dužnika. </w:t>
      </w:r>
    </w:p>
    <w:p w:rsidRDefault="00425F84" w:rsidP="00C02E6E" w:rsidR="00425F84">
      <w:pPr>
        <w:jc w:val="both"/>
        <w:rPr>
          <w:b/>
        </w:rPr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425F84">
        <w:rPr>
          <w:rFonts w:cs="Times New Roman" w:hAnsi="Times New Roman" w:ascii="Times New Roman"/>
          <w:sz w:val="24"/>
          <w:szCs w:val="24"/>
        </w:rPr>
        <w:t>15</w:t>
      </w:r>
      <w:r w:rsidR="00B3709D">
        <w:rPr>
          <w:rFonts w:cs="Times New Roman" w:hAnsi="Times New Roman" w:ascii="Times New Roman"/>
          <w:sz w:val="24"/>
          <w:szCs w:val="24"/>
        </w:rPr>
        <w:t>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C02E6E">
        <w:rPr>
          <w:rFonts w:cs="Times New Roman" w:hAnsi="Times New Roman" w:ascii="Times New Roman"/>
          <w:sz w:val="24"/>
          <w:szCs w:val="24"/>
        </w:rPr>
        <w:t>točki I. izreke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9B7266" w:rsidP="00C02E6E" w:rsidR="009B7266">
      <w:pPr>
        <w:jc w:val="both"/>
      </w:pPr>
      <w:r>
        <w:tab/>
      </w:r>
    </w:p>
    <w:p w:rsidRDefault="009B7266" w:rsidP="00C02E6E" w:rsidR="009B7266">
      <w:pPr>
        <w:jc w:val="both"/>
        <w:rPr>
          <w:b/>
        </w:rPr>
      </w:pPr>
      <w:r>
        <w:tab/>
      </w:r>
      <w:r w:rsidRPr="009B7266">
        <w:t xml:space="preserve">Stečajni vjerovnik ADRIA ARX d.o.o. Rijeka, Zvonimirova 18 osporio je tražbinu  stečajnog vjerovnika drugog višeg isplatnog reda GRAD RIJEKA, Rijeka, Korzo 16 </w:t>
      </w:r>
      <w:r w:rsidR="00C02E6E" w:rsidRPr="00C02E6E">
        <w:t xml:space="preserve">u iznosu od </w:t>
      </w:r>
      <w:r>
        <w:t>6.178,45</w:t>
      </w:r>
      <w:r w:rsidR="00C02E6E" w:rsidRPr="00C02E6E">
        <w:t xml:space="preserve"> kn </w:t>
      </w:r>
      <w:r>
        <w:t xml:space="preserve"> jer za taj tražbine nije dostavljena ovršna isprava.</w:t>
      </w:r>
      <w:r w:rsidR="00C02E6E">
        <w:t xml:space="preserve"> </w:t>
      </w:r>
      <w:r>
        <w:rPr>
          <w:b/>
        </w:rPr>
        <w:tab/>
      </w:r>
    </w:p>
    <w:p w:rsidRDefault="009B7266" w:rsidP="009B7266" w:rsidR="009B72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F601C9" w:rsidP="00F601C9" w:rsidR="00F601C9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 stečajni vjerovnik</w:t>
      </w:r>
      <w:r>
        <w:rPr>
          <w:b/>
        </w:rPr>
        <w:t xml:space="preserve"> </w:t>
      </w:r>
      <w:r w:rsidRPr="00B514D3">
        <w:t>ADRIA ARX d.o.o. Rijeka, Zvonimirova 18</w:t>
      </w:r>
      <w:r>
        <w:rPr>
          <w:lang w:eastAsia="en-US"/>
        </w:rPr>
        <w:t xml:space="preserve"> nastupa u ime i za račun stečajnog dužnika. </w:t>
      </w:r>
    </w:p>
    <w:p w:rsidRDefault="00C02E6E" w:rsidP="00C02E6E" w:rsidR="00C02E6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B7266" w:rsidP="00C02E6E" w:rsidR="009B72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266">
        <w:rPr>
          <w:rFonts w:cs="Times New Roman" w:hAnsi="Times New Roman" w:ascii="Times New Roman"/>
          <w:sz w:val="24"/>
          <w:szCs w:val="24"/>
        </w:rPr>
        <w:tab/>
        <w:t>Stečajni vjerovnici MIRSAD OMEROVIĆ, Rijeka, Zvonimira 18 i ADRIA ARX d.o.o. Rijeka, Zvonimirova 18 osporili su tražbinu stečajnog vjerovnika drugog višeg isplatnog reda DAAF d.o.o. Skrad, Divjake</w:t>
      </w:r>
      <w:r>
        <w:rPr>
          <w:rFonts w:cs="Times New Roman" w:hAnsi="Times New Roman" w:ascii="Times New Roman"/>
          <w:sz w:val="24"/>
          <w:szCs w:val="24"/>
        </w:rPr>
        <w:t xml:space="preserve"> 20 u iznosu od 1.312.668,13 kn jer za taj iznos tražbine ne postoji ovršna isprava. Ovršna isprava glasi na iznos od 970.420,50 kn na ime glavnice i 39.858,25 kn troškova. </w:t>
      </w:r>
    </w:p>
    <w:p w:rsidRDefault="00F601C9" w:rsidP="009B7266" w:rsidR="00F601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F601C9" w:rsidP="00C02E6E" w:rsidR="009B7266" w:rsidRPr="00C02E6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601C9">
        <w:rPr>
          <w:rFonts w:cs="Times New Roman" w:hAnsi="Times New Roman" w:ascii="Times New Roman"/>
          <w:sz w:val="24"/>
          <w:szCs w:val="24"/>
        </w:rPr>
        <w:tab/>
        <w:t xml:space="preserve">Osporavatelji stečajni vjerovnici MIRSAD </w:t>
      </w:r>
      <w:r>
        <w:rPr>
          <w:rFonts w:cs="Times New Roman" w:hAnsi="Times New Roman" w:ascii="Times New Roman"/>
          <w:sz w:val="24"/>
          <w:szCs w:val="24"/>
        </w:rPr>
        <w:t xml:space="preserve">OMEROVIĆ, Rijeka, Zvonimira 18 </w:t>
      </w:r>
      <w:r w:rsidRPr="00F601C9">
        <w:rPr>
          <w:rFonts w:cs="Times New Roman" w:hAnsi="Times New Roman" w:ascii="Times New Roman"/>
          <w:sz w:val="24"/>
          <w:szCs w:val="24"/>
        </w:rPr>
        <w:t>i ADRIA ARX d.o.o. Rijeka, Zvonimirova 18 nastupaju u ime i za račun stečajnog dužnika.</w:t>
      </w:r>
    </w:p>
    <w:p w:rsidRDefault="00C02E6E" w:rsidP="00042DC5" w:rsidR="00C02E6E">
      <w:pPr>
        <w:pStyle w:val="Bezproreda"/>
        <w:ind w:firstLine="708"/>
        <w:jc w:val="both"/>
      </w:pPr>
    </w:p>
    <w:p w:rsidRDefault="00F601C9" w:rsidP="00042DC5" w:rsidR="00F601C9">
      <w:pPr>
        <w:pStyle w:val="Bezproreda"/>
        <w:ind w:firstLine="708"/>
        <w:jc w:val="both"/>
      </w:pPr>
    </w:p>
    <w:p w:rsidRDefault="00357585" w:rsidP="00042DC5" w:rsidR="00F601C9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 w:rsidRPr="00357585">
        <w:rPr>
          <w:rFonts w:cs="Times New Roman" w:hAnsi="Times New Roman" w:ascii="Times New Roman"/>
          <w:sz w:val="24"/>
        </w:rPr>
        <w:tab/>
        <w:t xml:space="preserve">Stečajni vjerovnici MIRSAD OMEROVIĆ, Rijeka, Zvonimira 18, SAMIR OMEROVIĆ, Rijeka, Zvonimirova 18 i ADRIA ARX d.o.o. Rijeka, Zvonimirova 18 osporili su tražbinu stečajnog vjerovnika drugog višeg isplatnog reda B2 KAPITAL d.o.o. ZAGREB, Radnička cesta </w:t>
      </w:r>
      <w:r>
        <w:rPr>
          <w:rFonts w:cs="Times New Roman" w:hAnsi="Times New Roman" w:ascii="Times New Roman"/>
          <w:sz w:val="24"/>
        </w:rPr>
        <w:t xml:space="preserve">41 u iznosu od 28.672.859,48 kn </w:t>
      </w:r>
      <w:r w:rsidRPr="00357585">
        <w:rPr>
          <w:rFonts w:cs="Times New Roman" w:hAnsi="Times New Roman" w:ascii="Times New Roman"/>
          <w:sz w:val="24"/>
        </w:rPr>
        <w:t xml:space="preserve">jer za taj iznos tražbine ne postoji ovršna isprava. Iz prijedloga za otvaranje stečajnog postupka vidljivo je da je predlagatelj Erste bank d.d. Rijeka ugovorom o prijenosu tražbine ustupila svoja potraživanja temeljem Ugovora o </w:t>
      </w:r>
      <w:r w:rsidRPr="00357585">
        <w:rPr>
          <w:rFonts w:cs="Times New Roman" w:hAnsi="Times New Roman" w:ascii="Times New Roman"/>
          <w:sz w:val="24"/>
        </w:rPr>
        <w:lastRenderedPageBreak/>
        <w:t>kreditu specificiranim od točke 1-4 prijedloga. Uvidom u Ugovore vidljivo je da isti nisu ovršne isprave. Ugovorom o ustupu potraživanja nije došlo do prijenosa Ugovora o okvirnom iznosu zaduženja i osiguranju, već samo potraživanja iz Ugovora o kreditu.</w:t>
      </w:r>
    </w:p>
    <w:p w:rsidRDefault="00357585" w:rsidP="009B7266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357585" w:rsidP="00C02E6E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601C9">
        <w:rPr>
          <w:rFonts w:cs="Times New Roman" w:hAnsi="Times New Roman" w:ascii="Times New Roman"/>
          <w:sz w:val="24"/>
          <w:szCs w:val="24"/>
        </w:rPr>
        <w:tab/>
        <w:t xml:space="preserve">Osporavatelji stečajni vjerovnici MIRSAD </w:t>
      </w:r>
      <w:r>
        <w:rPr>
          <w:rFonts w:cs="Times New Roman" w:hAnsi="Times New Roman" w:ascii="Times New Roman"/>
          <w:sz w:val="24"/>
          <w:szCs w:val="24"/>
        </w:rPr>
        <w:t>OMEROVIĆ, Rijeka, Zvonimira 18, SAMIR OMEROVIĆ, Rijeka, Zvonimira 18 i</w:t>
      </w:r>
      <w:r w:rsidRPr="00F601C9">
        <w:rPr>
          <w:rFonts w:cs="Times New Roman" w:hAnsi="Times New Roman" w:ascii="Times New Roman"/>
          <w:sz w:val="24"/>
          <w:szCs w:val="24"/>
        </w:rPr>
        <w:t xml:space="preserve"> ADRIA ARX d.o.o. Rijeka, Zvonimirova 18 nastupaju u ime i za račun stečajnog dužnika.</w:t>
      </w:r>
    </w:p>
    <w:p w:rsidRDefault="00357585" w:rsidP="00C02E6E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57585" w:rsidP="00357585" w:rsidR="00357585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 w:rsidRPr="00B514D3">
        <w:t>MIRSAD</w:t>
      </w:r>
      <w:r>
        <w:t>A</w:t>
      </w:r>
      <w:r w:rsidRPr="00B514D3">
        <w:t xml:space="preserve"> OMEROVIĆ, Rijeka, Zvonimira 18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5.022.273,24 </w:t>
      </w:r>
      <w:r w:rsidRPr="00764818">
        <w:rPr>
          <w:lang w:eastAsia="en-US"/>
        </w:rPr>
        <w:t>kn</w:t>
      </w:r>
      <w:r>
        <w:rPr>
          <w:lang w:eastAsia="en-US"/>
        </w:rPr>
        <w:t xml:space="preserve"> uz obrazloženje </w:t>
      </w:r>
      <w:r w:rsidRPr="00357585">
        <w:rPr>
          <w:lang w:eastAsia="en-US"/>
        </w:rPr>
        <w:t>da je dilemu da li je ortakluk raskinut uknjižbom etažnog vlasništva u zemljišne knjige u odnosu 16%:84% ili ortakluk temeljem Ugovora o partnerstvu iz 2009. godine traje stečajni upravitelj se priklonio svom stavu da je ortakluk prekinut voljom ključnih partnera, slijedom čega osporava prijavljenu tražbinu.</w:t>
      </w:r>
    </w:p>
    <w:p w:rsidRDefault="00357585" w:rsidP="009B7266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357585" w:rsidP="00C02E6E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57585" w:rsidP="00357585" w:rsidR="00357585" w:rsidRPr="00764818">
      <w:pPr>
        <w:jc w:val="both"/>
        <w:rPr>
          <w:lang w:eastAsia="en-US"/>
        </w:rPr>
      </w:pPr>
      <w:r w:rsidRPr="00357585">
        <w:tab/>
        <w:t>Stečajni upravitelj osporio je tražbinu stečajnog vjerovnika drugog višeg isplatnog reda SAMIRA OMEROVIĆ, Rijeka, Zvonimira 18 u iznosu od 57.513.187,93 kn</w:t>
      </w:r>
      <w:r>
        <w:t xml:space="preserve"> </w:t>
      </w:r>
      <w:r>
        <w:rPr>
          <w:lang w:eastAsia="en-US"/>
        </w:rPr>
        <w:t xml:space="preserve">uz obrazloženje </w:t>
      </w:r>
      <w:r w:rsidRPr="00357585">
        <w:rPr>
          <w:lang w:eastAsia="en-US"/>
        </w:rPr>
        <w:t>da je dilemu da li je ortakluk raskinut uknjižbom etažnog vlasništva u zemljišne knjige u odnosu 16%:84% ili ortakluk temeljem Ugovora o partnerstvu iz 2009. godine traje stečajni upravitelj se priklonio svom stavu da je ortakluk prekinut voljom ključnih partnera, slijedom čega osporava prijavljenu tražbinu.</w:t>
      </w:r>
    </w:p>
    <w:p w:rsidRDefault="00357585" w:rsidP="009B7266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357585" w:rsidP="00C02E6E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57585" w:rsidP="00357585" w:rsidR="00357585" w:rsidRPr="00764818">
      <w:pPr>
        <w:jc w:val="both"/>
        <w:rPr>
          <w:lang w:eastAsia="en-US"/>
        </w:rPr>
      </w:pPr>
      <w:r w:rsidRPr="00357585">
        <w:tab/>
        <w:t>Stečajni upravitelj osporio je tražbinu stečajnog vjerovnika drugog višeg isplatnog reda ADRIA ARX d.o.o. Rijeka, Zvonimira 18 u iznosu od 63.011.897,51 kn</w:t>
      </w:r>
      <w:r>
        <w:t xml:space="preserve"> </w:t>
      </w:r>
      <w:r>
        <w:rPr>
          <w:lang w:eastAsia="en-US"/>
        </w:rPr>
        <w:t xml:space="preserve">uz obrazloženje </w:t>
      </w:r>
      <w:r w:rsidRPr="00357585">
        <w:rPr>
          <w:lang w:eastAsia="en-US"/>
        </w:rPr>
        <w:t>da je dilemu da li je ortakluk raskinut uknjižbom etažnog vlasništva u zemljišne knjige u odnosu 16%:84% ili ortakluk temeljem Ugovora o partnerstvu iz 2009. godine traje stečajni upravitelj se priklonio svom stavu da je ortakluk prekinut voljom ključnih partnera, slijedom čega osporava prijavljenu tražbinu.</w:t>
      </w:r>
    </w:p>
    <w:p w:rsidRDefault="00357585" w:rsidP="009B7266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357585" w:rsidP="00C02E6E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5350" w:rsidP="00C02E6E" w:rsidR="003575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5350">
        <w:rPr>
          <w:rFonts w:cs="Times New Roman" w:hAnsi="Times New Roman" w:ascii="Times New Roman"/>
          <w:sz w:val="24"/>
          <w:szCs w:val="24"/>
        </w:rPr>
        <w:tab/>
        <w:t>Stečajni vjerovnik B2 KAPITAL d.o.o. ZAGREB, Radnička cesta 41 osporio je tražbinu stečajnog vjerovnika drugog višeg isplatnog reda ADRIA ARX d.o.o. Rijeka, Zvonimira 18  u iznosu od 3.786.272,93 kn</w:t>
      </w:r>
      <w:r w:rsidR="00AE6C60">
        <w:rPr>
          <w:rFonts w:cs="Times New Roman" w:hAnsi="Times New Roman" w:ascii="Times New Roman"/>
          <w:sz w:val="24"/>
          <w:szCs w:val="24"/>
        </w:rPr>
        <w:t xml:space="preserve"> zbog zastare i mogućnosti prijeboja. </w:t>
      </w:r>
    </w:p>
    <w:p w:rsidRDefault="00AE6C60" w:rsidP="009B7266" w:rsidR="00AE6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AE6C60" w:rsidP="00C02E6E" w:rsidR="00AE6C60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 stečajni vjerovni</w:t>
      </w:r>
      <w:r>
        <w:t xml:space="preserve">k </w:t>
      </w:r>
      <w:r w:rsidRPr="00B514D3">
        <w:t>B2 KAPITAL d.o.o. ZAGREB, Radnička cesta 41</w:t>
      </w:r>
      <w:r>
        <w:t xml:space="preserve"> </w:t>
      </w:r>
      <w:r>
        <w:rPr>
          <w:lang w:eastAsia="en-US"/>
        </w:rPr>
        <w:t xml:space="preserve">nastupa u ime i za račun stečajnog dužnika. </w:t>
      </w:r>
    </w:p>
    <w:p w:rsidRDefault="00AE6C60" w:rsidP="00C02E6E" w:rsidR="00AE6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6C60" w:rsidP="00357585" w:rsidR="00AE6C60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upravitelj </w:t>
      </w:r>
      <w:r w:rsidRPr="00764818">
        <w:rPr>
          <w:lang w:eastAsia="en-US"/>
        </w:rPr>
        <w:t>ospori</w:t>
      </w:r>
      <w:r>
        <w:rPr>
          <w:lang w:eastAsia="en-US"/>
        </w:rPr>
        <w:t>o je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ih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 w:rsidRPr="00425F84">
        <w:t>MIRSAD OMEROVIĆ, Rijeka, Zvonimira 18, SAMIR OMEROVIĆ, Rijeka, Zvonimirova 18 i ADRIA ARX d.o.o. Rijeka, Zvonimirova 18</w:t>
      </w:r>
      <w:r>
        <w:t xml:space="preserve">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53.743.028,28 </w:t>
      </w:r>
      <w:r w:rsidRPr="00764818">
        <w:rPr>
          <w:lang w:eastAsia="en-US"/>
        </w:rPr>
        <w:t>kn</w:t>
      </w:r>
      <w:r>
        <w:rPr>
          <w:lang w:eastAsia="en-US"/>
        </w:rPr>
        <w:t xml:space="preserve"> uz obrazloženje </w:t>
      </w:r>
      <w:r w:rsidRPr="00357585">
        <w:rPr>
          <w:lang w:eastAsia="en-US"/>
        </w:rPr>
        <w:t xml:space="preserve">da je dilemu da li je ortakluk raskinut uknjižbom etažnog vlasništva u zemljišne knjige u odnosu 16%:84% ili ortakluk temeljem Ugovora o partnerstvu iz 2009. godine traje </w:t>
      </w:r>
      <w:r w:rsidRPr="00357585">
        <w:rPr>
          <w:lang w:eastAsia="en-US"/>
        </w:rPr>
        <w:lastRenderedPageBreak/>
        <w:t>stečajni upravitelj se priklonio svom stavu da je ortakluk prekinut voljom ključnih partnera, slijedom čega osporava prijavljenu tražbinu.</w:t>
      </w:r>
    </w:p>
    <w:p w:rsidRDefault="00AE6C60" w:rsidP="009B7266" w:rsidR="00AE6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AE6C60" w:rsidP="00D12382" w:rsidR="00AE6C60">
      <w:pPr>
        <w:jc w:val="both"/>
        <w:rPr>
          <w:lang w:eastAsia="en-US"/>
        </w:rPr>
      </w:pPr>
    </w:p>
    <w:p w:rsidRDefault="00AE6C60" w:rsidP="00AE6C60" w:rsidR="00AE6C60" w:rsidRPr="00764818">
      <w:pPr>
        <w:jc w:val="both"/>
        <w:rPr>
          <w:lang w:eastAsia="en-US"/>
        </w:rPr>
      </w:pPr>
      <w:r>
        <w:rPr>
          <w:lang w:eastAsia="en-US"/>
        </w:rPr>
        <w:tab/>
      </w:r>
      <w:r w:rsidRPr="00764818">
        <w:rPr>
          <w:lang w:eastAsia="en-US"/>
        </w:rPr>
        <w:t xml:space="preserve">Stečajni </w:t>
      </w:r>
      <w:r>
        <w:rPr>
          <w:lang w:eastAsia="en-US"/>
        </w:rPr>
        <w:t xml:space="preserve">vjerovnici </w:t>
      </w:r>
      <w:r w:rsidRPr="00B514D3">
        <w:t>MIRSAD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</w:t>
      </w:r>
      <w:r w:rsidRPr="00764818">
        <w:rPr>
          <w:lang w:eastAsia="en-US"/>
        </w:rPr>
        <w:t>ospori</w:t>
      </w:r>
      <w:r>
        <w:rPr>
          <w:lang w:eastAsia="en-US"/>
        </w:rPr>
        <w:t>li su</w:t>
      </w:r>
      <w:r w:rsidRPr="00764818">
        <w:rPr>
          <w:lang w:eastAsia="en-US"/>
        </w:rPr>
        <w:t xml:space="preserve"> tražbinu stečajn</w:t>
      </w:r>
      <w:r>
        <w:rPr>
          <w:lang w:eastAsia="en-US"/>
        </w:rPr>
        <w:t xml:space="preserve">og </w:t>
      </w:r>
      <w:r w:rsidRPr="00764818">
        <w:rPr>
          <w:lang w:eastAsia="en-US"/>
        </w:rPr>
        <w:t>vjerovnika</w:t>
      </w:r>
      <w:r>
        <w:rPr>
          <w:lang w:eastAsia="en-US"/>
        </w:rPr>
        <w:t xml:space="preserve"> drugog višeg isplatnog reda </w:t>
      </w:r>
      <w:r>
        <w:t xml:space="preserve">KD VODOVOD I KANALIZACIJA d.o.o. Rijeka, Dolac 14 </w:t>
      </w:r>
      <w:r w:rsidRPr="00764818">
        <w:rPr>
          <w:lang w:eastAsia="en-US"/>
        </w:rPr>
        <w:t xml:space="preserve">u iznosu od </w:t>
      </w:r>
      <w:r>
        <w:rPr>
          <w:lang w:eastAsia="en-US"/>
        </w:rPr>
        <w:t xml:space="preserve">22.872,33 </w:t>
      </w:r>
      <w:r w:rsidRPr="00764818">
        <w:rPr>
          <w:lang w:eastAsia="en-US"/>
        </w:rPr>
        <w:t>kn</w:t>
      </w:r>
      <w:r w:rsidR="001F7478">
        <w:rPr>
          <w:lang w:eastAsia="en-US"/>
        </w:rPr>
        <w:t xml:space="preserve"> jer je tražbina u cijelosti podmirena i ne postoji ovršna isprava</w:t>
      </w:r>
      <w:r w:rsidRPr="00764818">
        <w:rPr>
          <w:lang w:eastAsia="en-US"/>
        </w:rPr>
        <w:t>.</w:t>
      </w:r>
    </w:p>
    <w:p w:rsidRDefault="00AE6C60" w:rsidP="009B7266" w:rsidR="00AE6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E6E">
        <w:rPr>
          <w:rFonts w:cs="Times New Roman" w:hAnsi="Times New Roman" w:ascii="Times New Roman"/>
          <w:sz w:val="24"/>
          <w:szCs w:val="24"/>
        </w:rPr>
        <w:t>Valjalo je stoga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C02E6E">
        <w:rPr>
          <w:rFonts w:cs="Times New Roman" w:hAnsi="Times New Roman" w:ascii="Times New Roman"/>
          <w:sz w:val="24"/>
          <w:szCs w:val="24"/>
        </w:rPr>
        <w:t xml:space="preserve"> vjerovnik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02E6E">
        <w:rPr>
          <w:rFonts w:cs="Times New Roman" w:hAnsi="Times New Roman" w:ascii="Times New Roman"/>
          <w:sz w:val="24"/>
          <w:szCs w:val="24"/>
        </w:rPr>
        <w:t xml:space="preserve"> na temelju čl.265. st.1. i čl.266. st.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C02E6E">
        <w:rPr>
          <w:rFonts w:cs="Times New Roman" w:hAnsi="Times New Roman" w:ascii="Times New Roman"/>
          <w:sz w:val="24"/>
          <w:szCs w:val="24"/>
        </w:rPr>
        <w:t>. SZ-a,  uputiti na parnicu protiv stečajnog dužnika radi utvrđivanja osporene tražbine.</w:t>
      </w:r>
    </w:p>
    <w:p w:rsidRDefault="00AE6C60" w:rsidP="00C02E6E" w:rsidR="00AE6C60">
      <w:pPr>
        <w:jc w:val="both"/>
        <w:rPr>
          <w:lang w:eastAsia="en-US"/>
        </w:rPr>
      </w:pPr>
      <w:r>
        <w:rPr>
          <w:b/>
        </w:rPr>
        <w:tab/>
      </w:r>
      <w:r w:rsidRPr="00D12382">
        <w:t>Osporavatelj</w:t>
      </w:r>
      <w:r>
        <w:t>i</w:t>
      </w:r>
      <w:r w:rsidRPr="00D12382">
        <w:t xml:space="preserve"> stečajni vjerovni</w:t>
      </w:r>
      <w:r>
        <w:t xml:space="preserve">ci </w:t>
      </w:r>
      <w:r w:rsidRPr="00B514D3">
        <w:t>MIRSAD OMEROVIĆ, Rijeka, Zvonimira 18</w:t>
      </w:r>
      <w:r>
        <w:t xml:space="preserve"> i </w:t>
      </w:r>
      <w:r w:rsidRPr="00B514D3">
        <w:t>ADRIA ARX d.o.o. Rijeka, Zvonimirova 18</w:t>
      </w:r>
      <w:r>
        <w:rPr>
          <w:lang w:eastAsia="en-US"/>
        </w:rPr>
        <w:t xml:space="preserve"> nastupaju u ime i za račun stečajnog dužnika. </w:t>
      </w:r>
    </w:p>
    <w:p w:rsidRDefault="00AE6C60" w:rsidP="00D12382" w:rsidR="00AE6C60" w:rsidRPr="00764818">
      <w:pPr>
        <w:jc w:val="both"/>
        <w:rPr>
          <w:lang w:eastAsia="en-US"/>
        </w:rPr>
      </w:pP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3A0C15">
        <w:t>16</w:t>
      </w:r>
      <w:r w:rsidR="00B3709D">
        <w:t>. prosinca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042DC5">
        <w:t>S</w:t>
      </w:r>
      <w:r w:rsidRPr="00253D10">
        <w:t>udac</w:t>
      </w:r>
    </w:p>
    <w:p w:rsidRDefault="0030222D" w:rsidP="00D627E9" w:rsidR="00447E4E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B3709D" w:rsidP="0030222D" w:rsidR="00B3709D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447E4E" w:rsidP="006B5DF1" w:rsidR="00447E4E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9B7266">
        <w:rPr>
          <w:sz w:val="20"/>
          <w:szCs w:val="20"/>
        </w:rPr>
        <w:t xml:space="preserve">Jure Matković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627E9">
        <w:rPr>
          <w:sz w:val="20"/>
          <w:szCs w:val="20"/>
        </w:rPr>
        <w:t>16</w:t>
      </w:r>
      <w:r w:rsidR="00B3709D">
        <w:rPr>
          <w:sz w:val="20"/>
          <w:szCs w:val="20"/>
        </w:rPr>
        <w:t>.12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B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B514D3">
      <w:t>1124</w:t>
    </w:r>
    <w:r w:rsidR="00680D33">
      <w:t>/16-</w:t>
    </w:r>
    <w:r w:rsidR="00B514D3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8F65B8"/>
    <w:multiLevelType w:val="hybridMultilevel"/>
    <w:tmpl w:val="1818D8B4"/>
    <w:lvl w:tplc="6D20E2D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1888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1F7478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57585"/>
    <w:rsid w:val="003724D3"/>
    <w:rsid w:val="003746F4"/>
    <w:rsid w:val="003A0C15"/>
    <w:rsid w:val="003A723A"/>
    <w:rsid w:val="003E49F9"/>
    <w:rsid w:val="00425F84"/>
    <w:rsid w:val="00430F3D"/>
    <w:rsid w:val="00447E4E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85350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B7266"/>
    <w:rsid w:val="009E0FB6"/>
    <w:rsid w:val="00A03719"/>
    <w:rsid w:val="00A067C3"/>
    <w:rsid w:val="00AE6C60"/>
    <w:rsid w:val="00AF507B"/>
    <w:rsid w:val="00B05384"/>
    <w:rsid w:val="00B23DF4"/>
    <w:rsid w:val="00B3709D"/>
    <w:rsid w:val="00B514D3"/>
    <w:rsid w:val="00B61BB4"/>
    <w:rsid w:val="00B76BE5"/>
    <w:rsid w:val="00B85C92"/>
    <w:rsid w:val="00BB2D52"/>
    <w:rsid w:val="00BC14FF"/>
    <w:rsid w:val="00BF7147"/>
    <w:rsid w:val="00C02E6E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12382"/>
    <w:rsid w:val="00D3274B"/>
    <w:rsid w:val="00D43950"/>
    <w:rsid w:val="00D4478C"/>
    <w:rsid w:val="00D609AF"/>
    <w:rsid w:val="00D627E9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601C9"/>
    <w:rsid w:val="00F8123F"/>
    <w:rsid w:val="00F946FA"/>
    <w:rsid w:val="00FA0B03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6C60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0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B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B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B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B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6C60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0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B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B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B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B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St-516/15</izvorni_sadrzaj>
    <derivirana_varijabla naziv="DomainObject.Predmet.PrimjedbaSuca_1">Veza St-516/15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BAŠĆANKA d.o.o.</izvorni_sadrzaj>
    <derivirana_varijabla naziv="DomainObject.Predmet.ProtustrankaFormated_1">  BAŠĆANKA d.o.o.</derivirana_varijabla>
  </DomainObject.Predmet.ProtustrankaFormated>
  <DomainObject.Predmet.ProtustrankaFormatedOIB>
    <izvorni_sadrzaj>  BAŠĆANKA d.o.o., OIB 44649984036</izvorni_sadrzaj>
    <derivirana_varijabla naziv="DomainObject.Predmet.ProtustrankaFormatedOIB_1">  BAŠĆANKA d.o.o., OIB 44649984036</derivirana_varijabla>
  </DomainObject.Predmet.ProtustrankaFormatedOIB>
  <DomainObject.Predmet.ProtustrankaFormatedWithAdress>
    <izvorni_sadrzaj> BAŠĆANKA d.o.o., Zvonimirova 18, 51000 Rijeka</izvorni_sadrzaj>
    <derivirana_varijabla naziv="DomainObject.Predmet.ProtustrankaFormatedWithAdress_1"> BAŠĆANKA d.o.o., Zvonimirova 18, 51000 Rijeka</derivirana_varijabla>
  </DomainObject.Predmet.ProtustrankaFormatedWithAdress>
  <DomainObject.Predmet.ProtustrankaFormatedWithAdressOIB>
    <izvorni_sadrzaj> BAŠĆANKA d.o.o., OIB 44649984036, Zvonimirova 18, 51000 Rijeka</izvorni_sadrzaj>
    <derivirana_varijabla naziv="DomainObject.Predmet.ProtustrankaFormatedWithAdressOIB_1"> BAŠĆANKA d.o.o., OIB 44649984036, Zvonimirova 18, 51000 Rijeka</derivirana_varijabla>
  </DomainObject.Predmet.ProtustrankaFormatedWithAdressOIB>
  <DomainObject.Predmet.ProtustrankaWithAdress>
    <izvorni_sadrzaj>BAŠĆANKA d.o.o. Zvonimirova 18, 51000 Rijeka</izvorni_sadrzaj>
    <derivirana_varijabla naziv="DomainObject.Predmet.ProtustrankaWithAdress_1">BAŠĆANKA d.o.o. Zvonimirova 18, 51000 Rijeka</derivirana_varijabla>
  </DomainObject.Predmet.ProtustrankaWithAdress>
  <DomainObject.Predmet.ProtustrankaWithAdressOIB>
    <izvorni_sadrzaj>BAŠĆANKA d.o.o., OIB 44649984036, Zvonimirova 18, 51000 Rijeka</izvorni_sadrzaj>
    <derivirana_varijabla naziv="DomainObject.Predmet.ProtustrankaWithAdressOIB_1">BAŠĆANKA d.o.o., OIB 44649984036, Zvonimirova 18, 51000 Rijeka</derivirana_varijabla>
  </DomainObject.Predmet.ProtustrankaWithAdressOIB>
  <DomainObject.Predmet.ProtustrankaNazivFormated>
    <izvorni_sadrzaj>BAŠĆANKA d.o.o.</izvorni_sadrzaj>
    <derivirana_varijabla naziv="DomainObject.Predmet.ProtustrankaNazivFormated_1">BAŠĆANKA d.o.o.</derivirana_varijabla>
  </DomainObject.Predmet.ProtustrankaNazivFormated>
  <DomainObject.Predmet.ProtustrankaNazivFormatedOIB>
    <izvorni_sadrzaj>BAŠĆANKA d.o.o., OIB 44649984036</izvorni_sadrzaj>
    <derivirana_varijabla naziv="DomainObject.Predmet.ProtustrankaNazivFormatedOIB_1">BAŠĆANKA d.o.o.,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</izvorni_sadrzaj>
    <derivirana_varijabla naziv="DomainObject.Predmet.StrankaFormated_1">  B2 KAPITAL d.o.o.</derivirana_varijabla>
  </DomainObject.Predmet.StrankaFormated>
  <DomainObject.Predmet.StrankaFormatedOIB>
    <izvorni_sadrzaj>  B2 KAPITAL d.o.o., OIB 57509775367</izvorni_sadrzaj>
    <derivirana_varijabla naziv="DomainObject.Predmet.StrankaFormatedOIB_1">  B2 KAPITAL d.o.o., OIB 57509775367</derivirana_varijabla>
  </DomainObject.Predmet.StrankaFormatedOIB>
  <DomainObject.Predmet.StrankaFormatedWithAdress>
    <izvorni_sadrzaj> B2 KAPITAL d.o.o., Radnička 41, 10000 Zagreb</izvorni_sadrzaj>
    <derivirana_varijabla naziv="DomainObject.Predmet.StrankaFormatedWithAdress_1"> B2 KAPITAL d.o.o., Radnička 41, 10000 Zagreb</derivirana_varijabla>
  </DomainObject.Predmet.StrankaFormatedWithAdress>
  <DomainObject.Predmet.StrankaFormatedWithAdressOIB>
    <izvorni_sadrzaj> B2 KAPITAL d.o.o., OIB 57509775367, Radnička 41, 10000 Zagreb</izvorni_sadrzaj>
    <derivirana_varijabla naziv="DomainObject.Predmet.StrankaFormatedWithAdressOIB_1"> B2 KAPITAL d.o.o., OIB 57509775367, Radnička 41, 10000 Zagreb</derivirana_varijabla>
  </DomainObject.Predmet.StrankaFormatedWithAdressOIB>
  <DomainObject.Predmet.StrankaWithAdress>
    <izvorni_sadrzaj>B2 KAPITAL d.o.o. Radnička 41,10000 Zagreb</izvorni_sadrzaj>
    <derivirana_varijabla naziv="DomainObject.Predmet.StrankaWithAdress_1">B2 KAPITAL d.o.o. Radnička 41,10000 Zagreb</derivirana_varijabla>
  </DomainObject.Predmet.StrankaWithAdress>
  <DomainObject.Predmet.StrankaWithAdressOIB>
    <izvorni_sadrzaj>B2 KAPITAL d.o.o., OIB 57509775367, Radnička 41,10000 Zagreb</izvorni_sadrzaj>
    <derivirana_varijabla naziv="DomainObject.Predmet.StrankaWithAdressOIB_1">B2 KAPITAL d.o.o., OIB 57509775367, Radnička 41,10000 Zagreb</derivirana_varijabla>
  </DomainObject.Predmet.StrankaWithAdressOIB>
  <DomainObject.Predmet.StrankaNazivFormated>
    <izvorni_sadrzaj>B2 KAPITAL d.o.o.</izvorni_sadrzaj>
    <derivirana_varijabla naziv="DomainObject.Predmet.StrankaNazivFormated_1">B2 KAPITAL d.o.o.</derivirana_varijabla>
  </DomainObject.Predmet.StrankaNazivFormated>
  <DomainObject.Predmet.StrankaNazivFormatedOIB>
    <izvorni_sadrzaj>B2 KAPITAL d.o.o., OIB 57509775367</izvorni_sadrzaj>
    <derivirana_varijabla naziv="DomainObject.Predmet.StrankaNazivFormatedOIB_1">B2 KAPITAL d.o.o.,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B2 KAPITAL d.o.o.</item>
    </izvorni_sadrzaj>
    <derivirana_varijabla naziv="DomainObject.Predmet.StrankaListFormated_1">
      <item>B2 KAPITAL d.o.o.</item>
    </derivirana_varijabla>
  </DomainObject.Predmet.StrankaListFormated>
  <DomainObject.Predmet.StrankaListFormatedOIB>
    <izvorni_sadrzaj>
      <item>B2 KAPITAL d.o.o., OIB 57509775367</item>
    </izvorni_sadrzaj>
    <derivirana_varijabla naziv="DomainObject.Predmet.StrankaListFormatedOIB_1">
      <item>B2 KAPITAL d.o.o., OIB 57509775367</item>
    </derivirana_varijabla>
  </DomainObject.Predmet.StrankaListFormatedOIB>
  <DomainObject.Predmet.StrankaListFormatedWithAdress>
    <izvorni_sadrzaj>
      <item>B2 KAPITAL d.o.o., Radnička 41, 10000 Zagreb</item>
    </izvorni_sadrzaj>
    <derivirana_varijabla naziv="DomainObject.Predmet.StrankaListFormatedWithAdress_1">
      <item>B2 KAPITAL d.o.o., Radnička 41, 10000 Zagreb</item>
    </derivirana_varijabla>
  </DomainObject.Predmet.StrankaListFormatedWithAdress>
  <DomainObject.Predmet.StrankaListFormatedWithAdressOIB>
    <izvorni_sadrzaj>
      <item>B2 KAPITAL d.o.o., OIB 57509775367, Radnička 41, 10000 Zagreb</item>
    </izvorni_sadrzaj>
    <derivirana_varijabla naziv="DomainObject.Predmet.StrankaListFormatedWithAdressOIB_1">
      <item>B2 KAPITAL d.o.o., OIB 57509775367, Radnička 41, 10000 Zagreb</item>
    </derivirana_varijabla>
  </DomainObject.Predmet.StrankaListFormatedWithAdressOIB>
  <DomainObject.Predmet.StrankaListNazivFormated>
    <izvorni_sadrzaj>
      <item>B2 KAPITAL d.o.o.</item>
    </izvorni_sadrzaj>
    <derivirana_varijabla naziv="DomainObject.Predmet.StrankaListNazivFormated_1">
      <item>B2 KAPITAL d.o.o.</item>
    </derivirana_varijabla>
  </DomainObject.Predmet.StrankaListNazivFormated>
  <DomainObject.Predmet.StrankaListNazivFormatedOIB>
    <izvorni_sadrzaj>
      <item>B2 KAPITAL d.o.o., OIB 57509775367</item>
    </izvorni_sadrzaj>
    <derivirana_varijabla naziv="DomainObject.Predmet.StrankaListNazivFormatedOIB_1">
      <item>B2 KAPITAL d.o.o., OIB 57509775367</item>
    </derivirana_varijabla>
  </DomainObject.Predmet.StrankaListNazivFormatedOIB>
  <DomainObject.Predmet.ProtuStrankaListFormated>
    <izvorni_sadrzaj>
      <item>BAŠĆANKA d.o.o.</item>
    </izvorni_sadrzaj>
    <derivirana_varijabla naziv="DomainObject.Predmet.ProtuStrankaListFormated_1">
      <item>BAŠĆANKA d.o.o.</item>
    </derivirana_varijabla>
  </DomainObject.Predmet.ProtuStrankaListFormated>
  <DomainObject.Predmet.ProtuStrankaListFormatedOIB>
    <izvorni_sadrzaj>
      <item>BAŠĆANKA d.o.o., OIB 44649984036</item>
    </izvorni_sadrzaj>
    <derivirana_varijabla naziv="DomainObject.Predmet.ProtuStrankaListFormatedOIB_1">
      <item>BAŠĆANKA d.o.o., OIB 44649984036</item>
    </derivirana_varijabla>
  </DomainObject.Predmet.ProtuStrankaListFormatedOIB>
  <DomainObject.Predmet.ProtuStrankaListFormatedWithAdress>
    <izvorni_sadrzaj>
      <item>BAŠĆANKA d.o.o., Zvonimirova 18, 51000 Rijeka</item>
    </izvorni_sadrzaj>
    <derivirana_varijabla naziv="DomainObject.Predmet.ProtuStrankaListFormatedWithAdress_1">
      <item>BAŠĆANKA d.o.o., Zvonimirova 18, 51000 Rijeka</item>
    </derivirana_varijabla>
  </DomainObject.Predmet.ProtuStrankaListFormatedWithAdress>
  <DomainObject.Predmet.ProtuStrankaListFormatedWithAdressOIB>
    <izvorni_sadrzaj>
      <item>BAŠĆANKA d.o.o., OIB 44649984036, Zvonimirova 18, 51000 Rijeka</item>
    </izvorni_sadrzaj>
    <derivirana_varijabla naziv="DomainObject.Predmet.ProtuStrankaListFormatedWithAdressOIB_1">
      <item>BAŠĆANKA d.o.o., OIB 44649984036, Zvonimirova 18, 51000 Rijeka</item>
    </derivirana_varijabla>
  </DomainObject.Predmet.ProtuStrankaListFormatedWithAdressOIB>
  <DomainObject.Predmet.ProtuStrankaListNazivFormated>
    <izvorni_sadrzaj>
      <item>BAŠĆANKA d.o.o.</item>
    </izvorni_sadrzaj>
    <derivirana_varijabla naziv="DomainObject.Predmet.ProtuStrankaListNazivFormated_1">
      <item>BAŠĆANKA d.o.o.</item>
    </derivirana_varijabla>
  </DomainObject.Predmet.ProtuStrankaListNazivFormated>
  <DomainObject.Predmet.ProtuStrankaListNazivFormatedOIB>
    <izvorni_sadrzaj>
      <item>BAŠĆANKA d.o.o., OIB 44649984036</item>
    </izvorni_sadrzaj>
    <derivirana_varijabla naziv="DomainObject.Predmet.ProtuStrankaListNazivFormatedOIB_1">
      <item>BAŠĆANKA d.o.o., OIB 44649984036</item>
    </derivirana_varijabla>
  </DomainObject.Predmet.ProtuStrankaListNazivFormatedOIB>
  <DomainObject.Predmet.OstaliListFormated>
    <izvorni_sadrzaj>
      <item>ALEN IVKOVIĆ</item>
      <item>ALEN BOŽIĆ</item>
      <item>VESNA ŠTAJNER IBRAHIMPAŠIĆ</item>
      <item>TOMISLAV PERIĆ</item>
      <item>TAMARA ŠTRBAC</item>
    </izvorni_sadrzaj>
    <derivirana_varijabla naziv="DomainObject.Predmet.OstaliListFormated_1">
      <item>ALEN IVKOVIĆ</item>
      <item>ALEN BOŽIĆ</item>
      <item>VESNA ŠTAJNER IBRAHIMPAŠIĆ</item>
      <item>TOMISLAV PERIĆ</item>
      <item>TAMARA ŠTRBAC</item>
    </derivirana_varijabla>
  </DomainObject.Predmet.OstaliListFormated>
  <DomainObject.Predmet.OstaliListFormatedOIB>
    <izvorni_sadrzaj>
      <item>ALEN IVKOVIĆ</item>
      <item>ALEN BOŽIĆ</item>
      <item>VESNA ŠTAJNER IBRAHIMPAŠIĆ</item>
      <item>TOMISLAV PERIĆ</item>
      <item>TAMARA ŠTRBAC</item>
    </izvorni_sadrzaj>
    <derivirana_varijabla naziv="DomainObject.Predmet.OstaliListFormatedOIB_1">
      <item>ALEN IVKOVIĆ</item>
      <item>ALEN BOŽIĆ</item>
      <item>VESNA ŠTAJNER IBRAHIMPAŠIĆ</item>
      <item>TOMISLAV PERIĆ</item>
      <item>TAMARA ŠTRBAC</item>
    </derivirana_varijabla>
  </DomainObject.Predmet.OstaliListFormatedOIB>
  <DomainObject.Predmet.OstaliListFormatedWithAdress>
    <izvorni_sadrzaj>
      <item>ALEN IVKOVIĆ</item>
      <item>ALEN BOŽIĆ</item>
      <item>VESNA ŠTAJNER IBRAHIMPAŠIĆ</item>
      <item>TOMISLAV PERIĆ</item>
      <item>TAMARA ŠTRBAC</item>
    </izvorni_sadrzaj>
    <derivirana_varijabla naziv="DomainObject.Predmet.OstaliListFormatedWithAdress_1">
      <item>ALEN IVKOVIĆ</item>
      <item>ALEN BOŽIĆ</item>
      <item>VESNA ŠTAJNER IBRAHIMPAŠIĆ</item>
      <item>TOMISLAV PERIĆ</item>
      <item>TAMARA ŠTRBAC</item>
    </derivirana_varijabla>
  </DomainObject.Predmet.OstaliListFormatedWithAdress>
  <DomainObject.Predmet.OstaliListFormatedWithAdressOIB>
    <izvorni_sadrzaj>
      <item>ALEN IVKOVIĆ</item>
      <item>ALEN BOŽIĆ</item>
      <item>VESNA ŠTAJNER IBRAHIMPAŠIĆ</item>
      <item>TOMISLAV PERIĆ</item>
      <item>TAMARA ŠTRBAC</item>
    </izvorni_sadrzaj>
    <derivirana_varijabla naziv="DomainObject.Predmet.OstaliListFormatedWithAdressOIB_1">
      <item>ALEN IVKOVIĆ</item>
      <item>ALEN BOŽIĆ</item>
      <item>VESNA ŠTAJNER IBRAHIMPAŠIĆ</item>
      <item>TOMISLAV PERIĆ</item>
      <item>TAMARA ŠTRBAC</item>
    </derivirana_varijabla>
  </DomainObject.Predmet.OstaliListFormatedWithAdressOIB>
  <DomainObject.Predmet.OstaliListNazivFormated>
    <izvorni_sadrzaj>
      <item>ALEN IVKOVIĆ</item>
      <item>ALEN BOŽIĆ</item>
      <item>VESNA ŠTAJNER IBRAHIMPAŠIĆ</item>
      <item>TOMISLAV PERIĆ</item>
      <item>TAMARA ŠTRBAC</item>
    </izvorni_sadrzaj>
    <derivirana_varijabla naziv="DomainObject.Predmet.OstaliListNazivFormated_1">
      <item>ALEN IVKOVIĆ</item>
      <item>ALEN BOŽIĆ</item>
      <item>VESNA ŠTAJNER IBRAHIMPAŠIĆ</item>
      <item>TOMISLAV PERIĆ</item>
      <item>TAMARA ŠTRBAC</item>
    </derivirana_varijabla>
  </DomainObject.Predmet.OstaliListNazivFormated>
  <DomainObject.Predmet.OstaliListNazivFormatedOIB>
    <izvorni_sadrzaj>
      <item>ALEN IVKOVIĆ</item>
      <item>ALEN BOŽIĆ</item>
      <item>VESNA ŠTAJNER IBRAHIMPAŠIĆ</item>
      <item>TOMISLAV PERIĆ</item>
      <item>TAMARA ŠTRBAC</item>
    </izvorni_sadrzaj>
    <derivirana_varijabla naziv="DomainObject.Predmet.OstaliListNazivFormatedOIB_1">
      <item>ALEN IVKOVIĆ</item>
      <item>ALEN BOŽIĆ</item>
      <item>VESNA ŠTAJNER IBRAHIMPAŠIĆ</item>
      <item>TOMISLAV PERIĆ</item>
      <item>TAMARA ŠTRBAC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KAPITAL d.o.o.</izvorni_sadrzaj>
    <derivirana_varijabla naziv="DomainObject.Predmet.StrankaIDrugi_1">B2 KAPITAL d.o.o.</derivirana_varijabla>
  </DomainObject.Predmet.StrankaIDrugi>
  <DomainObject.Predmet.ProtustrankaIDrugi>
    <izvorni_sadrzaj>BAŠĆANKA d.o.o.</izvorni_sadrzaj>
    <derivirana_varijabla naziv="DomainObject.Predmet.ProtustrankaIDrugi_1">BAŠĆANKA d.o.o.</derivirana_varijabla>
  </DomainObject.Predmet.ProtustrankaIDrugi>
  <DomainObject.Predmet.StrankaIDrugiAdressOIB>
    <izvorni_sadrzaj>B2 KAPITAL d.o.o., OIB 57509775367, Radnička 41, 10000 Zagreb</izvorni_sadrzaj>
    <derivirana_varijabla naziv="DomainObject.Predmet.StrankaIDrugiAdressOIB_1">B2 KAPITAL d.o.o., OIB 57509775367, Radnička 41, 10000 Zagreb</derivirana_varijabla>
  </DomainObject.Predmet.StrankaIDrugiAdressOIB>
  <DomainObject.Predmet.ProtustrankaIDrugiAdressOIB>
    <izvorni_sadrzaj>BAŠĆANKA d.o.o., OIB 44649984036, Zvonimirova 18, 51000 Rijeka</izvorni_sadrzaj>
    <derivirana_varijabla naziv="DomainObject.Predmet.ProtustrankaIDrugiAdressOIB_1">BAŠĆANKA d.o.o., OIB 44649984036,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BAŠĆANKA d.o.o.</item>
      <item>ALEN IVKOVIĆ</item>
      <item>ALEN BOŽIĆ</item>
      <item>VESNA ŠTAJNER IBRAHIMPAŠIĆ</item>
      <item>TOMISLAV PERIĆ</item>
      <item>TAMARA ŠTRBAC</item>
    </izvorni_sadrzaj>
    <derivirana_varijabla naziv="DomainObject.Predmet.SudioniciListNaziv_1">
      <item>B2 KAPITAL d.o.o.</item>
      <item>BAŠĆANKA d.o.o.</item>
      <item>ALEN IVKOVIĆ</item>
      <item>ALEN BOŽIĆ</item>
      <item>VESNA ŠTAJNER IBRAHIMPAŠIĆ</item>
      <item>TOMISLAV PERIĆ</item>
      <item>TAMARA ŠTRBAC</item>
    </derivirana_varijabla>
  </DomainObject.Predmet.SudioniciListNaziv>
  <DomainObject.Predmet.SudioniciListAdressOIB>
    <izvorni_sadrzaj>
      <item>B2 KAPITAL d.o.o., OIB 57509775367, Radnička 41,10000 Zagreb</item>
      <item>BAŠĆANKA d.o.o., OIB 44649984036, Zvonimirova 18,51000 Rijeka</item>
      <item>ALEN IVKOVIĆ</item>
      <item>ALEN BOŽIĆ</item>
      <item>VESNA ŠTAJNER IBRAHIMPAŠIĆ</item>
      <item>TOMISLAV PERIĆ</item>
      <item>TAMARA ŠTRBAC</item>
    </izvorni_sadrzaj>
    <derivirana_varijabla naziv="DomainObject.Predmet.SudioniciListAdressOIB_1">
      <item>B2 KAPITAL d.o.o., OIB 57509775367, Radnička 41,10000 Zagreb</item>
      <item>BAŠĆANKA d.o.o., OIB 44649984036, Zvonimirova 18,51000 Rijeka</item>
      <item>ALEN IVKOVIĆ</item>
      <item>ALEN BOŽIĆ</item>
      <item>VESNA ŠTAJNER IBRAHIMPAŠIĆ</item>
      <item>TOMISLAV PERIĆ</item>
      <item>TAMARA ŠTRBAC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44649984036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57509775367</item>
      <item>, OIB 44649984036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2220</properties:Words>
  <properties:Characters>12923</properties:Characters>
  <properties:Lines>280</properties:Lines>
  <properties:Paragraphs>103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2016-12-16T10:26:00Z</dcterms:created>
  <dc:creator>rcerneka</dc:creator>
  <cp:lastModifiedBy>Jasna Radulović</cp:lastModifiedBy>
  <cp:lastPrinted>2016-12-16T11:43:00Z</cp:lastPrinted>
  <dcterms:modified xmlns:xsi="http://www.w3.org/2001/XMLSchema-instance" xsi:type="dcterms:W3CDTF">2016-12-16T11:55:00Z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