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6dd8" w14:paraId="8f46dd8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C1144C" w:rsidP="00507C77" w:rsidR="00C1144C">
      <w:pPr>
        <w:jc w:val="center"/>
      </w:pPr>
    </w:p>
    <w:p w:rsidRDefault="00C1144C" w:rsidP="00507C77" w:rsidR="00C1144C">
      <w:pPr>
        <w:jc w:val="center"/>
      </w:pPr>
    </w:p>
    <w:p w:rsidRDefault="00507C77" w:rsidP="00507C77" w:rsidR="00507C77" w:rsidRPr="00507C77">
      <w:pPr>
        <w:jc w:val="center"/>
        <w:rPr>
          <w:b/>
        </w:rPr>
      </w:pPr>
      <w:r w:rsidRPr="00507C77">
        <w:t>R</w:t>
      </w:r>
      <w:r w:rsidR="00C1144C">
        <w:t xml:space="preserve"> </w:t>
      </w:r>
      <w:r w:rsidRPr="00507C77">
        <w:t>E</w:t>
      </w:r>
      <w:r w:rsidR="00C1144C">
        <w:t xml:space="preserve"> </w:t>
      </w:r>
      <w:r w:rsidRPr="00507C77">
        <w:t>P</w:t>
      </w:r>
      <w:r w:rsidR="00C1144C">
        <w:t xml:space="preserve"> </w:t>
      </w:r>
      <w:r w:rsidRPr="00507C77">
        <w:t>U</w:t>
      </w:r>
      <w:r w:rsidR="00C1144C">
        <w:t xml:space="preserve"> </w:t>
      </w:r>
      <w:r w:rsidRPr="00507C77">
        <w:t>B</w:t>
      </w:r>
      <w:r w:rsidR="00C1144C">
        <w:t xml:space="preserve"> </w:t>
      </w:r>
      <w:r w:rsidRPr="00507C77">
        <w:t>L</w:t>
      </w:r>
      <w:r w:rsidR="00C1144C">
        <w:t xml:space="preserve"> </w:t>
      </w:r>
      <w:r w:rsidRPr="00507C77">
        <w:t>I</w:t>
      </w:r>
      <w:r w:rsidR="00C1144C">
        <w:t xml:space="preserve"> </w:t>
      </w:r>
      <w:r w:rsidRPr="00507C77">
        <w:t>K</w:t>
      </w:r>
      <w:r w:rsidR="00C1144C">
        <w:t xml:space="preserve"> </w:t>
      </w:r>
      <w:r w:rsidRPr="00507C77">
        <w:t>A</w:t>
      </w:r>
      <w:r w:rsidR="00C1144C">
        <w:t xml:space="preserve"> </w:t>
      </w:r>
      <w:r w:rsidRPr="00507C77">
        <w:t xml:space="preserve"> H</w:t>
      </w:r>
      <w:r w:rsidR="00C1144C">
        <w:t xml:space="preserve"> </w:t>
      </w:r>
      <w:r w:rsidRPr="00507C77">
        <w:t>R</w:t>
      </w:r>
      <w:r w:rsidR="00C1144C">
        <w:t xml:space="preserve"> </w:t>
      </w:r>
      <w:r w:rsidRPr="00507C77">
        <w:t>V</w:t>
      </w:r>
      <w:r w:rsidR="00C1144C">
        <w:t xml:space="preserve"> </w:t>
      </w:r>
      <w:r w:rsidRPr="00507C77">
        <w:t>A</w:t>
      </w:r>
      <w:r w:rsidR="00C1144C">
        <w:t xml:space="preserve"> </w:t>
      </w:r>
      <w:r w:rsidRPr="00507C77">
        <w:t>T</w:t>
      </w:r>
      <w:r w:rsidR="00C1144C">
        <w:t xml:space="preserve"> </w:t>
      </w:r>
      <w:r w:rsidRPr="00507C77">
        <w:t>S</w:t>
      </w:r>
      <w:r w:rsidR="00C1144C">
        <w:t xml:space="preserve"> </w:t>
      </w:r>
      <w:r w:rsidRPr="00507C77">
        <w:t>K</w:t>
      </w:r>
      <w:r w:rsidR="00C1144C">
        <w:t xml:space="preserve"> </w:t>
      </w:r>
      <w:r w:rsidRPr="00507C77">
        <w:t>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BB158D" w:rsidP="00C1144C" w:rsidR="00BB158D">
      <w:pPr>
        <w:ind w:firstLine="708"/>
        <w:jc w:val="both"/>
      </w:pPr>
      <w:r w:rsidRPr="00E331FD">
        <w:t xml:space="preserve">Trgovački sud u Zagrebu, po sucu Nikoli Ribariću, u stečajnom predmetu nad dužnikom </w:t>
      </w:r>
      <w:proofErr w:type="spellStart"/>
      <w:r w:rsidRPr="00164124">
        <w:t>MONTMONTAŽA</w:t>
      </w:r>
      <w:proofErr w:type="spellEnd"/>
      <w:r w:rsidRPr="00164124">
        <w:t>-</w:t>
      </w:r>
      <w:proofErr w:type="spellStart"/>
      <w:r w:rsidRPr="00164124">
        <w:t>PLINOVODOVOD</w:t>
      </w:r>
      <w:proofErr w:type="spellEnd"/>
      <w:r w:rsidRPr="00164124">
        <w:t xml:space="preserve"> d.o.o.</w:t>
      </w:r>
      <w:r>
        <w:t xml:space="preserve"> u stečaju</w:t>
      </w:r>
      <w:r w:rsidRPr="00164124">
        <w:t xml:space="preserve">, Zagreb,  </w:t>
      </w:r>
      <w:proofErr w:type="spellStart"/>
      <w:r w:rsidRPr="00164124">
        <w:t>CMP</w:t>
      </w:r>
      <w:proofErr w:type="spellEnd"/>
      <w:r w:rsidRPr="00164124">
        <w:t xml:space="preserve"> Savica Šanci </w:t>
      </w:r>
      <w:proofErr w:type="spellStart"/>
      <w:r w:rsidRPr="00164124">
        <w:t>123</w:t>
      </w:r>
      <w:proofErr w:type="spellEnd"/>
      <w:r w:rsidRPr="00164124">
        <w:t xml:space="preserve">, </w:t>
      </w:r>
      <w:proofErr w:type="spellStart"/>
      <w:r w:rsidRPr="00164124">
        <w:t>M</w:t>
      </w:r>
      <w:r>
        <w:t>BS</w:t>
      </w:r>
      <w:proofErr w:type="spellEnd"/>
      <w:r>
        <w:t xml:space="preserve">: </w:t>
      </w:r>
      <w:proofErr w:type="spellStart"/>
      <w:r>
        <w:t>080087794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48137524285</w:t>
      </w:r>
      <w:proofErr w:type="spellEnd"/>
      <w:r>
        <w:t>,</w:t>
      </w:r>
      <w:r w:rsidRPr="00E331FD">
        <w:t xml:space="preserve"> </w:t>
      </w:r>
      <w:r>
        <w:t>dana 13. ožujka 2019. godine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507C77" w:rsidRPr="00507C77">
        <w:t>15</w:t>
      </w:r>
      <w:r w:rsidRPr="00507C77">
        <w:t xml:space="preserve"> dana </w:t>
      </w:r>
      <w:r w:rsidR="00BB158D">
        <w:t xml:space="preserve">od dana dostave zaključka očitovati se na navode iz podneska od 7.3.2019. godine kojeg je uputio vjerovnik Republika Hrvatska, zastupan po </w:t>
      </w:r>
      <w:proofErr w:type="spellStart"/>
      <w:r w:rsidR="00BB158D">
        <w:t>ŽDO</w:t>
      </w:r>
      <w:proofErr w:type="spellEnd"/>
      <w:r w:rsidR="00BB158D">
        <w:t xml:space="preserve"> Zagreb</w:t>
      </w:r>
      <w:r w:rsidRPr="00507C77">
        <w:t xml:space="preserve">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BB158D">
        <w:t>13</w:t>
      </w:r>
      <w:r w:rsidR="009A6899" w:rsidRPr="00507C77">
        <w:t>.</w:t>
      </w:r>
      <w:r w:rsidR="00BB158D">
        <w:t xml:space="preserve"> ožujka</w:t>
      </w:r>
      <w:r w:rsidRPr="00507C77">
        <w:t xml:space="preserve"> 20</w:t>
      </w:r>
      <w:r w:rsidR="00084318" w:rsidRPr="00507C77">
        <w:t>1</w:t>
      </w:r>
      <w:r w:rsidR="00BB158D">
        <w:t>9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C1144C" w:rsidR="004F587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C1144C">
        <w:tab/>
      </w:r>
      <w:r w:rsidR="00C1144C">
        <w:tab/>
      </w:r>
      <w:r w:rsidR="00C1144C">
        <w:tab/>
      </w:r>
      <w:r w:rsidR="00C1144C">
        <w:tab/>
      </w:r>
      <w:r w:rsidR="004F587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96F77" w:rsidP="00C1144C" w:rsidR="007C549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96F77" w:rsidP="00C1144C" w:rsidR="00B96F7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B96F77" w:rsidP="00B96F77" w:rsidR="00B96F7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B96F77" w:rsidP="00C1144C" w:rsidR="00B96F77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3D1917" w:rsidP="007C549E" w:rsidR="003D19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7C70" w:rsidP="003D1917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E2A46" w:rsidP="00507C77" w:rsidR="005E2A46">
      <w:pPr>
        <w:jc w:val="both"/>
      </w:pPr>
    </w:p>
    <w:p w:rsidRDefault="005E2A46" w:rsidP="00507C77" w:rsidR="005E2A46">
      <w:pPr>
        <w:jc w:val="both"/>
      </w:pPr>
    </w:p>
    <w:p w:rsidRDefault="005E2A46" w:rsidP="00507C77" w:rsidR="005E2A46">
      <w:pPr>
        <w:jc w:val="both"/>
      </w:pPr>
    </w:p>
    <w:p w:rsidRDefault="00D95DAD" w:rsidP="00B96F77" w:rsidR="00EC71E6" w:rsidRPr="00507C77">
      <w:pPr>
        <w:pStyle w:val="Odlomakpopisa"/>
      </w:pP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headerReference w:type="default" r:id="rId10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44C" w:rsidP="00C1144C" w:rsidR="00C1144C">
      <w:r>
        <w:separator/>
      </w:r>
    </w:p>
  </w:endnote>
  <w:endnote w:id="0" w:type="continuationSeparator">
    <w:p w:rsidRDefault="00C1144C" w:rsidP="00C1144C" w:rsidR="00C11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44C" w:rsidP="00C1144C" w:rsidR="00C1144C">
      <w:r>
        <w:separator/>
      </w:r>
    </w:p>
  </w:footnote>
  <w:footnote w:id="0" w:type="continuationSeparator">
    <w:p w:rsidRDefault="00C1144C" w:rsidP="00C1144C" w:rsidR="00C114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44C" w:rsidP="00C1144C" w:rsidR="00C1144C">
    <w:pPr>
      <w:pStyle w:val="Zaglavlje"/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507C77">
        <w:t>72</w:t>
      </w:r>
      <w:proofErr w:type="spellEnd"/>
      <w:r w:rsidRPr="00507C77">
        <w:t>. St</w:t>
      </w:r>
      <w:r>
        <w:t>-</w:t>
      </w:r>
    </w:smartTag>
    <w:proofErr w:type="spellStart"/>
    <w:r>
      <w:t>1498</w:t>
    </w:r>
    <w:proofErr w:type="spellEnd"/>
    <w:r>
      <w:t>/</w:t>
    </w:r>
    <w:proofErr w:type="spellStart"/>
    <w:r>
      <w:t>2017</w:t>
    </w:r>
    <w:proofErr w:type="spellEnd"/>
    <w:r>
      <w:t>-</w:t>
    </w:r>
    <w:proofErr w:type="spellStart"/>
    <w:r>
      <w:t>111</w:t>
    </w:r>
    <w:proofErr w:type="spellEnd"/>
  </w:p>
  <w:p w:rsidRDefault="00C1144C" w:rsidR="00C114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6143F8"/>
    <w:multiLevelType w:val="hybridMultilevel"/>
    <w:tmpl w:val="A83804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86F79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872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46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C713C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96F77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158D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144C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0DA6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C114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144C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114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1144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C114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144C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114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1144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2018.</izvorni_sadrzaj>
    <derivirana_varijabla naziv="DomainObject.Predmet.DatumZadnjeOdrzaneSudskeRadnje_1">13. veljače 2018.</derivirana_varijabla>
  </DomainObject.Predmet.DatumZadnjeOdrzaneSudskeRadnje>
  <DomainObject.PredzadnjaOdlukaIzPredmeta.DatumDonosenjaOdluke>
    <izvorni_sadrzaj>15. ožujka 2018.</izvorni_sadrzaj>
    <derivirana_varijabla naziv="DomainObject.PredzadnjaOdlukaIzPredmeta.DatumDonosenjaOdluke_1">15. ožujka 2018.</derivirana_varijabla>
  </DomainObject.PredzadnjaOdlukaIzPredmeta.DatumDonosenjaOdluke>
  <DomainObject.PredzadnjaOdlukaIzPredmeta.Oznaka>
    <izvorni_sadrzaj>St-1498/2017-99</izvorni_sadrzaj>
    <derivirana_varijabla naziv="DomainObject.PredzadnjaOdlukaIzPredmeta.Oznaka_1">St-1498/2017-99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621</properties:Characters>
  <properties:Lines>39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2019-03-13T10:02:00Z</dcterms:created>
  <dc:creator>kraljicn</dc:creator>
  <cp:lastModifiedBy>Maja Hajtek</cp:lastModifiedBy>
  <cp:lastPrinted>2019-03-13T10:09:00Z</cp:lastPrinted>
  <dcterms:modified xmlns:xsi="http://www.w3.org/2001/XMLSchema-instance" xsi:type="dcterms:W3CDTF">2019-03-13T10:09:00Z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18.12.2015. poziv stečajnom upravitelju na očitovanje 13.3.2019..docx)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