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982b9" w14:paraId="f9982b9"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B94D8F">
        <w:t>FIMA d.o.o., Karlovac, Antuna Gustava Matoša 42 A, OIB: 29123359679</w:t>
      </w:r>
      <w:r w:rsidR="0088185C">
        <w:rPr>
          <w:lang w:val="hr-HR"/>
        </w:rPr>
        <w:t xml:space="preserve">, dana </w:t>
      </w:r>
      <w:r w:rsidR="00EB50C9">
        <w:rPr>
          <w:lang w:val="hr-HR"/>
        </w:rPr>
        <w:t>11</w:t>
      </w:r>
      <w:r w:rsidR="000D32AF">
        <w:rPr>
          <w:lang w:val="hr-HR"/>
        </w:rPr>
        <w:t>.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FE598E">
        <w:t>Ivica Smolić, Karlovac, Antuna Gustava Matoša 42/A, OIB: 78810545016,</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w:t>
      </w:r>
      <w:r w:rsidR="00B94D8F">
        <w:t>FIMA d.o.o., Karlovac, Antuna Gustava Matoša 42 A, OIB: 29123359679</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FE598E">
        <w:t>Ivica Smolić, Karlovac, Antuna Gustava Matoša 42/A, OIB: 78810545016</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152A54" w:rsidP="001B088B" w:rsidR="00152A54" w:rsidRPr="00FC4281">
      <w:pPr>
        <w:ind w:right="-2"/>
        <w:rPr>
          <w:szCs w:val="24"/>
          <w:lang w:val="hr-HR"/>
        </w:rPr>
      </w:pPr>
    </w:p>
    <w:p w:rsidRDefault="00223E01" w:rsidP="00223E01" w:rsidR="00223E01" w:rsidRPr="00FC4281">
      <w:pPr>
        <w:ind w:firstLine="851" w:right="-2"/>
        <w:jc w:val="both"/>
        <w:rPr>
          <w:szCs w:val="24"/>
          <w:lang w:val="hr-HR"/>
        </w:rPr>
      </w:pPr>
      <w:r w:rsidRPr="00FC4281">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EB50C9">
        <w:rPr>
          <w:szCs w:val="24"/>
          <w:lang w:val="hr-HR"/>
        </w:rPr>
        <w:t>11</w:t>
      </w:r>
      <w:r w:rsidR="001B088B">
        <w:rPr>
          <w:szCs w:val="24"/>
          <w:lang w:val="hr-HR"/>
        </w:rPr>
        <w:t>. prosinca</w:t>
      </w:r>
      <w:r w:rsidR="00846FDE" w:rsidRPr="00FC4281">
        <w:rPr>
          <w:szCs w:val="24"/>
          <w:lang w:val="hr-HR"/>
        </w:rPr>
        <w:t xml:space="preserve">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670085">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670085">
        <w:t>,v.r.</w:t>
      </w:r>
    </w:p>
    <w:p w:rsidRDefault="00670085" w:rsidP="00D338FD" w:rsidR="00670085">
      <w:pPr>
        <w:pStyle w:val="Uvuenotijeloteksta"/>
        <w:ind w:firstLine="141" w:left="1983"/>
        <w:jc w:val="right"/>
      </w:pPr>
      <w:r>
        <w:t>Za točnost otpravka</w:t>
      </w:r>
    </w:p>
    <w:p w:rsidRDefault="00670085" w:rsidP="00670085" w:rsidR="001D678F"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FE598E">
          <w:t>3213</w:t>
        </w:r>
        <w:r w:rsidR="001D678F">
          <w:t>/17</w:t>
        </w:r>
      </w:p>
      <w:p w:rsidRDefault="00846FDE" w:rsidR="00846FDE">
        <w:pPr>
          <w:pStyle w:val="Zaglavlje"/>
          <w:jc w:val="center"/>
        </w:pPr>
        <w:r>
          <w:fldChar w:fldCharType="begin"/>
        </w:r>
        <w:r>
          <w:instrText>PAGE   \* MERGEFORMAT</w:instrText>
        </w:r>
        <w:r>
          <w:fldChar w:fldCharType="separate"/>
        </w:r>
        <w:r w:rsidR="00684A4E" w:rsidRPr="00684A4E">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FE598E">
      <w:t>3213</w:t>
    </w:r>
    <w:r w:rsidR="00EB50C9">
      <w:t>/17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0983627"/>
    <w:multiLevelType w:val="hybridMultilevel"/>
    <w:tmpl w:val="94D4FF8E"/>
    <w:lvl w:tplc="0450E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D32AF"/>
    <w:rsid w:val="000E05A1"/>
    <w:rsid w:val="000E236E"/>
    <w:rsid w:val="00113858"/>
    <w:rsid w:val="001169BF"/>
    <w:rsid w:val="001345EC"/>
    <w:rsid w:val="00152A54"/>
    <w:rsid w:val="00155FDC"/>
    <w:rsid w:val="00165296"/>
    <w:rsid w:val="00196CF0"/>
    <w:rsid w:val="001B088B"/>
    <w:rsid w:val="001D06D9"/>
    <w:rsid w:val="001D3516"/>
    <w:rsid w:val="001D678F"/>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3E4A69"/>
    <w:rsid w:val="00404D3C"/>
    <w:rsid w:val="0041486B"/>
    <w:rsid w:val="004339E0"/>
    <w:rsid w:val="004348BB"/>
    <w:rsid w:val="0044587B"/>
    <w:rsid w:val="0045521A"/>
    <w:rsid w:val="00486D6E"/>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70085"/>
    <w:rsid w:val="00684A4E"/>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8185C"/>
    <w:rsid w:val="008A1472"/>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B0275"/>
    <w:rsid w:val="00AC3B2C"/>
    <w:rsid w:val="00AE2349"/>
    <w:rsid w:val="00AE31DB"/>
    <w:rsid w:val="00B12819"/>
    <w:rsid w:val="00B352B2"/>
    <w:rsid w:val="00B441F5"/>
    <w:rsid w:val="00B7604C"/>
    <w:rsid w:val="00B8588F"/>
    <w:rsid w:val="00B94D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16420"/>
    <w:rsid w:val="00D457A1"/>
    <w:rsid w:val="00D71842"/>
    <w:rsid w:val="00D85607"/>
    <w:rsid w:val="00D93A7D"/>
    <w:rsid w:val="00D9489E"/>
    <w:rsid w:val="00E21703"/>
    <w:rsid w:val="00E3781E"/>
    <w:rsid w:val="00E44389"/>
    <w:rsid w:val="00EB25ED"/>
    <w:rsid w:val="00EB2FAD"/>
    <w:rsid w:val="00EB50C9"/>
    <w:rsid w:val="00EF212B"/>
    <w:rsid w:val="00F15A4D"/>
    <w:rsid w:val="00F405A6"/>
    <w:rsid w:val="00F55DF3"/>
    <w:rsid w:val="00F62AB7"/>
    <w:rsid w:val="00F80267"/>
    <w:rsid w:val="00FA1873"/>
    <w:rsid w:val="00FA4E2F"/>
    <w:rsid w:val="00FB2B8F"/>
    <w:rsid w:val="00FC4281"/>
    <w:rsid w:val="00FE120F"/>
    <w:rsid w:val="00FE3A4A"/>
    <w:rsid w:val="00FE598E"/>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3213</izvorni_sadrzaj>
    <derivirana_varijabla naziv="DomainObject.Predmet.Broj_1">3213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St-3213/2017</izvorni_sadrzaj>
    <derivirana_varijabla naziv="DomainObject.Predmet.OznakaBroj_1">St-3213/2017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FIMA d.o.o.</izvorni_sadrzaj>
    <derivirana_varijabla naziv="DomainObject.Predmet.ProtustrankaFormated_1">  FIMA d.o.o.</derivirana_varijabla>
  </DomainObject.Predmet.ProtustrankaFormated>
  <DomainObject.Predmet.ProtustrankaFormatedOIB>
    <izvorni_sadrzaj>  FIMA d.o.o., OIB 29123359679</izvorni_sadrzaj>
    <derivirana_varijabla naziv="DomainObject.Predmet.ProtustrankaFormatedOIB_1">  FIMA d.o.o., OIB 29123359679</derivirana_varijabla>
  </DomainObject.Predmet.ProtustrankaFormatedOIB>
  <DomainObject.Predmet.ProtustrankaFormatedWithAdress>
    <izvorni_sadrzaj> FIMA d.o.o., Antuna Gustava Matoša 42/A, 47000 Karlovac</izvorni_sadrzaj>
    <derivirana_varijabla naziv="DomainObject.Predmet.ProtustrankaFormatedWithAdress_1"> FIMA d.o.o., Antuna Gustava Matoša 42/A, 47000 Karlovac</derivirana_varijabla>
  </DomainObject.Predmet.ProtustrankaFormatedWithAdress>
  <DomainObject.Predmet.ProtustrankaFormatedWithAdressOIB>
    <izvorni_sadrzaj> FIMA d.o.o., OIB 29123359679, Antuna Gustava Matoša 42/A, 47000 Karlovac</izvorni_sadrzaj>
    <derivirana_varijabla naziv="DomainObject.Predmet.ProtustrankaFormatedWithAdressOIB_1"> FIMA d.o.o., OIB 29123359679, Antuna Gustava Matoša 42/A, 47000 Karlovac</derivirana_varijabla>
  </DomainObject.Predmet.ProtustrankaFormatedWithAdressOIB>
  <DomainObject.Predmet.ProtustrankaWithAdress>
    <izvorni_sadrzaj>FIMA d.o.o. Antuna Gustava Matoša 42/A, 47000 Karlovac</izvorni_sadrzaj>
    <derivirana_varijabla naziv="DomainObject.Predmet.ProtustrankaWithAdress_1">FIMA d.o.o. Antuna Gustava Matoša 42/A, 47000 Karlovac</derivirana_varijabla>
  </DomainObject.Predmet.ProtustrankaWithAdress>
  <DomainObject.Predmet.ProtustrankaWithAdressOIB>
    <izvorni_sadrzaj>FIMA d.o.o., OIB 29123359679, Antuna Gustava Matoša 42/A, 47000 Karlovac</izvorni_sadrzaj>
    <derivirana_varijabla naziv="DomainObject.Predmet.ProtustrankaWithAdressOIB_1">FIMA d.o.o., OIB 29123359679, Antuna Gustava Matoša 42/A, 47000 Karlovac</derivirana_varijabla>
  </DomainObject.Predmet.ProtustrankaWithAdressOIB>
  <DomainObject.Predmet.ProtustrankaNazivFormated>
    <izvorni_sadrzaj>FIMA d.o.o.</izvorni_sadrzaj>
    <derivirana_varijabla naziv="DomainObject.Predmet.ProtustrankaNazivFormated_1">FIMA d.o.o.</derivirana_varijabla>
  </DomainObject.Predmet.ProtustrankaNazivFormated>
  <DomainObject.Predmet.ProtustrankaNazivFormatedOIB>
    <izvorni_sadrzaj>FIMA d.o.o., OIB 29123359679</izvorni_sadrzaj>
    <derivirana_varijabla naziv="DomainObject.Predmet.ProtustrankaNazivFormatedOIB_1">FIMA d.o.o., OIB 29123359679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FIMA d.o.o.</item>
    </izvorni_sadrzaj>
    <derivirana_varijabla naziv="DomainObject.Predmet.ProtuStrankaListFormated_1">
      <item>FIMA d.o.o.</item>
    </derivirana_varijabla>
  </DomainObject.Predmet.ProtuStrankaListFormated>
  <DomainObject.Predmet.ProtuStrankaListFormatedOIB>
    <izvorni_sadrzaj>
      <item>FIMA d.o.o., OIB 29123359679</item>
    </izvorni_sadrzaj>
    <derivirana_varijabla naziv="DomainObject.Predmet.ProtuStrankaListFormatedOIB_1">
      <item>FIMA d.o.o., OIB 29123359679</item>
    </derivirana_varijabla>
  </DomainObject.Predmet.ProtuStrankaListFormatedOIB>
  <DomainObject.Predmet.ProtuStrankaListFormatedWithAdress>
    <izvorni_sadrzaj>
      <item>FIMA d.o.o., Antuna Gustava Matoša 42/A, 47000 Karlovac</item>
    </izvorni_sadrzaj>
    <derivirana_varijabla naziv="DomainObject.Predmet.ProtuStrankaListFormatedWithAdress_1">
      <item>FIMA d.o.o., Antuna Gustava Matoša 42/A, 47000 Karlovac</item>
    </derivirana_varijabla>
  </DomainObject.Predmet.ProtuStrankaListFormatedWithAdress>
  <DomainObject.Predmet.ProtuStrankaListFormatedWithAdressOIB>
    <izvorni_sadrzaj>
      <item>FIMA d.o.o., OIB 29123359679, Antuna Gustava Matoša 42/A, 47000 Karlovac</item>
    </izvorni_sadrzaj>
    <derivirana_varijabla naziv="DomainObject.Predmet.ProtuStrankaListFormatedWithAdressOIB_1">
      <item>FIMA d.o.o., OIB 29123359679, Antuna Gustava Matoša 42/A, 47000 Karlovac</item>
    </derivirana_varijabla>
  </DomainObject.Predmet.ProtuStrankaListFormatedWithAdressOIB>
  <DomainObject.Predmet.ProtuStrankaListNazivFormated>
    <izvorni_sadrzaj>
      <item>FIMA d.o.o.</item>
    </izvorni_sadrzaj>
    <derivirana_varijabla naziv="DomainObject.Predmet.ProtuStrankaListNazivFormated_1">
      <item>FIMA d.o.o.</item>
    </derivirana_varijabla>
  </DomainObject.Predmet.ProtuStrankaListNazivFormated>
  <DomainObject.Predmet.ProtuStrankaListNazivFormatedOIB>
    <izvorni_sadrzaj>
      <item>FIMA d.o.o., OIB 29123359679</item>
    </izvorni_sadrzaj>
    <derivirana_varijabla naziv="DomainObject.Predmet.ProtuStrankaListNazivFormatedOIB_1">
      <item>FIMA d.o.o., OIB 29123359679</item>
    </derivirana_varijabla>
  </DomainObject.Predmet.ProtuStrankaListNazivFormatedOIB>
  <DomainObject.Predmet.OstaliListFormated>
    <izvorni_sadrzaj>
      <item>Ivica Smolić</item>
    </izvorni_sadrzaj>
    <derivirana_varijabla naziv="DomainObject.Predmet.OstaliListFormated_1">
      <item>Ivica Smolić</item>
    </derivirana_varijabla>
  </DomainObject.Predmet.OstaliListFormated>
  <DomainObject.Predmet.OstaliListFormatedOIB>
    <izvorni_sadrzaj>
      <item>Ivica Smolić, OIB 78810545016</item>
    </izvorni_sadrzaj>
    <derivirana_varijabla naziv="DomainObject.Predmet.OstaliListFormatedOIB_1">
      <item>Ivica Smolić, OIB 78810545016</item>
    </derivirana_varijabla>
  </DomainObject.Predmet.OstaliListFormatedOIB>
  <DomainObject.Predmet.OstaliListFormatedWithAdress>
    <izvorni_sadrzaj>
      <item>Ivica Smolić, Antuna Gustava Matoša 42a, 47000 Karlovac</item>
    </izvorni_sadrzaj>
    <derivirana_varijabla naziv="DomainObject.Predmet.OstaliListFormatedWithAdress_1">
      <item>Ivica Smolić, Antuna Gustava Matoša 42a, 47000 Karlovac</item>
    </derivirana_varijabla>
  </DomainObject.Predmet.OstaliListFormatedWithAdress>
  <DomainObject.Predmet.OstaliListFormatedWithAdressOIB>
    <izvorni_sadrzaj>
      <item>Ivica Smolić, OIB 78810545016, Antuna Gustava Matoša 42a, 47000 Karlovac</item>
    </izvorni_sadrzaj>
    <derivirana_varijabla naziv="DomainObject.Predmet.OstaliListFormatedWithAdressOIB_1">
      <item>Ivica Smolić, OIB 78810545016, Antuna Gustava Matoša 42a, 47000 Karlovac</item>
    </derivirana_varijabla>
  </DomainObject.Predmet.OstaliListFormatedWithAdressOIB>
  <DomainObject.Predmet.OstaliListNazivFormated>
    <izvorni_sadrzaj>
      <item>Ivica Smolić</item>
    </izvorni_sadrzaj>
    <derivirana_varijabla naziv="DomainObject.Predmet.OstaliListNazivFormated_1">
      <item>Ivica Smolić</item>
    </derivirana_varijabla>
  </DomainObject.Predmet.OstaliListNazivFormated>
  <DomainObject.Predmet.OstaliListNazivFormatedOIB>
    <izvorni_sadrzaj>
      <item>Ivica Smolić, OIB 78810545016</item>
    </izvorni_sadrzaj>
    <derivirana_varijabla naziv="DomainObject.Predmet.OstaliListNazivFormatedOIB_1">
      <item>Ivica Smolić, OIB 78810545016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FIMA d.o.o.</izvorni_sadrzaj>
    <derivirana_varijabla naziv="DomainObject.Predmet.ProtustrankaIDrugi_1">FIMA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FIMA d.o.o., OIB 29123359679, Antuna Gustava Matoša 42/A, 47000 Karlovac</izvorni_sadrzaj>
    <derivirana_varijabla naziv="DomainObject.Predmet.ProtustrankaIDrugiAdressOIB_1">FIMA d.o.o., OIB 29123359679, Antuna Gustava Matoša 42/A,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FIMA d.o.o.</item>
      <item>Ivica Smolić</item>
    </izvorni_sadrzaj>
    <derivirana_varijabla naziv="DomainObject.Predmet.SudioniciListNaziv_1">
      <item>FINA regionalni  centar Zagreb, podružnica Karlovac</item>
      <item>FIMA d.o.o.</item>
      <item>Ivica Smolić</item>
    </derivirana_varijabla>
  </DomainObject.Predmet.SudioniciListNaziv>
  <DomainObject.Predmet.SudioniciListAdressOIB>
    <izvorni_sadrzaj>
      <item>FINA regionalni  centar Zagreb, podružnica Karlovac, OIB 85821130368, Vitezovićeva 1,47000 Karlovac</item>
      <item>FIMA d.o.o., OIB 29123359679, Antuna Gustava Matoša 42/A,47000 Karlovac</item>
      <item>Ivica Smolić, OIB 78810545016, Antuna Gustava Matoša 42a,47000 Karlovac</item>
    </izvorni_sadrzaj>
    <derivirana_varijabla naziv="DomainObject.Predmet.SudioniciListAdressOIB_1">
      <item>FINA regionalni  centar Zagreb, podružnica Karlovac, OIB 85821130368, Vitezovićeva 1,47000 Karlovac</item>
      <item>FIMA d.o.o., OIB 29123359679, Antuna Gustava Matoša 42/A,47000 Karlovac</item>
      <item>Ivica Smolić, OIB 78810545016, Antuna Gustava Matoša 42a,47000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29123359679</item>
      <item>, OIB 78810545016</item>
    </izvorni_sadrzaj>
    <derivirana_varijabla naziv="DomainObject.Predmet.SudioniciListNazivOIB_1">
      <item>, OIB 85821130368</item>
      <item>, OIB 29123359679</item>
      <item>, OIB 78810545016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476</properties:Words>
  <properties:Characters>2319</properties:Characters>
  <properties:Lines>58</properties:Lines>
  <properties:Paragraphs>26</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2017-12-11T13:02:00Z</cp:lastPrinted>
  <dcterms:modified xmlns:xsi="http://www.w3.org/2001/XMLSchema-instance" xsi:type="dcterms:W3CDTF">2017-12-11T13:02:00Z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