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b760" w14:paraId="5a3b760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9E146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9E146E">
        <w:t>sudskoj savjetnici</w:t>
      </w:r>
      <w:r w:rsidR="00BC1860">
        <w:t xml:space="preserve"> </w:t>
      </w:r>
      <w:r w:rsidR="009E146E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717C65" w:rsidRPr="00717C65">
        <w:t>29. svibnja 2017</w:t>
      </w:r>
      <w:r w:rsidR="00717C65">
        <w:t>.</w:t>
      </w:r>
      <w:r>
        <w:t xml:space="preserve">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17C65" w:rsidRPr="00717C65">
        <w:t>LAGUNA SLASTICE j.d.o.o., Vodice, Trg dr. Franje Tuđmana 24, OIB: 20766005058</w:t>
      </w:r>
      <w:r w:rsidR="0039437A" w:rsidRPr="0039437A">
        <w:t>,</w:t>
      </w:r>
      <w:r w:rsidR="00EF3F9E">
        <w:t xml:space="preserve"> </w:t>
      </w:r>
      <w:r w:rsidR="00FE2F36" w:rsidRPr="00171A4D">
        <w:rPr>
          <w:color w:themeColor="text1" w:val="000000"/>
        </w:rPr>
        <w:t>5</w:t>
      </w:r>
      <w:r w:rsidR="003825AE" w:rsidRPr="00171A4D">
        <w:rPr>
          <w:color w:themeColor="text1" w:val="000000"/>
        </w:rPr>
        <w:t xml:space="preserve">. </w:t>
      </w:r>
      <w:r w:rsidR="00717C65" w:rsidRPr="00171A4D">
        <w:rPr>
          <w:color w:themeColor="text1" w:val="000000"/>
        </w:rPr>
        <w:t>rujna</w:t>
      </w:r>
      <w:r w:rsidR="00D257C0" w:rsidRPr="00171A4D">
        <w:rPr>
          <w:color w:themeColor="text1" w:val="000000"/>
        </w:rPr>
        <w:t xml:space="preserve"> </w:t>
      </w:r>
      <w:r w:rsidR="00912002" w:rsidRPr="00171A4D">
        <w:rPr>
          <w:color w:themeColor="text1" w:val="000000"/>
        </w:rPr>
        <w:t>201</w:t>
      </w:r>
      <w:r w:rsidR="0039437A" w:rsidRPr="00171A4D">
        <w:rPr>
          <w:color w:themeColor="text1" w:val="000000"/>
        </w:rPr>
        <w:t>7</w:t>
      </w:r>
      <w:r w:rsidR="00912002" w:rsidRPr="00171A4D">
        <w:rPr>
          <w:color w:themeColor="text1" w:val="000000"/>
        </w:rPr>
        <w:t>.</w:t>
      </w:r>
      <w:r w:rsidR="006634BC" w:rsidRPr="00171A4D">
        <w:rPr>
          <w:color w:themeColor="text1" w:val="000000"/>
        </w:rPr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17C65" w:rsidRPr="00717C65">
        <w:t>LAGUNA SLASTICE j.d.o.o., Vodice, Trg dr. Franje Tuđmana 24, OIB: 20766005058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FE2F36" w:rsidRPr="00564051">
        <w:rPr>
          <w:color w:themeColor="text1" w:val="000000"/>
        </w:rPr>
        <w:t>5</w:t>
      </w:r>
      <w:r w:rsidR="003825AE" w:rsidRPr="00564051">
        <w:rPr>
          <w:color w:themeColor="text1" w:val="000000"/>
        </w:rPr>
        <w:t xml:space="preserve">. </w:t>
      </w:r>
      <w:r w:rsidR="00717C65" w:rsidRPr="00564051">
        <w:rPr>
          <w:color w:themeColor="text1" w:val="000000"/>
        </w:rPr>
        <w:t>rujna</w:t>
      </w:r>
      <w:r w:rsidR="00D257C0" w:rsidRPr="00564051">
        <w:rPr>
          <w:color w:themeColor="text1" w:val="000000"/>
        </w:rPr>
        <w:t xml:space="preserve"> </w:t>
      </w:r>
      <w:r w:rsidR="0039437A" w:rsidRPr="00564051">
        <w:rPr>
          <w:color w:themeColor="text1" w:val="000000"/>
        </w:rPr>
        <w:t>2017</w:t>
      </w:r>
      <w:r w:rsidR="003825AE" w:rsidRPr="00564051">
        <w:rPr>
          <w:color w:themeColor="text1" w:val="000000"/>
        </w:rPr>
        <w:t xml:space="preserve">. </w:t>
      </w:r>
      <w:r w:rsidRPr="00564051">
        <w:rPr>
          <w:color w:themeColor="text1" w:val="000000"/>
        </w:rPr>
        <w:t>u</w:t>
      </w:r>
      <w:r w:rsidR="003825AE" w:rsidRPr="00564051">
        <w:rPr>
          <w:color w:themeColor="text1" w:val="000000"/>
        </w:rPr>
        <w:t xml:space="preserve"> </w:t>
      </w:r>
      <w:r w:rsidR="008355FB" w:rsidRPr="00564051">
        <w:rPr>
          <w:color w:themeColor="text1" w:val="000000"/>
        </w:rPr>
        <w:t>1</w:t>
      </w:r>
      <w:r w:rsidR="00564051">
        <w:rPr>
          <w:color w:themeColor="text1" w:val="000000"/>
        </w:rPr>
        <w:t>4</w:t>
      </w:r>
      <w:r w:rsidR="002554FD" w:rsidRPr="00564051">
        <w:rPr>
          <w:color w:themeColor="text1" w:val="000000"/>
        </w:rPr>
        <w:t>,</w:t>
      </w:r>
      <w:r w:rsidR="00F3610D">
        <w:rPr>
          <w:color w:themeColor="text1" w:val="000000"/>
        </w:rPr>
        <w:t>17</w:t>
      </w:r>
      <w:r w:rsidR="003825AE" w:rsidRPr="00564051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564051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564051" w:rsidRPr="00564051">
        <w:rPr>
          <w:color w:themeColor="text1" w:val="000000"/>
        </w:rPr>
        <w:t>Blaž Savić iz Zadra</w:t>
      </w:r>
      <w:r w:rsidR="002554FD" w:rsidRPr="00564051">
        <w:rPr>
          <w:color w:themeColor="text1" w:val="000000"/>
        </w:rPr>
        <w:t xml:space="preserve">, </w:t>
      </w:r>
      <w:r w:rsidR="00564051" w:rsidRPr="00564051">
        <w:rPr>
          <w:color w:themeColor="text1" w:val="000000"/>
        </w:rPr>
        <w:t>B.J. Jelačića 4/5</w:t>
      </w:r>
      <w:r w:rsidR="002554FD" w:rsidRPr="00564051">
        <w:rPr>
          <w:color w:themeColor="text1" w:val="000000"/>
        </w:rPr>
        <w:t xml:space="preserve">, OIB: </w:t>
      </w:r>
      <w:r w:rsidR="00564051" w:rsidRPr="00564051">
        <w:rPr>
          <w:color w:themeColor="text1" w:val="000000"/>
        </w:rPr>
        <w:t>44660472906</w:t>
      </w:r>
      <w:r w:rsidR="00EF3F9E" w:rsidRPr="00564051">
        <w:rPr>
          <w:color w:themeColor="text1" w:val="000000"/>
        </w:rPr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717C65" w:rsidRPr="00717C65">
        <w:t>LAGUNA SLASTICE j.d.o.o., Vodice, Trg dr. Franje Tuđmana 24, OIB: 20766005058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717C65">
        <w:t>29</w:t>
      </w:r>
      <w:r w:rsidR="00C572D2">
        <w:t xml:space="preserve">. </w:t>
      </w:r>
      <w:r w:rsidR="005749E3">
        <w:t>svibnja</w:t>
      </w:r>
      <w:r w:rsidR="000361DB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17C65">
        <w:t>22</w:t>
      </w:r>
      <w:r w:rsidR="0079567A" w:rsidRPr="00EF3F9E">
        <w:t xml:space="preserve">. </w:t>
      </w:r>
      <w:r w:rsidR="009E146E">
        <w:t>svibnja</w:t>
      </w:r>
      <w:r w:rsidR="000361DB">
        <w:t xml:space="preserve"> </w:t>
      </w:r>
      <w:r w:rsidR="0079567A" w:rsidRPr="00EF3F9E">
        <w:t>201</w:t>
      </w:r>
      <w:r w:rsidR="009E146E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717C65">
        <w:t>8</w:t>
      </w:r>
      <w:r w:rsidR="000361DB">
        <w:t>.</w:t>
      </w:r>
      <w:r w:rsidR="00717C65">
        <w:t>980</w:t>
      </w:r>
      <w:r w:rsidR="000361DB">
        <w:t>,</w:t>
      </w:r>
      <w:r w:rsidR="00717C65">
        <w:t>25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717C65">
        <w:t>Raiffeisenbank Austria d.d.</w:t>
      </w:r>
      <w:r w:rsidR="00D257C0">
        <w:t xml:space="preserve">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E146E">
        <w:t>6</w:t>
      </w:r>
      <w:r w:rsidR="00131DF8">
        <w:t xml:space="preserve">. </w:t>
      </w:r>
      <w:r w:rsidR="009E146E">
        <w:t>srpnja</w:t>
      </w:r>
      <w:r w:rsidR="000361DB">
        <w:t xml:space="preserve">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FE2F36" w:rsidRPr="00564051">
        <w:rPr>
          <w:color w:themeColor="text1" w:val="000000"/>
        </w:rPr>
        <w:t xml:space="preserve">5. rujna </w:t>
      </w:r>
      <w:r w:rsidRPr="00564051">
        <w:rPr>
          <w:color w:themeColor="text1" w:val="000000"/>
        </w:rPr>
        <w:t>201</w:t>
      </w:r>
      <w:r w:rsidR="00D93CA6" w:rsidRPr="00564051">
        <w:rPr>
          <w:color w:themeColor="text1" w:val="000000"/>
        </w:rPr>
        <w:t>7</w:t>
      </w:r>
      <w:r w:rsidRPr="00564051">
        <w:rPr>
          <w:color w:themeColor="text1" w:val="000000"/>
        </w:rPr>
        <w:t xml:space="preserve">. </w:t>
      </w:r>
      <w:r w:rsidRPr="00131DF8">
        <w:t xml:space="preserve">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564051" w:rsidRPr="00564051">
        <w:rPr>
          <w:color w:themeColor="text1" w:val="000000"/>
        </w:rPr>
        <w:t>8</w:t>
      </w:r>
      <w:r w:rsidR="000361DB" w:rsidRPr="00564051">
        <w:rPr>
          <w:color w:themeColor="text1" w:val="000000"/>
        </w:rPr>
        <w:t>.</w:t>
      </w:r>
      <w:r w:rsidR="00564051" w:rsidRPr="00564051">
        <w:rPr>
          <w:color w:themeColor="text1" w:val="000000"/>
        </w:rPr>
        <w:t>980</w:t>
      </w:r>
      <w:r w:rsidR="000361DB" w:rsidRPr="00564051">
        <w:rPr>
          <w:color w:themeColor="text1" w:val="000000"/>
        </w:rPr>
        <w:t>,</w:t>
      </w:r>
      <w:r w:rsidR="00564051" w:rsidRPr="00564051">
        <w:rPr>
          <w:color w:themeColor="text1" w:val="000000"/>
        </w:rPr>
        <w:t>25</w:t>
      </w:r>
      <w:r w:rsidR="00EF3F9E" w:rsidRPr="00564051">
        <w:rPr>
          <w:color w:themeColor="text1" w:val="000000"/>
        </w:rPr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564051" w:rsidRPr="00564051">
        <w:rPr>
          <w:color w:themeColor="text1" w:val="000000"/>
        </w:rPr>
        <w:t>224</w:t>
      </w:r>
      <w:r w:rsidR="00EF3F9E" w:rsidRPr="00564051">
        <w:rPr>
          <w:color w:themeColor="text1" w:val="000000"/>
        </w:rPr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564051">
        <w:t>,</w:t>
      </w:r>
      <w:r w:rsidR="00FE1568">
        <w:t xml:space="preserve"> </w:t>
      </w:r>
      <w:r w:rsidR="00FE2F36" w:rsidRPr="00564051">
        <w:rPr>
          <w:color w:themeColor="text1" w:val="000000"/>
        </w:rPr>
        <w:t>5</w:t>
      </w:r>
      <w:r w:rsidRPr="00564051">
        <w:rPr>
          <w:color w:themeColor="text1" w:val="000000"/>
        </w:rPr>
        <w:t xml:space="preserve">. </w:t>
      </w:r>
      <w:r w:rsidR="00717C65" w:rsidRPr="00564051">
        <w:rPr>
          <w:color w:themeColor="text1" w:val="000000"/>
        </w:rPr>
        <w:t>rujna</w:t>
      </w:r>
      <w:r w:rsidR="00D257C0" w:rsidRPr="00564051">
        <w:rPr>
          <w:color w:themeColor="text1" w:val="000000"/>
        </w:rPr>
        <w:t xml:space="preserve"> </w:t>
      </w:r>
      <w:r w:rsidR="0039437A" w:rsidRPr="00564051">
        <w:rPr>
          <w:color w:themeColor="text1" w:val="000000"/>
        </w:rPr>
        <w:t>2017</w:t>
      </w:r>
      <w:r w:rsidRPr="00564051">
        <w:rPr>
          <w:color w:themeColor="text1" w:val="000000"/>
        </w:rP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0361DB" w:rsidP="000361DB" w:rsidR="00430F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E146E">
        <w:tab/>
      </w:r>
      <w:r w:rsidR="009E146E">
        <w:tab/>
      </w:r>
      <w:r w:rsidR="009E146E">
        <w:tab/>
      </w:r>
      <w:r w:rsidR="009E146E">
        <w:tab/>
      </w:r>
      <w:r w:rsidR="009E146E">
        <w:tab/>
        <w:t xml:space="preserve">    Sudska savjetnica</w:t>
      </w:r>
    </w:p>
    <w:p w:rsidRDefault="000361DB" w:rsidP="000361DB" w:rsidR="007E04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E146E">
        <w:tab/>
        <w:t xml:space="preserve">         Anamarija Kovačić Milković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10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9E146E">
      <w:t>Poslovni broj: 6</w:t>
    </w:r>
    <w:r w:rsidR="000361DB">
      <w:t xml:space="preserve"> </w:t>
    </w:r>
    <w:r w:rsidR="00717C65" w:rsidRPr="008C3132">
      <w:t>St-</w:t>
    </w:r>
    <w:r w:rsidR="004333CD">
      <w:t>261/17-9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9E146E">
      <w:t xml:space="preserve">                Poslovni broj: 6</w:t>
    </w:r>
    <w:r>
      <w:t xml:space="preserve"> </w:t>
    </w:r>
    <w:r w:rsidRPr="008C3132">
      <w:t>St-</w:t>
    </w:r>
    <w:r w:rsidR="00717C65">
      <w:t>261</w:t>
    </w:r>
    <w:r>
      <w:t>/1</w:t>
    </w:r>
    <w:r w:rsidR="000361DB">
      <w:t>7</w:t>
    </w:r>
    <w:r>
      <w:t>-</w:t>
    </w:r>
    <w:r w:rsidR="004333C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A4D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0096"/>
    <w:rsid w:val="002216B4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33CD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4051"/>
    <w:rsid w:val="00570BA5"/>
    <w:rsid w:val="00571AD1"/>
    <w:rsid w:val="005749E3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17C65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46E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3401"/>
    <w:rsid w:val="00B654E8"/>
    <w:rsid w:val="00B81B78"/>
    <w:rsid w:val="00B81EFE"/>
    <w:rsid w:val="00B84B6D"/>
    <w:rsid w:val="00B96E05"/>
    <w:rsid w:val="00BA5148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0D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1568"/>
    <w:rsid w:val="00FE2F36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3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4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4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4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4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3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4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4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4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4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St-261/2017-8</izvorni_sadrzaj>
    <derivirana_varijabla naziv="DomainObject.Oznaka_1">St-261/2017-8</derivirana_varijabla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St-261/2017</izvorni_sadrzaj>
    <derivirana_varijabla naziv="DomainObject.Predmet.OznakaBroj_1">St-261/2017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LAGUNA SLASTICE jednostavno društvo s ograničenom odgovornošću za ugostiteljstvo</izvorni_sadrzaj>
    <derivirana_varijabla naziv="DomainObject.Predmet.ProtustrankaFormated_1">  LAGUNA SLASTICE jednostavno društvo s ograničenom odgovornošću za ugostiteljstvo</derivirana_varijabla>
  </DomainObject.Predmet.ProtustrankaFormated>
  <DomainObject.Predmet.ProtustrankaFormatedOIB>
    <izvorni_sadrzaj>  LAGUNA SLASTICE jednostavno društvo s ograničenom odgovornošću za ugostiteljstvo, OIB 20766005058</izvorni_sadrzaj>
    <derivirana_varijabla naziv="DomainObject.Predmet.ProtustrankaFormatedOIB_1">  LAGUNA SLASTICE jednostavno društvo s ograničenom odgovornošću za ugostiteljstvo, OIB 20766005058</derivirana_varijabla>
  </DomainObject.Predmet.ProtustrankaFormatedOIB>
  <DomainObject.Predmet.ProtustrankaFormatedWithAdress>
    <izvorni_sadrzaj> LAGUNA SLASTICE jednostavno društvo s ograničenom odgovornošću za ugostiteljstvo, Trg dr. Franje Tuđmana 24, 22211 Vodice</izvorni_sadrzaj>
    <derivirana_varijabla naziv="DomainObject.Predmet.ProtustrankaFormatedWithAdress_1"> LAGUNA SLASTICE jednostavno društvo s ograničenom odgovornošću za ugostiteljstvo, Trg dr. Franje Tuđmana 24, 22211 Vodice</derivirana_varijabla>
  </DomainObject.Predmet.ProtustrankaFormatedWithAdress>
  <DomainObject.Predmet.ProtustrankaFormatedWithAdressOIB>
    <izvorni_sadrzaj> LAGUNA SLASTICE jednostavno društvo s ograničenom odgovornošću za ugostiteljstvo, OIB 20766005058, Trg dr. Franje Tuđmana 24, 22211 Vodice</izvorni_sadrzaj>
    <derivirana_varijabla naziv="DomainObject.Predmet.ProtustrankaFormatedWithAdressOIB_1"> LAGUNA SLASTICE jednostavno društvo s ograničenom odgovornošću za ugostiteljstvo, OIB 20766005058, Trg dr. Franje Tuđmana 24, 22211 Vodice</derivirana_varijabla>
  </DomainObject.Predmet.ProtustrankaFormatedWithAdressOIB>
  <DomainObject.Predmet.ProtustrankaWithAdress>
    <izvorni_sadrzaj>LAGUNA SLASTICE jednostavno društvo s ograničenom odgovornošću za ugostiteljstvo Trg dr. Franje Tuđmana 24, 22211 Vodice</izvorni_sadrzaj>
    <derivirana_varijabla naziv="DomainObject.Predmet.ProtustrankaWithAdress_1">LAGUNA SLASTICE jednostavno društvo s ograničenom odgovornošću za ugostiteljstvo Trg dr. Franje Tuđmana 24, 22211 Vodice</derivirana_varijabla>
  </DomainObject.Predmet.ProtustrankaWithAdress>
  <DomainObject.Predmet.ProtustrankaWithAdressOIB>
    <izvorni_sadrzaj>LAGUNA SLASTICE jednostavno društvo s ograničenom odgovornošću za ugostiteljstvo, OIB 20766005058, Trg dr. Franje Tuđmana 24, 22211 Vodice</izvorni_sadrzaj>
    <derivirana_varijabla naziv="DomainObject.Predmet.ProtustrankaWithAdressOIB_1">LAGUNA SLASTICE jednostavno društvo s ograničenom odgovornošću za ugostiteljstvo, OIB 20766005058, Trg dr. Franje Tuđmana 24, 22211 Vodice</derivirana_varijabla>
  </DomainObject.Predmet.ProtustrankaWithAdressOIB>
  <DomainObject.Predmet.ProtustrankaNazivFormated>
    <izvorni_sadrzaj>LAGUNA SLASTICE jednostavno društvo s ograničenom odgovornošću za ugostiteljstvo</izvorni_sadrzaj>
    <derivirana_varijabla naziv="DomainObject.Predmet.ProtustrankaNazivFormated_1">LAGUNA SLASTICE jednostavno društvo s ograničenom odgovornošću za ugostiteljstvo</derivirana_varijabla>
  </DomainObject.Predmet.ProtustrankaNazivFormated>
  <DomainObject.Predmet.ProtustrankaNazivFormatedOIB>
    <izvorni_sadrzaj>LAGUNA SLASTICE jednostavno društvo s ograničenom odgovornošću za ugostiteljstvo, OIB 20766005058</izvorni_sadrzaj>
    <derivirana_varijabla naziv="DomainObject.Predmet.ProtustrankaNazivFormatedOIB_1">LAGUNA SLASTICE jednostavno društvo s ograničenom odgovornošću za ugostiteljstvo, OIB 20766005058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LAGUNA SLASTICE jednostavno društvo s ograničenom odgovornošću za ugostiteljstvo</item>
    </izvorni_sadrzaj>
    <derivirana_varijabla naziv="DomainObject.Predmet.ProtuStrankaListFormated_1">
      <item>LAGUNA SLASTICE jednostavno društvo s ograničenom odgovornošću za ugostiteljstvo</item>
    </derivirana_varijabla>
  </DomainObject.Predmet.ProtuStrankaListFormated>
  <DomainObject.Predmet.ProtuStrankaListFormatedOIB>
    <izvorni_sadrzaj>
      <item>LAGUNA SLASTICE jednostavno društvo s ograničenom odgovornošću za ugostiteljstvo, OIB 20766005058</item>
    </izvorni_sadrzaj>
    <derivirana_varijabla naziv="DomainObject.Predmet.ProtuStrankaListFormatedOIB_1">
      <item>LAGUNA SLASTICE jednostavno društvo s ograničenom odgovornošću za ugostiteljstvo, OIB 20766005058</item>
    </derivirana_varijabla>
  </DomainObject.Predmet.ProtuStrankaListFormatedOIB>
  <DomainObject.Predmet.ProtuStrankaListFormatedWithAdress>
    <izvorni_sadrzaj>
      <item>LAGUNA SLASTICE jednostavno društvo s ograničenom odgovornošću za ugostiteljstvo, Trg dr. Franje Tuđmana 24, 22211 Vodice</item>
    </izvorni_sadrzaj>
    <derivirana_varijabla naziv="DomainObject.Predmet.ProtuStrankaListFormatedWithAdress_1">
      <item>LAGUNA SLASTICE jednostavno društvo s ograničenom odgovornošću za ugostiteljstvo, Trg dr. Franje Tuđmana 24, 22211 Vodice</item>
    </derivirana_varijabla>
  </DomainObject.Predmet.ProtuStrankaListFormatedWithAdress>
  <DomainObject.Predmet.ProtuStrankaListFormatedWithAdressOIB>
    <izvorni_sadrzaj>
      <item>LAGUNA SLASTICE jednostavno društvo s ograničenom odgovornošću za ugostiteljstvo, OIB 20766005058, Trg dr. Franje Tuđmana 24, 22211 Vodice</item>
    </izvorni_sadrzaj>
    <derivirana_varijabla naziv="DomainObject.Predmet.ProtuStrankaListFormatedWithAdressOIB_1">
      <item>LAGUNA SLASTICE jednostavno društvo s ograničenom odgovornošću za ugostiteljstvo, OIB 20766005058, Trg dr. Franje Tuđmana 24, 22211 Vodice</item>
    </derivirana_varijabla>
  </DomainObject.Predmet.ProtuStrankaListFormatedWithAdressOIB>
  <DomainObject.Predmet.ProtuStrankaListNazivFormated>
    <izvorni_sadrzaj>
      <item>LAGUNA SLASTICE jednostavno društvo s ograničenom odgovornošću za ugostiteljstvo</item>
    </izvorni_sadrzaj>
    <derivirana_varijabla naziv="DomainObject.Predmet.ProtuStrankaListNazivFormated_1">
      <item>LAGUNA SLASTICE jednostavno društvo s ograničenom odgovornošću za ugostiteljstvo</item>
    </derivirana_varijabla>
  </DomainObject.Predmet.ProtuStrankaListNazivFormated>
  <DomainObject.Predmet.ProtuStrankaListNazivFormatedOIB>
    <izvorni_sadrzaj>
      <item>LAGUNA SLASTICE jednostavno društvo s ograničenom odgovornošću za ugostiteljstvo, OIB 20766005058</item>
    </izvorni_sadrzaj>
    <derivirana_varijabla naziv="DomainObject.Predmet.ProtuStrankaListNazivFormatedOIB_1">
      <item>LAGUNA SLASTICE jednostavno društvo s ograničenom odgovornošću za ugostiteljstvo, OIB 20766005058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St-261/2017-8</izvorni_sadrzaj>
    <derivirana_varijabla naziv="DomainObject.PoslovniBrojDokumenta_1">St-261/2017-8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LAGUNA SLASTICE jednostavno društvo s ograničenom odgovornošću za ugostiteljstvo</izvorni_sadrzaj>
    <derivirana_varijabla naziv="DomainObject.Predmet.ProtustrankaIDrugi_1">LAGUNA SLASTICE jednostavno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LAGUNA SLASTICE jednostavno društvo s ograničenom odgovornošću za ugostiteljstvo, OIB 20766005058, Trg dr. Franje Tuđmana 24, 22211 Vodice</izvorni_sadrzaj>
    <derivirana_varijabla naziv="DomainObject.Predmet.ProtustrankaIDrugiAdressOIB_1">LAGUNA SLASTICE jednostavno društvo s ograničenom odgovornošću za ugostiteljstvo, OIB 20766005058, Trg dr. Franje Tuđmana 24,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LAGUNA SLASTICE jednostavno društvo s ograničenom odgovornošću za ugostiteljstvo</item>
    </izvorni_sadrzaj>
    <derivirana_varijabla naziv="DomainObject.Predmet.SudioniciListNaziv_1">
      <item>FINA - Podružnica Šibenik</item>
      <item>LAGUNA SLASTICE jednostavno društvo s ograničenom odgovornošću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LAGUNA SLASTICE jednostavno društvo s ograničenom odgovornošću za ugostiteljstvo, OIB 20766005058, Trg dr. Franje Tuđmana 24,22211 Vodice</item>
    </izvorni_sadrzaj>
    <derivirana_varijabla naziv="DomainObject.Predmet.SudioniciListAdressOIB_1">
      <item>FINA - Podružnica Šibenik, OIB 85821130368, Perivoj L. Marune 1,22000 Šibenik</item>
      <item>LAGUNA SLASTICE jednostavno društvo s ograničenom odgovornošću za ugostiteljstvo, OIB 20766005058, Trg dr. Franje Tuđmana 24,22211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20766005058</item>
    </izvorni_sadrzaj>
    <derivirana_varijabla naziv="DomainObject.Predmet.SudioniciListNazivOIB_1">
      <item>, OIB 85821130368</item>
      <item>, OIB 20766005058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4B87E-8055-4893-81BE-6C461A0997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1010</properties:Words>
  <properties:Characters>5443</properties:Characters>
  <properties:Lines>166</properties:Lines>
  <properties:Paragraphs>37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2017-09-01T07:48:00Z</dcterms:created>
  <dc:creator>Administrator</dc:creator>
  <cp:lastModifiedBy>Anamarija Kovačić Milković</cp:lastModifiedBy>
  <cp:lastPrinted>2017-03-27T12:48:00Z</cp:lastPrinted>
  <dcterms:modified xmlns:xsi="http://www.w3.org/2001/XMLSchema-instance" xsi:type="dcterms:W3CDTF">2017-09-05T12:16:00Z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St-261/2017-8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