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85461" w14:paraId="05992F53" w:rsidRDefault="00621C44" w:rsidP="00621C44" w:rsidR="00621C4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0B9374D" w:rsidRDefault="00621C44" w:rsidP="00621C44" w:rsidR="00621C44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C8B6EFF" w:rsidRDefault="00621C44" w:rsidP="00621C44" w:rsidR="00621C44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C2E074D" w:rsidRDefault="00621C44" w:rsidP="00621C44" w:rsidR="00621C44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St-2249/2017</w:t>
      </w:r>
    </w:p>
    <w:p w14:textId="77777777" w14:paraId="1CDAE692" w:rsidRDefault="00621C44" w:rsidP="00621C44" w:rsidR="00621C44">
      <w:pPr>
        <w:rPr>
          <w:sz w:val="22"/>
          <w:szCs w:val="22"/>
        </w:rPr>
      </w:pPr>
    </w:p>
    <w:p w14:textId="77777777" w14:paraId="14CC4177" w:rsidRDefault="00621C44" w:rsidP="00621C44" w:rsidR="00621C44">
      <w:pPr>
        <w:rPr>
          <w:sz w:val="22"/>
          <w:szCs w:val="22"/>
        </w:rPr>
      </w:pPr>
    </w:p>
    <w:p w14:textId="77777777" w14:paraId="7AF81E36" w:rsidRDefault="00621C44" w:rsidP="00621C44" w:rsidR="00621C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LANTERNA PRODUKCIJA d.o.o. proizvodnju i usluge, Zagreb, Preradovićeva 23, OIB: 44634780751, dana 27. rujna 2017.g.                              </w:t>
      </w:r>
    </w:p>
    <w:p w14:textId="77777777" w14:paraId="1BABEF5C" w:rsidRDefault="00621C44" w:rsidP="00621C44" w:rsidR="00621C44">
      <w:pPr>
        <w:jc w:val="both"/>
        <w:rPr>
          <w:sz w:val="22"/>
          <w:szCs w:val="22"/>
        </w:rPr>
      </w:pPr>
    </w:p>
    <w:p w14:textId="77777777" w14:paraId="2E0A6BEC" w:rsidRDefault="00621C44" w:rsidP="00621C44" w:rsidR="00621C44">
      <w:pPr>
        <w:jc w:val="both"/>
        <w:rPr>
          <w:sz w:val="22"/>
          <w:szCs w:val="22"/>
        </w:rPr>
      </w:pPr>
    </w:p>
    <w:p w14:textId="77777777" w14:paraId="60DB0BDB" w:rsidRDefault="00621C44" w:rsidP="00621C44" w:rsidR="00621C44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E62C991" w:rsidRDefault="00621C44" w:rsidP="00621C44" w:rsidR="00621C44">
      <w:pPr>
        <w:jc w:val="center"/>
        <w:rPr>
          <w:sz w:val="22"/>
          <w:szCs w:val="22"/>
        </w:rPr>
      </w:pPr>
    </w:p>
    <w:p w14:textId="77777777" w14:paraId="3EDBA6ED" w:rsidRDefault="00621C44" w:rsidP="00621C44" w:rsidR="00621C44">
      <w:pPr>
        <w:rPr>
          <w:b/>
          <w:sz w:val="22"/>
          <w:szCs w:val="22"/>
        </w:rPr>
      </w:pPr>
    </w:p>
    <w:p w14:textId="77777777" w14:paraId="0B9FB77B" w:rsidRDefault="00621C44" w:rsidP="00621C44" w:rsidR="00621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LANTERNA PRODUKCIJA d.o.o. proizvodnju i usluge, Zagreb, Preradovićeva 23, OIB: 44634780751.</w:t>
      </w:r>
    </w:p>
    <w:p w14:textId="77777777" w14:paraId="094E93F2" w:rsidRDefault="00621C44" w:rsidP="00621C44" w:rsidR="00621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5.011,89 kn.  </w:t>
      </w:r>
    </w:p>
    <w:p w14:textId="77777777" w14:paraId="268E6F7A" w:rsidRDefault="00621C44" w:rsidP="00621C44" w:rsidR="00621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1575684" w:rsidRDefault="00621C44" w:rsidP="00621C44" w:rsidR="00621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E9ECC76" w:rsidRDefault="00621C44" w:rsidP="00621C44" w:rsidR="00621C44">
      <w:pPr>
        <w:ind w:firstLine="708"/>
        <w:jc w:val="both"/>
        <w:rPr>
          <w:sz w:val="22"/>
          <w:szCs w:val="22"/>
        </w:rPr>
      </w:pPr>
    </w:p>
    <w:p w14:textId="77777777" w14:paraId="3D16A1C9" w:rsidRDefault="00621C44" w:rsidP="00621C44" w:rsidR="00621C44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8496A79" w:rsidRDefault="00621C44" w:rsidP="00621C44" w:rsidR="00621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3865E41" w:rsidRDefault="00621C44" w:rsidP="00621C44" w:rsidR="00621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4DAA339" w:rsidRDefault="00621C44" w:rsidP="00621C44" w:rsidR="00621C44">
      <w:pPr>
        <w:jc w:val="both"/>
        <w:rPr>
          <w:sz w:val="22"/>
          <w:szCs w:val="22"/>
        </w:rPr>
      </w:pPr>
    </w:p>
    <w:p w14:textId="77777777" w14:paraId="02B4CA15" w:rsidRDefault="00621C44" w:rsidP="00621C44" w:rsidR="00621C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6CB92B38" w:rsidRDefault="00621C44" w:rsidP="00621C44" w:rsidR="00621C44">
      <w:pPr>
        <w:jc w:val="center"/>
        <w:rPr>
          <w:sz w:val="22"/>
          <w:szCs w:val="22"/>
        </w:rPr>
      </w:pPr>
    </w:p>
    <w:p w14:textId="77777777" w14:paraId="16BBE7E7" w:rsidRDefault="00621C44" w:rsidP="00621C44" w:rsidR="00621C4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1BC4A2E" w:rsidRDefault="00621C44" w:rsidP="00621C44" w:rsidR="00621C44">
      <w:pPr>
        <w:ind w:firstLine="708" w:left="5664"/>
        <w:jc w:val="both"/>
        <w:rPr>
          <w:sz w:val="22"/>
          <w:szCs w:val="22"/>
        </w:rPr>
      </w:pPr>
    </w:p>
    <w:p w14:textId="77777777" w14:paraId="6F76A891" w:rsidRDefault="00621C44" w:rsidP="00621C44" w:rsidR="00621C4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62DA50F" w:rsidRDefault="00621C44" w:rsidP="00621C44" w:rsidR="00621C4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1021F6F6" w:rsidRDefault="00621C44" w:rsidP="00621C44" w:rsidR="00621C4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20BEBED" w:rsidRDefault="00621C44" w:rsidP="00621C44" w:rsidR="00621C4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E668B30" w:rsidRDefault="00621C44" w:rsidP="00621C44" w:rsidR="00621C44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EF66ABC" w:rsidRDefault="00621C44" w:rsidP="00621C44" w:rsidR="00621C44">
      <w:pPr>
        <w:jc w:val="center"/>
        <w:rPr>
          <w:sz w:val="22"/>
          <w:szCs w:val="22"/>
        </w:rPr>
      </w:pPr>
    </w:p>
    <w:p w14:textId="77777777" w14:paraId="2E6984EA" w:rsidRDefault="00621C44" w:rsidP="00621C44" w:rsidR="00621C44">
      <w:pPr>
        <w:tabs>
          <w:tab w:pos="709" w:val="left"/>
        </w:tabs>
        <w:jc w:val="both"/>
        <w:rPr>
          <w:sz w:val="22"/>
          <w:szCs w:val="22"/>
        </w:rPr>
      </w:pPr>
    </w:p>
    <w:p w14:textId="00B6E7B8" w14:paraId="00B6E7B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21C44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21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21C4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21C44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C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C4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21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21C4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21C44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C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C4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95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St-2249/2017</izvorni_sadrzaj>
    <derivirana_varijabla naziv="DomainObject.Predmet.OznakaBroj_1">St-2249/2017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PRODUKCIJA d.o.o. proizvodnju i usluge</izvorni_sadrzaj>
    <derivirana_varijabla naziv="DomainObject.Predmet.ProtustrankaFormated_1">  LANTERNA PRODUKCIJA d.o.o. proizvodnju i usluge</derivirana_varijabla>
  </DomainObject.Predmet.ProtustrankaFormated>
  <DomainObject.Predmet.ProtustrankaFormatedOIB>
    <izvorni_sadrzaj>  LANTERNA PRODUKCIJA d.o.o. proizvodnju i usluge, OIB 44634780751</izvorni_sadrzaj>
    <derivirana_varijabla naziv="DomainObject.Predmet.ProtustrankaFormatedOIB_1">  LANTERNA PRODUKCIJA d.o.o. proizvodnju i usluge, OIB 44634780751</derivirana_varijabla>
  </DomainObject.Predmet.ProtustrankaFormatedOIB>
  <DomainObject.Predmet.ProtustrankaFormatedWithAdress>
    <izvorni_sadrzaj> LANTERNA PRODUKCIJA d.o.o. proizvodnju i usluge, Preradovićeva 23, 10000 Zagreb</izvorni_sadrzaj>
    <derivirana_varijabla naziv="DomainObject.Predmet.ProtustrankaFormatedWithAdress_1"> LANTERNA PRODUKCIJA d.o.o. proizvodnju i usluge, Preradovićeva 23, 10000 Zagreb</derivirana_varijabla>
  </DomainObject.Predmet.ProtustrankaFormatedWithAdress>
  <DomainObject.Predmet.ProtustrankaFormatedWithAdressOIB>
    <izvorni_sadrzaj> LANTERNA PRODUKCIJA d.o.o. proizvodnju i usluge, OIB 44634780751, Preradovićeva 23, 10000 Zagreb</izvorni_sadrzaj>
    <derivirana_varijabla naziv="DomainObject.Predmet.ProtustrankaFormatedWithAdressOIB_1"> LANTERNA PRODUKCIJA d.o.o. proizvodnju i usluge, OIB 44634780751, Preradovićeva 23, 10000 Zagreb</derivirana_varijabla>
  </DomainObject.Predmet.ProtustrankaFormatedWithAdressOIB>
  <DomainObject.Predmet.ProtustrankaWithAdress>
    <izvorni_sadrzaj>LANTERNA PRODUKCIJA d.o.o. proizvodnju i usluge Preradovićeva 23, 10000 Zagreb</izvorni_sadrzaj>
    <derivirana_varijabla naziv="DomainObject.Predmet.ProtustrankaWithAdress_1">LANTERNA PRODUKCIJA d.o.o. proizvodnju i usluge Preradovićeva 23, 10000 Zagreb</derivirana_varijabla>
  </DomainObject.Predmet.ProtustrankaWithAdress>
  <DomainObject.Predmet.ProtustrankaWithAdressOIB>
    <izvorni_sadrzaj>LANTERNA PRODUKCIJA d.o.o. proizvodnju i usluge, OIB 44634780751, Preradovićeva 23, 10000 Zagreb</izvorni_sadrzaj>
    <derivirana_varijabla naziv="DomainObject.Predmet.ProtustrankaWithAdressOIB_1">LANTERNA PRODUKCIJA d.o.o. proizvodnju i usluge, OIB 44634780751, Preradovićeva 23, 10000 Zagreb</derivirana_varijabla>
  </DomainObject.Predmet.ProtustrankaWithAdressOIB>
  <DomainObject.Predmet.ProtustrankaNazivFormated>
    <izvorni_sadrzaj>LANTERNA PRODUKCIJA d.o.o. proizvodnju i usluge</izvorni_sadrzaj>
    <derivirana_varijabla naziv="DomainObject.Predmet.ProtustrankaNazivFormated_1">LANTERNA PRODUKCIJA d.o.o. proizvodnju i usluge</derivirana_varijabla>
  </DomainObject.Predmet.ProtustrankaNazivFormated>
  <DomainObject.Predmet.ProtustrankaNazivFormatedOIB>
    <izvorni_sadrzaj>LANTERNA PRODUKCIJA d.o.o. proizvodnju i usluge, OIB 44634780751</izvorni_sadrzaj>
    <derivirana_varijabla naziv="DomainObject.Predmet.ProtustrankaNazivFormatedOIB_1">LANTERNA PRODUKCIJA d.o.o. proizvodnju i usluge, OIB 44634780751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PRODUKCIJA d.o.o. proizvodnju i usluge</item>
    </izvorni_sadrzaj>
    <derivirana_varijabla naziv="DomainObject.Predmet.ProtuStrankaListFormated_1">
      <item>LANTERNA PRODUKCIJA d.o.o. proizvodnju i usluge</item>
    </derivirana_varijabla>
  </DomainObject.Predmet.ProtuStrankaListFormated>
  <DomainObject.Predmet.ProtuStrankaListFormatedOIB>
    <izvorni_sadrzaj>
      <item>LANTERNA PRODUKCIJA d.o.o. proizvodnju i usluge, OIB 44634780751</item>
    </izvorni_sadrzaj>
    <derivirana_varijabla naziv="DomainObject.Predmet.ProtuStrankaListFormatedOIB_1">
      <item>LANTERNA PRODUKCIJA d.o.o. proizvodnju i usluge, OIB 44634780751</item>
    </derivirana_varijabla>
  </DomainObject.Predmet.ProtuStrankaListFormatedOIB>
  <DomainObject.Predmet.ProtuStrankaListFormatedWithAdress>
    <izvorni_sadrzaj>
      <item>LANTERNA PRODUKCIJA d.o.o. proizvodnju i usluge, Preradovićeva 23, 10000 Zagreb</item>
    </izvorni_sadrzaj>
    <derivirana_varijabla naziv="DomainObject.Predmet.ProtuStrankaListFormatedWithAdress_1">
      <item>LANTERNA PRODUKCIJA d.o.o. proizvodnju i usluge, Preradovićeva 23, 10000 Zagreb</item>
    </derivirana_varijabla>
  </DomainObject.Predmet.ProtuStrankaListFormatedWithAdress>
  <DomainObject.Predmet.ProtuStrankaListFormatedWithAdressOIB>
    <izvorni_sadrzaj>
      <item>LANTERNA PRODUKCIJA d.o.o. proizvodnju i usluge, OIB 44634780751, Preradovićeva 23, 10000 Zagreb</item>
    </izvorni_sadrzaj>
    <derivirana_varijabla naziv="DomainObject.Predmet.ProtuStrankaListFormatedWithAdressOIB_1">
      <item>LANTERNA PRODUKCIJA d.o.o. proizvodnju i usluge, OIB 44634780751, Preradovićeva 23, 10000 Zagreb</item>
    </derivirana_varijabla>
  </DomainObject.Predmet.ProtuStrankaListFormatedWithAdressOIB>
  <DomainObject.Predmet.ProtuStrankaListNazivFormated>
    <izvorni_sadrzaj>
      <item>LANTERNA PRODUKCIJA d.o.o. proizvodnju i usluge</item>
    </izvorni_sadrzaj>
    <derivirana_varijabla naziv="DomainObject.Predmet.ProtuStrankaListNazivFormated_1">
      <item>LANTERNA PRODUKCIJA d.o.o. proizvodnju i usluge</item>
    </derivirana_varijabla>
  </DomainObject.Predmet.ProtuStrankaListNazivFormated>
  <DomainObject.Predmet.ProtuStrankaListNazivFormatedOIB>
    <izvorni_sadrzaj>
      <item>LANTERNA PRODUKCIJA d.o.o. proizvodnju i usluge, OIB 44634780751</item>
    </izvorni_sadrzaj>
    <derivirana_varijabla naziv="DomainObject.Predmet.ProtuStrankaListNazivFormatedOIB_1">
      <item>LANTERNA PRODUKCIJA d.o.o. proizvodnju i usluge, OIB 44634780751</item>
    </derivirana_varijabla>
  </DomainObject.Predmet.ProtuStrankaListNazivFormatedOIB>
  <DomainObject.Predmet.OstaliListFormated>
    <izvorni_sadrzaj>
      <item>Marko Lušić</item>
      <item>HRVATSKI ZAVOD ZA MIROVINSKO OSIGURANJE</item>
    </izvorni_sadrzaj>
    <derivirana_varijabla naziv="DomainObject.Predmet.OstaliListFormated_1">
      <item>Marko Lušić</item>
      <item>HRVATSKI ZAVOD ZA MIROVINSKO OSIGURANJE</item>
    </derivirana_varijabla>
  </DomainObject.Predmet.OstaliListFormated>
  <DomainObject.Predmet.OstaliListFormatedOIB>
    <izvorni_sadrzaj>
      <item>Marko Lušić, OIB 47369613880</item>
      <item>HRVATSKI ZAVOD ZA MIROVINSKO OSIGURANJE, OIB 84397956623</item>
    </izvorni_sadrzaj>
    <derivirana_varijabla naziv="DomainObject.Predmet.OstaliListFormatedOIB_1">
      <item>Marko Lušić, OIB 47369613880</item>
      <item>HRVATSKI ZAVOD ZA MIROVINSKO OSIGURANJE, OIB 84397956623</item>
    </derivirana_varijabla>
  </DomainObject.Predmet.OstaliListFormatedOIB>
  <DomainObject.Predmet.OstaliListFormatedWithAdress>
    <izvorni_sadrzaj>
      <item>Marko Lušić, Ilirski Trg 4, 10000 Zagreb</item>
      <item>HRVATSKI ZAVOD ZA MIROVINSKO OSIGURANJE, Trpimirova 4, 10000 Zagreb</item>
    </izvorni_sadrzaj>
    <derivirana_varijabla naziv="DomainObject.Predmet.OstaliListFormatedWithAdress_1">
      <item>Marko Lušić, Ilirski Trg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Marko Lušić, OIB 47369613880, Ilirski Trg 4, 10000 Zagreb</item>
      <item>HRVATSKI ZAVOD ZA MIROVINSKO OSIGURANJE, OIB 84397956623, Trpimirova 4, 10000 Zagreb</item>
    </izvorni_sadrzaj>
    <derivirana_varijabla naziv="DomainObject.Predmet.OstaliListFormatedWithAdressOIB_1">
      <item>Marko Lušić, OIB 47369613880, Ilirski Trg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Marko Lušić</item>
      <item>HRVATSKI ZAVOD ZA MIROVINSKO OSIGURANJE</item>
    </izvorni_sadrzaj>
    <derivirana_varijabla naziv="DomainObject.Predmet.OstaliListNazivFormated_1">
      <item>Marko Lušić</item>
      <item>HRVATSKI ZAVOD ZA MIROVINSKO OSIGURANJE</item>
    </derivirana_varijabla>
  </DomainObject.Predmet.OstaliListNazivFormated>
  <DomainObject.Predmet.OstaliListNazivFormatedOIB>
    <izvorni_sadrzaj>
      <item>Marko Lušić, OIB 47369613880</item>
      <item>HRVATSKI ZAVOD ZA MIROVINSKO OSIGURANJE, OIB 84397956623</item>
    </izvorni_sadrzaj>
    <derivirana_varijabla naziv="DomainObject.Predmet.OstaliListNazivFormatedOIB_1">
      <item>Marko Lušić, OIB 47369613880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PRODUKCIJA d.o.o. proizvodnju i usluge</izvorni_sadrzaj>
    <derivirana_varijabla naziv="DomainObject.Predmet.ProtustrankaIDrugi_1">LANTERNA PRODUKCIJA d.o.o.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LANTERNA PRODUKCIJA d.o.o. proizvodnju i usluge, OIB 44634780751, Preradovićeva 23, 10000 Zagreb</izvorni_sadrzaj>
    <derivirana_varijabla naziv="DomainObject.Predmet.ProtustrankaIDrugiAdressOIB_1">LANTERNA PRODUKCIJA d.o.o. proizvodnju i usluge, OIB 44634780751, Preradovićeva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LANTERNA PRODUKCIJA d.o.o. proizvodnju i usluge</item>
      <item>Marko Lušić</item>
      <item>HRVATSKI ZAVOD ZA MIROVINSKO OSIGURANJE</item>
    </izvorni_sadrzaj>
    <derivirana_varijabla naziv="DomainObject.Predmet.SudioniciListNaziv_1">
      <item>FINA Regionalni centar Zagreb</item>
      <item>LANTERNA PRODUKCIJA d.o.o. proizvodnju i usluge</item>
      <item>Marko Lušić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LANTERNA PRODUKCIJA d.o.o. proizvodnju i usluge, OIB 44634780751, Preradovićeva 23,10000 Zagreb</item>
      <item>Marko Lušić, OIB 47369613880, Ilirski Trg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LANTERNA PRODUKCIJA d.o.o. proizvodnju i usluge, OIB 44634780751, Preradovićeva 23,10000 Zagreb</item>
      <item>Marko Lušić, OIB 47369613880, Ilirski Trg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44634780751</item>
      <item>, OIB 47369613880</item>
      <item>, OIB 84397956623</item>
    </izvorni_sadrzaj>
    <derivirana_varijabla naziv="DomainObject.Predmet.SudioniciListNazivOIB_1">
      <item>, OIB 85821130368</item>
      <item>, OIB 44634780751</item>
      <item>, OIB 47369613880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1497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