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4efd" w14:paraId="0ba4efd" w:rsidRDefault="00F441B1" w:rsidR="00380C3C" w:rsidRPr="000A6090">
      <w:pPr>
        <w15:collapsed w:val="false"/>
      </w:pPr>
      <w:bookmarkStart w:name="_GoBack" w:id="0"/>
      <w:bookmarkEnd w:id="0"/>
      <w:r w:rsidRPr="000A6090">
        <w:t xml:space="preserve">                  </w:t>
      </w:r>
      <w:r w:rsidR="00380C3C" w:rsidRPr="000A609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0A6090">
      <w:pPr>
        <w:jc w:val="both"/>
      </w:pPr>
      <w:r w:rsidRPr="000A6090">
        <w:t xml:space="preserve"> </w:t>
      </w:r>
    </w:p>
    <w:p w:rsidRDefault="00F441B1" w:rsidP="002D60CE" w:rsidR="002D60CE" w:rsidRPr="000A6090">
      <w:pPr>
        <w:jc w:val="both"/>
      </w:pPr>
      <w:r w:rsidRPr="000A6090">
        <w:t xml:space="preserve">     </w:t>
      </w:r>
      <w:r w:rsidR="002D60CE" w:rsidRPr="000A6090">
        <w:t>REPUBLIKA HRVATSKA</w:t>
      </w:r>
    </w:p>
    <w:p w:rsidRDefault="002D60CE" w:rsidP="002D60CE" w:rsidR="002D60CE" w:rsidRPr="000A6090">
      <w:pPr>
        <w:jc w:val="both"/>
      </w:pPr>
      <w:r w:rsidRPr="000A6090">
        <w:t xml:space="preserve">TRGOVAČKI SUD U ZAGREBU                                                                </w:t>
      </w:r>
      <w:r w:rsidR="00CF535B" w:rsidRPr="000A6090">
        <w:t>89</w:t>
      </w:r>
      <w:r w:rsidRPr="000A6090">
        <w:t>. St</w:t>
      </w:r>
      <w:r w:rsidR="00F324F6" w:rsidRPr="000A6090">
        <w:t>-</w:t>
      </w:r>
      <w:r w:rsidR="003D46FC">
        <w:t>3024/16-15</w:t>
      </w:r>
    </w:p>
    <w:p w:rsidRDefault="00F441B1" w:rsidP="002D60CE" w:rsidR="002D60CE" w:rsidRPr="000A6090">
      <w:pPr>
        <w:jc w:val="both"/>
      </w:pPr>
      <w:r w:rsidRPr="000A6090">
        <w:t xml:space="preserve">        Zagreb, </w:t>
      </w:r>
      <w:r w:rsidR="002D60CE" w:rsidRPr="000A6090">
        <w:t>Amruševa 2/II</w:t>
      </w:r>
    </w:p>
    <w:p w:rsidRDefault="008328A4" w:rsidP="002D60CE" w:rsidR="008328A4" w:rsidRPr="000A6090">
      <w:pPr>
        <w:jc w:val="both"/>
      </w:pPr>
    </w:p>
    <w:p w:rsidRDefault="007150E9" w:rsidP="00C40A44" w:rsidR="00C40A44" w:rsidRPr="000A6090">
      <w:pPr>
        <w:jc w:val="center"/>
      </w:pPr>
      <w:r w:rsidRPr="000A6090">
        <w:t>R</w:t>
      </w:r>
      <w:r w:rsidR="00C40A44" w:rsidRPr="000A6090">
        <w:t xml:space="preserve"> E P U B L I K A   H R V A T S K A</w:t>
      </w:r>
    </w:p>
    <w:p w:rsidRDefault="00C40A44" w:rsidP="002D60CE" w:rsidR="00C40A44" w:rsidRPr="000A6090">
      <w:pPr>
        <w:jc w:val="center"/>
      </w:pPr>
    </w:p>
    <w:p w:rsidRDefault="002D60CE" w:rsidP="002D60CE" w:rsidR="002D60CE" w:rsidRPr="000A6090">
      <w:pPr>
        <w:jc w:val="center"/>
      </w:pPr>
      <w:r w:rsidRPr="000A6090">
        <w:t>R J E Š E NJ E</w:t>
      </w:r>
    </w:p>
    <w:p w:rsidRDefault="008328A4" w:rsidP="002D60CE" w:rsidR="008328A4">
      <w:pPr>
        <w:jc w:val="both"/>
        <w:rPr>
          <w:b/>
        </w:rPr>
      </w:pPr>
    </w:p>
    <w:p w:rsidRDefault="00ED0609" w:rsidP="002D60CE" w:rsidR="00ED0609" w:rsidRPr="000A6090">
      <w:pPr>
        <w:jc w:val="both"/>
        <w:rPr>
          <w:b/>
        </w:rPr>
      </w:pPr>
    </w:p>
    <w:p w:rsidRDefault="00942565" w:rsidP="00942565" w:rsidR="000B22E7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 w:rsidR="003D46FC">
        <w:rPr>
          <w:lang w:val="pt-BR"/>
        </w:rPr>
        <w:t>ERAK d.o.o. za usluge, OIB: 53685045553, Zagreb, Dolac 1</w:t>
      </w:r>
      <w:r w:rsidRPr="000A6090">
        <w:rPr>
          <w:lang w:val="pt-BR"/>
        </w:rPr>
        <w:t>,</w:t>
      </w:r>
      <w:r w:rsidR="000B22E7" w:rsidRPr="000A6090">
        <w:rPr>
          <w:lang w:val="pt-BR"/>
        </w:rPr>
        <w:t xml:space="preserve"> </w:t>
      </w:r>
      <w:r w:rsidR="003D46FC">
        <w:rPr>
          <w:lang w:val="pt-BR"/>
        </w:rPr>
        <w:t>10. listopada</w:t>
      </w:r>
      <w:r w:rsidR="000B4BEE" w:rsidRPr="000A6090">
        <w:rPr>
          <w:lang w:val="pt-BR"/>
        </w:rPr>
        <w:t xml:space="preserve"> 2017</w:t>
      </w:r>
      <w:r w:rsidR="000B22E7" w:rsidRPr="000A6090">
        <w:t>.,</w:t>
      </w:r>
    </w:p>
    <w:p w:rsidRDefault="00D677F7" w:rsidP="00D677F7" w:rsidR="00D677F7" w:rsidRPr="000A6090">
      <w:pPr>
        <w:jc w:val="both"/>
      </w:pPr>
    </w:p>
    <w:p w:rsidRDefault="00065B42" w:rsidP="00D677F7" w:rsidR="00065B42" w:rsidRPr="000A6090">
      <w:pPr>
        <w:jc w:val="center"/>
      </w:pPr>
      <w:r w:rsidRPr="000A6090">
        <w:t>r i j e š i o     j e</w:t>
      </w:r>
    </w:p>
    <w:p w:rsidRDefault="00065B42" w:rsidP="00065B42" w:rsidR="00065B42" w:rsidRPr="000A6090">
      <w:r w:rsidRPr="000A6090">
        <w:t xml:space="preserve"> </w:t>
      </w:r>
    </w:p>
    <w:p w:rsidRDefault="00065B42" w:rsidP="0021298E" w:rsidR="00065B42" w:rsidRPr="000A6090">
      <w:pPr>
        <w:ind w:firstLine="708"/>
        <w:jc w:val="both"/>
      </w:pPr>
      <w:r w:rsidRPr="000A6090">
        <w:t>I</w:t>
      </w:r>
      <w:r w:rsidR="00D677F7" w:rsidRPr="000A6090">
        <w:t>.</w:t>
      </w:r>
      <w:r w:rsidRPr="000A6090">
        <w:t xml:space="preserve"> Pozivaju se </w:t>
      </w:r>
      <w:r w:rsidR="00704DD0" w:rsidRPr="000A6090">
        <w:t>osobe koje imaju pravni interes za provedbom stečajnoga postupka</w:t>
      </w:r>
      <w:r w:rsidR="00F324F6" w:rsidRPr="000A6090">
        <w:t xml:space="preserve"> nad </w:t>
      </w:r>
      <w:r w:rsidRPr="000A6090">
        <w:t xml:space="preserve"> d</w:t>
      </w:r>
      <w:r w:rsidR="00704DD0" w:rsidRPr="000A6090">
        <w:t>užnikom</w:t>
      </w:r>
      <w:r w:rsidR="00F324F6" w:rsidRPr="000A6090">
        <w:t xml:space="preserve"> </w:t>
      </w:r>
      <w:r w:rsidR="003D46FC">
        <w:rPr>
          <w:lang w:val="pt-BR"/>
        </w:rPr>
        <w:t>ERAK d.o.o. za usluge, OIB: 53685045553, Zagreb, Dolac 1</w:t>
      </w:r>
      <w:r w:rsidR="005543BD" w:rsidRPr="000A6090">
        <w:rPr>
          <w:lang w:val="pt-BR"/>
        </w:rPr>
        <w:t>,</w:t>
      </w:r>
      <w:r w:rsidR="00704DD0" w:rsidRPr="000A6090">
        <w:rPr>
          <w:lang w:val="pt-BR"/>
        </w:rPr>
        <w:t xml:space="preserve"> u roku 15 dana</w:t>
      </w:r>
      <w:r w:rsidR="00C40A44" w:rsidRPr="000A6090">
        <w:rPr>
          <w:lang w:val="pt-BR"/>
        </w:rPr>
        <w:t xml:space="preserve"> predujmiti iznos od</w:t>
      </w:r>
      <w:r w:rsidR="005543BD" w:rsidRPr="000A6090">
        <w:rPr>
          <w:lang w:val="pt-BR"/>
        </w:rPr>
        <w:t xml:space="preserve"> </w:t>
      </w:r>
      <w:r w:rsidR="002C3072" w:rsidRPr="000A6090">
        <w:t>23</w:t>
      </w:r>
      <w:r w:rsidR="00134F3A" w:rsidRPr="000A6090">
        <w:t xml:space="preserve">.000,00 kn </w:t>
      </w:r>
      <w:r w:rsidRPr="000A6090">
        <w:t xml:space="preserve">za pokriće troškova prethodnog i stečajnog postupka na račun Trgovačkog suda u Zagrebu otvoren pri Hrvatskoj poštanskoj banci d.d. Zagreb broj </w:t>
      </w:r>
      <w:r w:rsidR="00A6064D" w:rsidRPr="000A6090">
        <w:t>IBAN HR9223900011300000460</w:t>
      </w:r>
      <w:r w:rsidR="00A0793E" w:rsidRPr="000A6090">
        <w:t>,</w:t>
      </w:r>
      <w:r w:rsidR="002817DE" w:rsidRPr="000A6090">
        <w:t xml:space="preserve"> </w:t>
      </w:r>
      <w:r w:rsidR="009B3D51" w:rsidRPr="000A6090">
        <w:t xml:space="preserve">model 05, poziv na </w:t>
      </w:r>
      <w:r w:rsidR="00A6064D" w:rsidRPr="000A6090">
        <w:t xml:space="preserve">broj </w:t>
      </w:r>
      <w:r w:rsidR="003D46FC">
        <w:t>3024</w:t>
      </w:r>
      <w:r w:rsidR="00535D8E" w:rsidRPr="000A6090">
        <w:t>-</w:t>
      </w:r>
      <w:r w:rsidR="000B4BEE" w:rsidRPr="000A6090">
        <w:t>16</w:t>
      </w:r>
      <w:r w:rsidR="00A0793E" w:rsidRPr="000A6090">
        <w:t>.</w:t>
      </w:r>
    </w:p>
    <w:p w:rsidRDefault="00065B42" w:rsidP="0021298E" w:rsidR="00065B42" w:rsidRPr="000A6090">
      <w:pPr>
        <w:ind w:firstLine="708"/>
        <w:jc w:val="both"/>
      </w:pPr>
      <w:r w:rsidRPr="000A6090">
        <w:t>II</w:t>
      </w:r>
      <w:r w:rsidR="00D677F7" w:rsidRPr="000A6090">
        <w:t>. Ako</w:t>
      </w:r>
      <w:r w:rsidRPr="000A6090">
        <w:t xml:space="preserve"> </w:t>
      </w:r>
      <w:r w:rsidR="00BF0DDB" w:rsidRPr="000A6090">
        <w:t>osobe koje imaju pravni interes za provedbom stečajnoga postupka nad dužnikom</w:t>
      </w:r>
      <w:r w:rsidRPr="000A6090">
        <w:t xml:space="preserve"> ne postupe u skladu s točkom I</w:t>
      </w:r>
      <w:r w:rsidR="00D677F7" w:rsidRPr="000A6090">
        <w:t>.</w:t>
      </w:r>
      <w:r w:rsidRPr="000A6090">
        <w:t xml:space="preserve"> ovog rješenja </w:t>
      </w:r>
      <w:r w:rsidR="00F324F6" w:rsidRPr="000A6090">
        <w:t>sud</w:t>
      </w:r>
      <w:r w:rsidRPr="000A6090">
        <w:t xml:space="preserve"> će donijeti rješenje o otvaranju i zaključenju stečajnog postupka.</w:t>
      </w:r>
    </w:p>
    <w:p w:rsidRDefault="00D677F7" w:rsidP="00065B42" w:rsidR="00D677F7"/>
    <w:p w:rsidRDefault="00ED0609" w:rsidP="00065B42" w:rsidR="00ED0609" w:rsidRPr="000A6090"/>
    <w:p w:rsidRDefault="00065B42" w:rsidP="00D677F7" w:rsidR="00065B42" w:rsidRPr="000A6090">
      <w:pPr>
        <w:jc w:val="center"/>
      </w:pPr>
      <w:r w:rsidRPr="000A6090">
        <w:t>Obrazloženje</w:t>
      </w:r>
    </w:p>
    <w:p w:rsidRDefault="00065B42" w:rsidP="00F441B1" w:rsidR="005543BD" w:rsidRPr="000A6090">
      <w:r w:rsidRPr="000A6090">
        <w:t xml:space="preserve"> </w:t>
      </w:r>
    </w:p>
    <w:p w:rsidRDefault="00942565" w:rsidP="00942565" w:rsidR="00942565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 w:rsidR="003D46FC">
        <w:rPr>
          <w:lang w:val="pt-BR"/>
        </w:rPr>
        <w:t>ERAK d.o.o. za usluge, OIB: 53685045553, Zagreb, Dolac 1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3D46FC" w:rsidP="003D46FC" w:rsidR="003D46F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617</w:t>
      </w:r>
      <w:r w:rsidRPr="00070D63">
        <w:t xml:space="preserve"> dana, u ukupnom iznosu od </w:t>
      </w:r>
      <w:r>
        <w:t xml:space="preserve">180.093,28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0A6090">
      <w:pPr>
        <w:pStyle w:val="Tijeloteksta"/>
        <w:ind w:firstLine="708"/>
      </w:pPr>
      <w:r w:rsidRPr="000A6090">
        <w:t xml:space="preserve">Slijedom navedenog, </w:t>
      </w:r>
      <w:r w:rsidR="00F324F6" w:rsidRPr="000A6090">
        <w:t>sud je na temelju odredbe čl. 115</w:t>
      </w:r>
      <w:r w:rsidRPr="000A6090">
        <w:t xml:space="preserve">. st. 1. SZ-a </w:t>
      </w:r>
      <w:r w:rsidR="003F5005" w:rsidRPr="000A6090">
        <w:t xml:space="preserve"> </w:t>
      </w:r>
      <w:r w:rsidR="000B553D">
        <w:t>2</w:t>
      </w:r>
      <w:r w:rsidR="003F5005" w:rsidRPr="000A6090">
        <w:t>.</w:t>
      </w:r>
      <w:r w:rsidR="00942565" w:rsidRPr="000A6090">
        <w:t xml:space="preserve"> svibnja 2017. doni</w:t>
      </w:r>
      <w:r w:rsidRPr="000A6090">
        <w:t>o rješenje o pokretanju prethodnog postupka rad</w:t>
      </w:r>
      <w:r w:rsidR="00F324F6" w:rsidRPr="000A6090">
        <w:t>i utvrđivanja pretpostavki</w:t>
      </w:r>
      <w:r w:rsidRPr="000A6090">
        <w:t xml:space="preserve"> za otvaranje stečajnog postupka nad dužnikom.</w:t>
      </w:r>
    </w:p>
    <w:p w:rsidRDefault="00942565" w:rsidP="003D46FC" w:rsidR="003D46FC">
      <w:pPr>
        <w:jc w:val="both"/>
      </w:pPr>
      <w:r w:rsidRPr="000A6090">
        <w:lastRenderedPageBreak/>
        <w:tab/>
      </w:r>
      <w:r w:rsidR="003F5005" w:rsidRPr="000A6090">
        <w:t xml:space="preserve">Postupajući po zaključku od </w:t>
      </w:r>
      <w:r w:rsidR="003D46FC">
        <w:t>17. srpnja</w:t>
      </w:r>
      <w:r w:rsidR="003F5005" w:rsidRPr="000A6090">
        <w:t xml:space="preserve"> 2017. </w:t>
      </w:r>
      <w:r w:rsidR="003D46FC">
        <w:t>zastupnik po zakonu dužnika je dostavio sudu podnesak  7. kolovoza 2017. (list 25 spisa) kojim izjavljuje da dužnik u vlasništvu nema nikakve imovine, nema nekretnina niti pokretnina, niti drugih imovinskih prava na drugim stvarima niti bilo kakvih tražbina prema trećim osobama. Spisu prileži podnesak Ministarstva financija-Porezna uprava, P</w:t>
      </w:r>
      <w:r w:rsidR="00ED0609">
        <w:t>odručni ured</w:t>
      </w:r>
      <w:r w:rsidR="003D46FC">
        <w:t xml:space="preserve"> Zagreb, Albrechtova 42 od 25. svibnja 2017. kojim obavještava sud da su uvidom u Informacijski sustav Porezne uprave i elektroničkom razmjenom podataka od MUP-a, Agencije za civilno zrakoplovstvo, Državne geodetske uprave, Ministarstva pomorstva, prometa i infrastrukture, Središnjeg klirinškog depozitarnog društva, Trgovačkog suda te Financijske agencije utvrdili da navedeni dužnik ne posjeduje pokretnu odnosno nepokretnu imovinu, odnosno, kako traženi podaci ne postoje u službenoj evidenciji.</w:t>
      </w:r>
    </w:p>
    <w:p w:rsidRDefault="00CA7D15" w:rsidP="00DB34AA" w:rsidR="00DB34AA" w:rsidRPr="000A6090">
      <w:pPr>
        <w:jc w:val="both"/>
      </w:pPr>
      <w:r w:rsidRPr="000A6090">
        <w:tab/>
      </w:r>
      <w:r w:rsidR="00942565" w:rsidRPr="000A6090">
        <w:t xml:space="preserve">Na ročištu radi očitovanja o prijedlogu za otvaranje stečajnog postupka </w:t>
      </w:r>
      <w:r w:rsidR="003D46FC">
        <w:t>26</w:t>
      </w:r>
      <w:r w:rsidR="000B553D">
        <w:t>. rujna</w:t>
      </w:r>
      <w:r w:rsidR="00942565" w:rsidRPr="000A6090">
        <w:t xml:space="preserve"> 2017. </w:t>
      </w:r>
      <w:r w:rsidR="003D46FC">
        <w:t>punomoćnik zastupnika po zakonu dužnika</w:t>
      </w:r>
      <w:r w:rsidR="003F5005" w:rsidRPr="000A6090">
        <w:t xml:space="preserve"> </w:t>
      </w:r>
      <w:r w:rsidR="00942565" w:rsidRPr="000A6090">
        <w:t>izjavi</w:t>
      </w:r>
      <w:r w:rsidR="003D46FC">
        <w:t>o</w:t>
      </w:r>
      <w:r w:rsidR="000B553D">
        <w:t xml:space="preserve"> </w:t>
      </w:r>
      <w:r w:rsidR="00942565" w:rsidRPr="000A6090">
        <w:t xml:space="preserve">je da se ne protivi prijedlogu da se nad društvom </w:t>
      </w:r>
      <w:r w:rsidR="003D46FC">
        <w:rPr>
          <w:lang w:val="pt-BR"/>
        </w:rPr>
        <w:t>ERAK d.o.o. za usluge, OIB: 53685045553, Zagreb, Dolac 1</w:t>
      </w:r>
      <w:r w:rsidR="00942565" w:rsidRPr="000A6090">
        <w:rPr>
          <w:lang w:val="pt-BR"/>
        </w:rPr>
        <w:t xml:space="preserve">, </w:t>
      </w:r>
      <w:r w:rsidR="00942565" w:rsidRPr="000A6090">
        <w:t xml:space="preserve">otvori stečaj. Na istom ročištu spojeno je ročište radi očitovanja o prijedlogu za otvaranje stečajnog postupka sa ročištem radi rasprave o uvjetima za otvaranje stečajnog postupka te je </w:t>
      </w:r>
      <w:r w:rsidR="003D46FC">
        <w:t>punomoćnik zastupnika po zakonu dužnika izjavio</w:t>
      </w:r>
      <w:r w:rsidR="00942565" w:rsidRPr="000A6090">
        <w:t xml:space="preserve"> da </w:t>
      </w:r>
      <w:r w:rsidR="003F5005" w:rsidRPr="000A6090">
        <w:t xml:space="preserve">ostaje kod svih navoda iz </w:t>
      </w:r>
      <w:r w:rsidR="003D46FC">
        <w:t>podneska</w:t>
      </w:r>
      <w:r w:rsidR="003F5005" w:rsidRPr="000A6090">
        <w:t xml:space="preserve"> od </w:t>
      </w:r>
      <w:r w:rsidR="003D46FC">
        <w:t>7. kolovoza</w:t>
      </w:r>
      <w:r w:rsidR="003F5005" w:rsidRPr="000A6090">
        <w:t xml:space="preserve"> 2017. (list </w:t>
      </w:r>
      <w:r w:rsidR="003D46FC">
        <w:t>25</w:t>
      </w:r>
      <w:r w:rsidR="003F5005" w:rsidRPr="000A6090">
        <w:t xml:space="preserve"> spisa</w:t>
      </w:r>
      <w:r w:rsidR="000B553D">
        <w:t>)</w:t>
      </w:r>
      <w:r w:rsidR="003D46FC">
        <w:t>.</w:t>
      </w:r>
    </w:p>
    <w:p w:rsidRDefault="00942565" w:rsidP="00942565" w:rsidR="00942565" w:rsidRPr="000A6090">
      <w:pPr>
        <w:jc w:val="both"/>
      </w:pPr>
      <w:r w:rsidRPr="000A6090">
        <w:tab/>
        <w:t xml:space="preserve"> Uvidom u dopis Financijske agencije od </w:t>
      </w:r>
      <w:r w:rsidR="003D46FC">
        <w:t>18. svibnja</w:t>
      </w:r>
      <w:r w:rsidR="008D784B" w:rsidRPr="000A6090">
        <w:t xml:space="preserve"> 2017. (list 7 spisa) dužnik je na dan </w:t>
      </w:r>
      <w:r w:rsidR="003D46FC">
        <w:t>16. svibnja</w:t>
      </w:r>
      <w:r w:rsidRPr="000A6090">
        <w:t xml:space="preserve"> 2017. u Očevidniku redoslijeda osnova za plaćanje imao neizvršene osnove za plaćanje u neprekinutom razdoblju od </w:t>
      </w:r>
      <w:r w:rsidR="003D46FC">
        <w:t>1239</w:t>
      </w:r>
      <w:r w:rsidRPr="000A6090">
        <w:t xml:space="preserve"> dana u ukupnom iznosu od </w:t>
      </w:r>
      <w:r w:rsidR="003D46FC">
        <w:t>184.795,14</w:t>
      </w:r>
      <w:r w:rsidRPr="000A6090">
        <w:t xml:space="preserve"> kn.</w:t>
      </w:r>
    </w:p>
    <w:p w:rsidRDefault="00ED0609" w:rsidP="00942565" w:rsidR="00942565" w:rsidRPr="000A6090">
      <w:pPr>
        <w:ind w:firstLine="708"/>
        <w:jc w:val="both"/>
      </w:pPr>
      <w:r>
        <w:t>Zastupnik</w:t>
      </w:r>
      <w:r w:rsidR="00942565" w:rsidRPr="000A6090">
        <w:t xml:space="preserve"> po zakonu dužnika nije osporio predlagateljeve tvrdnje o postojanju stečajnog razloga nesposobnosti za plaćanje</w:t>
      </w:r>
    </w:p>
    <w:p w:rsidRDefault="00942565" w:rsidP="00942565" w:rsidR="00942565" w:rsidRPr="000A6090">
      <w:pPr>
        <w:pStyle w:val="Tijeloteksta"/>
        <w:ind w:firstLine="708"/>
      </w:pPr>
      <w:r w:rsidRPr="000A609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42565" w:rsidP="00942565" w:rsidR="00942565" w:rsidRPr="000A6090">
      <w:pPr>
        <w:jc w:val="both"/>
      </w:pPr>
      <w:r w:rsidRPr="000A609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942565" w:rsidP="00942565" w:rsidR="00942565" w:rsidRPr="000A6090">
      <w:pPr>
        <w:ind w:firstLine="708"/>
        <w:jc w:val="both"/>
      </w:pPr>
      <w:r w:rsidRPr="000A6090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ED0609">
        <w:rPr>
          <w:lang w:val="pt-BR"/>
        </w:rPr>
        <w:t>ERAK d.o.o. za usluge, OIB: 53685045553, Zagreb, Dolac 1</w:t>
      </w:r>
      <w:r w:rsidRPr="000A6090">
        <w:rPr>
          <w:lang w:val="pt-BR"/>
        </w:rPr>
        <w:t xml:space="preserve">, </w:t>
      </w:r>
      <w:r w:rsidRPr="000A609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E48F4" w:rsidP="00134F3A" w:rsidR="00FE48F4" w:rsidRPr="000A6090">
      <w:pPr>
        <w:jc w:val="both"/>
      </w:pPr>
    </w:p>
    <w:p w:rsidRDefault="00F441B1" w:rsidP="002C3072" w:rsidR="00065B42" w:rsidRPr="000A6090">
      <w:pPr>
        <w:jc w:val="center"/>
      </w:pPr>
      <w:r w:rsidRPr="000A6090">
        <w:t>U</w:t>
      </w:r>
      <w:r w:rsidR="001013EE" w:rsidRPr="000A6090">
        <w:t xml:space="preserve"> </w:t>
      </w:r>
      <w:r w:rsidR="00065B42" w:rsidRPr="000A6090">
        <w:t>Zagreb</w:t>
      </w:r>
      <w:r w:rsidR="009B3D51" w:rsidRPr="000A6090">
        <w:t>u</w:t>
      </w:r>
      <w:r w:rsidR="000E57F1" w:rsidRPr="000A6090">
        <w:t>,</w:t>
      </w:r>
      <w:r w:rsidR="009B3D51" w:rsidRPr="000A6090">
        <w:t xml:space="preserve"> </w:t>
      </w:r>
      <w:r w:rsidR="00ED0609">
        <w:t>10. listopada</w:t>
      </w:r>
      <w:r w:rsidR="009C47FB" w:rsidRPr="000A6090">
        <w:t xml:space="preserve"> 2017</w:t>
      </w:r>
      <w:r w:rsidR="00065B42" w:rsidRPr="000A6090">
        <w:t>.</w:t>
      </w:r>
    </w:p>
    <w:p w:rsidRDefault="00065B42" w:rsidP="00065B42" w:rsidR="00065B42" w:rsidRPr="000A6090">
      <w:r w:rsidRPr="000A6090">
        <w:t xml:space="preserve">                     </w:t>
      </w:r>
    </w:p>
    <w:p w:rsidRDefault="001013EE" w:rsidP="00380C3C" w:rsidR="00065B42" w:rsidRPr="000A6090">
      <w:pPr>
        <w:jc w:val="right"/>
      </w:pPr>
      <w:r w:rsidRPr="000A6090">
        <w:t xml:space="preserve">                                                                                                      </w:t>
      </w:r>
      <w:r w:rsidR="00065B42" w:rsidRPr="000A6090">
        <w:t>Sudac:</w:t>
      </w:r>
    </w:p>
    <w:p w:rsidRDefault="000E57F1" w:rsidP="00380C3C" w:rsidR="00065B42" w:rsidRPr="000A6090">
      <w:pPr>
        <w:jc w:val="right"/>
      </w:pPr>
      <w:r w:rsidRPr="000A6090">
        <w:t>Nikolina Dorić Hadžisejdić</w:t>
      </w:r>
      <w:r w:rsidR="004B71F4">
        <w:t>,v.r.</w:t>
      </w:r>
    </w:p>
    <w:p w:rsidRDefault="00BB5767" w:rsidP="00380C3C" w:rsidR="00BB5767" w:rsidRPr="000A6090">
      <w:pPr>
        <w:jc w:val="right"/>
      </w:pPr>
    </w:p>
    <w:p w:rsidRDefault="000A6090" w:rsidP="00380C3C" w:rsidR="000A6090" w:rsidRPr="000A6090">
      <w:pPr>
        <w:jc w:val="right"/>
      </w:pPr>
    </w:p>
    <w:p w:rsidRDefault="00065B42" w:rsidP="00065B42" w:rsidR="00065B42" w:rsidRPr="000A6090">
      <w:r w:rsidRPr="000A6090">
        <w:t>Uputa o pravnom lijeku:</w:t>
      </w:r>
    </w:p>
    <w:p w:rsidRDefault="00065B42" w:rsidP="002D60CE" w:rsidR="001013EE" w:rsidRPr="000A6090">
      <w:pPr>
        <w:jc w:val="both"/>
      </w:pPr>
      <w:r w:rsidRPr="000A6090">
        <w:t>Protiv ovog rješenja može</w:t>
      </w:r>
      <w:r w:rsidR="00754CF2" w:rsidRPr="000A6090">
        <w:t xml:space="preserve"> se</w:t>
      </w:r>
      <w:r w:rsidRPr="000A6090">
        <w:t xml:space="preserve"> izjaviti</w:t>
      </w:r>
      <w:r w:rsidR="00754CF2" w:rsidRPr="000A6090">
        <w:t xml:space="preserve"> žalba.</w:t>
      </w:r>
      <w:r w:rsidRPr="000A6090">
        <w:t xml:space="preserve"> Žalba se podnosi ovom sudu u 2 primjerka za Visoki trgovački sud RH u roku od 8 dana, od dana dostave rješenja.</w:t>
      </w:r>
    </w:p>
    <w:p w:rsidRDefault="00F441B1" w:rsidP="00065B42" w:rsidR="00F441B1" w:rsidRPr="000A6090"/>
    <w:p w:rsidRDefault="00F441B1" w:rsidP="00065B42" w:rsidR="00F441B1"/>
    <w:p w:rsidRDefault="004B71F4" w:rsidP="00C359B6" w:rsidR="004B71F4">
      <w:pPr>
        <w:pStyle w:val="Bezproreda"/>
        <w:ind w:left="4956"/>
        <w:jc w:val="right"/>
      </w:pPr>
      <w:r>
        <w:t>Za točnost otpravka - ovlašteni službenik</w:t>
      </w:r>
    </w:p>
    <w:p w:rsidRDefault="004B71F4" w:rsidP="00C359B6" w:rsidR="004B71F4">
      <w:pPr>
        <w:pStyle w:val="Bezproreda"/>
        <w:ind w:left="4956"/>
        <w:jc w:val="right"/>
      </w:pPr>
      <w:r>
        <w:t>Karmela Dolenc</w:t>
      </w:r>
    </w:p>
    <w:p w:rsidRDefault="004B71F4" w:rsidP="00065B42" w:rsidR="004B71F4" w:rsidRPr="000A6090"/>
    <w:sectPr w:rsidSect="000E57F1" w:rsidR="004B71F4" w:rsidRPr="000A60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24E" w:rsidP="00DC124E" w:rsidR="00DC124E" w:rsidRPr="00DC124E">
    <w:pPr>
      <w:pStyle w:val="Zaglavlje"/>
      <w:tabs>
        <w:tab w:pos="7225" w:val="left"/>
      </w:tabs>
      <w:rPr>
        <w:sz w:val="24"/>
        <w:szCs w:val="24"/>
      </w:rPr>
    </w:pPr>
    <w:r>
      <w:tab/>
    </w:r>
    <w:sdt>
      <w:sdtPr>
        <w:id w:val="193847410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DC124E">
          <w:rPr>
            <w:sz w:val="24"/>
            <w:szCs w:val="24"/>
          </w:rPr>
          <w:fldChar w:fldCharType="begin"/>
        </w:r>
        <w:r w:rsidRPr="00DC124E">
          <w:rPr>
            <w:sz w:val="24"/>
            <w:szCs w:val="24"/>
          </w:rPr>
          <w:instrText>PAGE   \* MERGEFORMAT</w:instrText>
        </w:r>
        <w:r w:rsidRPr="00DC124E">
          <w:rPr>
            <w:sz w:val="24"/>
            <w:szCs w:val="24"/>
          </w:rPr>
          <w:fldChar w:fldCharType="separate"/>
        </w:r>
        <w:r w:rsidR="004B71F4">
          <w:rPr>
            <w:noProof/>
            <w:sz w:val="24"/>
            <w:szCs w:val="24"/>
          </w:rPr>
          <w:t>3</w:t>
        </w:r>
        <w:r w:rsidRPr="00DC124E">
          <w:rPr>
            <w:sz w:val="24"/>
            <w:szCs w:val="24"/>
          </w:rPr>
          <w:fldChar w:fldCharType="end"/>
        </w:r>
      </w:sdtContent>
    </w:sdt>
    <w:r w:rsidRPr="00DC124E">
      <w:rPr>
        <w:sz w:val="24"/>
        <w:szCs w:val="24"/>
      </w:rPr>
      <w:tab/>
      <w:t>89. St-</w:t>
    </w:r>
    <w:r w:rsidR="003D46FC">
      <w:rPr>
        <w:sz w:val="24"/>
        <w:szCs w:val="24"/>
      </w:rPr>
      <w:t>3024/16-15</w:t>
    </w:r>
  </w:p>
  <w:p w:rsidRDefault="00380C3C" w:rsidR="00380C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0698"/>
    <w:multiLevelType w:val="hybridMultilevel"/>
    <w:tmpl w:val="0E981A94"/>
    <w:lvl w:tplc="CC5ED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6090"/>
    <w:rsid w:val="000B22E7"/>
    <w:rsid w:val="000B4BEE"/>
    <w:rsid w:val="000B553D"/>
    <w:rsid w:val="000E335E"/>
    <w:rsid w:val="000E57F1"/>
    <w:rsid w:val="001013EE"/>
    <w:rsid w:val="00134F3A"/>
    <w:rsid w:val="001861A1"/>
    <w:rsid w:val="001A762F"/>
    <w:rsid w:val="0021298E"/>
    <w:rsid w:val="00217C68"/>
    <w:rsid w:val="00260C00"/>
    <w:rsid w:val="002817DE"/>
    <w:rsid w:val="002C3072"/>
    <w:rsid w:val="002D5087"/>
    <w:rsid w:val="002D60CE"/>
    <w:rsid w:val="0034597D"/>
    <w:rsid w:val="00380C3C"/>
    <w:rsid w:val="003D4223"/>
    <w:rsid w:val="003D46FC"/>
    <w:rsid w:val="003D67F8"/>
    <w:rsid w:val="003E65A1"/>
    <w:rsid w:val="003F3702"/>
    <w:rsid w:val="003F5005"/>
    <w:rsid w:val="00412D47"/>
    <w:rsid w:val="004B71F4"/>
    <w:rsid w:val="004C428C"/>
    <w:rsid w:val="00501EBB"/>
    <w:rsid w:val="00535D8E"/>
    <w:rsid w:val="005543BD"/>
    <w:rsid w:val="005E2724"/>
    <w:rsid w:val="00602113"/>
    <w:rsid w:val="00662884"/>
    <w:rsid w:val="006B1344"/>
    <w:rsid w:val="006B7092"/>
    <w:rsid w:val="00704DD0"/>
    <w:rsid w:val="00706996"/>
    <w:rsid w:val="007150E9"/>
    <w:rsid w:val="00754CF2"/>
    <w:rsid w:val="007B068E"/>
    <w:rsid w:val="007E5685"/>
    <w:rsid w:val="007E6A6F"/>
    <w:rsid w:val="00805219"/>
    <w:rsid w:val="008328A4"/>
    <w:rsid w:val="008B669A"/>
    <w:rsid w:val="008D784B"/>
    <w:rsid w:val="00942565"/>
    <w:rsid w:val="00947BCF"/>
    <w:rsid w:val="00986D25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03839"/>
    <w:rsid w:val="00C23ADD"/>
    <w:rsid w:val="00C33143"/>
    <w:rsid w:val="00C40A44"/>
    <w:rsid w:val="00C95472"/>
    <w:rsid w:val="00CA7D15"/>
    <w:rsid w:val="00CF535B"/>
    <w:rsid w:val="00D340BD"/>
    <w:rsid w:val="00D3501A"/>
    <w:rsid w:val="00D677F7"/>
    <w:rsid w:val="00D70B0B"/>
    <w:rsid w:val="00D803A5"/>
    <w:rsid w:val="00DB34AA"/>
    <w:rsid w:val="00DC124E"/>
    <w:rsid w:val="00DC6690"/>
    <w:rsid w:val="00DE0F86"/>
    <w:rsid w:val="00E24B5E"/>
    <w:rsid w:val="00ED0609"/>
    <w:rsid w:val="00ED5FDE"/>
    <w:rsid w:val="00F24250"/>
    <w:rsid w:val="00F324F6"/>
    <w:rsid w:val="00F441B1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4B71F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5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44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3024</izvorni_sadrzaj>
    <derivirana_varijabla naziv="DomainObject.Predmet.Broj_1">3024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St-3024/2016</izvorni_sadrzaj>
    <derivirana_varijabla naziv="DomainObject.Predmet.OznakaBroj_1">St-3024/2016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ERAK d.o.o. zastupanog po punomoćniku Ana Erak Papp; Ivor Erak</izvorni_sadrzaj>
    <derivirana_varijabla naziv="DomainObject.Predmet.ProtustrankaFormated_1">  ERAK d.o.o. zastupanog po punomoćniku Ana Erak Papp; Ivor Erak</derivirana_varijabla>
  </DomainObject.Predmet.ProtustrankaFormated>
  <DomainObject.Predmet.ProtustrankaFormatedOIB>
    <izvorni_sadrzaj>  ERAK d.o.o., OIB 53685045553 zastupanog po punomoćniku Ana Erak Papp; Ivor Erak</izvorni_sadrzaj>
    <derivirana_varijabla naziv="DomainObject.Predmet.ProtustrankaFormatedOIB_1">  ERAK d.o.o., OIB 53685045553 zastupanog po punomoćniku Ana Erak Papp; Ivor Erak</derivirana_varijabla>
  </DomainObject.Predmet.ProtustrankaFormatedOIB>
  <DomainObject.Predmet.ProtustrankaFormatedWithAdress>
    <izvorni_sadrzaj> ERAK d.o.o., Dolac 1, 10000 Zagreb zastupanog po punomoćniku Ana Erak Papp; Ivor Erak</izvorni_sadrzaj>
    <derivirana_varijabla naziv="DomainObject.Predmet.ProtustrankaFormatedWithAdress_1"> ERAK d.o.o., Dolac 1, 10000 Zagreb zastupanog po punomoćniku Ana Erak Papp; Ivor Erak</derivirana_varijabla>
  </DomainObject.Predmet.ProtustrankaFormatedWithAdress>
  <DomainObject.Predmet.ProtustrankaFormatedWithAdressOIB>
    <izvorni_sadrzaj> ERAK d.o.o., OIB 53685045553, Dolac 1, 10000 Zagreb zastupanog po punomoćniku Ana Erak Papp; Ivor Erak</izvorni_sadrzaj>
    <derivirana_varijabla naziv="DomainObject.Predmet.ProtustrankaFormatedWithAdressOIB_1"> ERAK d.o.o., OIB 53685045553, Dolac 1, 10000 Zagreb zastupanog po punomoćniku Ana Erak Papp; Ivor Erak</derivirana_varijabla>
  </DomainObject.Predmet.ProtustrankaFormatedWithAdressOIB>
  <DomainObject.Predmet.ProtustrankaWithAdress>
    <izvorni_sadrzaj>ERAK d.o.o. Dolac 1, 10000 Zagreb</izvorni_sadrzaj>
    <derivirana_varijabla naziv="DomainObject.Predmet.ProtustrankaWithAdress_1">ERAK d.o.o. Dolac 1, 10000 Zagreb</derivirana_varijabla>
  </DomainObject.Predmet.ProtustrankaWithAdress>
  <DomainObject.Predmet.ProtustrankaWithAdressOIB>
    <izvorni_sadrzaj>ERAK d.o.o., OIB 53685045553, Dolac 1, 10000 Zagreb</izvorni_sadrzaj>
    <derivirana_varijabla naziv="DomainObject.Predmet.ProtustrankaWithAdressOIB_1">ERAK d.o.o., OIB 53685045553, Dolac 1, 10000 Zagreb</derivirana_varijabla>
  </DomainObject.Predmet.ProtustrankaWithAdressOIB>
  <DomainObject.Predmet.ProtustrankaNazivFormated>
    <izvorni_sadrzaj>ERAK d.o.o.</izvorni_sadrzaj>
    <derivirana_varijabla naziv="DomainObject.Predmet.ProtustrankaNazivFormated_1">ERAK d.o.o.</derivirana_varijabla>
  </DomainObject.Predmet.ProtustrankaNazivFormated>
  <DomainObject.Predmet.ProtustrankaNazivFormatedOIB>
    <izvorni_sadrzaj>ERAK d.o.o., OIB 53685045553</izvorni_sadrzaj>
    <derivirana_varijabla naziv="DomainObject.Predmet.ProtustrankaNazivFormatedOIB_1">ERAK d.o.o., OIB 53685045553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Erak Papp</izvorni_sadrzaj>
    <derivirana_varijabla naziv="DomainObject.Predmet.StrankaFormated_1">  FINA Regionalni centar Zagreb; Ana Erak Papp</derivirana_varijabla>
  </DomainObject.Predmet.StrankaFormated>
  <DomainObject.Predmet.StrankaFormatedOIB>
    <izvorni_sadrzaj>  FINA Regionalni centar Zagreb, OIB 85821130368; Ana Erak Papp, OIB 60279123120</izvorni_sadrzaj>
    <derivirana_varijabla naziv="DomainObject.Predmet.StrankaFormatedOIB_1">  FINA Regionalni centar Zagreb, OIB 85821130368; Ana Erak Papp, OIB 60279123120</derivirana_varijabla>
  </DomainObject.Predmet.StrankaFormatedOIB>
  <DomainObject.Predmet.StrankaFormatedWithAdress>
    <izvorni_sadrzaj> FINA Regionalni centar Zagreb, Trg svibanjskih žrtava 1995. br. 1, 10000 Zagreb; Ana Erak Papp, Dolac 1, 10000 Zagreb</izvorni_sadrzaj>
    <derivirana_varijabla naziv="DomainObject.Predmet.StrankaFormatedWithAdress_1"> FINA Regionalni centar Zagreb, Trg svibanjskih žrtava 1995. br. 1, 10000 Zagreb; Ana Erak Papp, Dolac 1, 10000 Zagreb</derivirana_varijabla>
  </DomainObject.Predmet.StrankaFormatedWithAdress>
  <DomainObject.Predmet.StrankaFormatedWithAdressOIB>
    <izvorni_sadrzaj> FINA Regionalni centar Zagreb, OIB 85821130368, Trg svibanjskih žrtava 1995. br. 1, 10000 Zagreb; Ana Erak Papp, OIB 60279123120, Dolac 1, 10000 Zagreb</izvorni_sadrzaj>
    <derivirana_varijabla naziv="DomainObject.Predmet.StrankaFormatedWithAdressOIB_1"> FINA Regionalni centar Zagreb, OIB 85821130368, Trg svibanjskih žrtava 1995. br. 1, 10000 Zagreb; Ana Erak Papp, OIB 60279123120, Dolac 1, 10000 Zagreb</derivirana_varijabla>
  </DomainObject.Predmet.StrankaFormatedWithAdressOIB>
  <DomainObject.Predmet.StrankaWithAdress>
    <izvorni_sadrzaj>FINA Regionalni centar Zagreb Trg svibanjskih žrtava 1995. br. 1,10000 Zagreb,Ana Erak Papp Dolac 1,10000 Zagreb</izvorni_sadrzaj>
    <derivirana_varijabla naziv="DomainObject.Predmet.StrankaWithAdress_1">FINA Regionalni centar Zagreb Trg svibanjskih žrtava 1995. br. 1,10000 Zagreb,Ana Erak Papp Dolac 1,10000 Zagreb</derivirana_varijabla>
  </DomainObject.Predmet.StrankaWithAdress>
  <DomainObject.Predmet.StrankaWithAdressOIB>
    <izvorni_sadrzaj>FINA Regionalni centar Zagreb, OIB 85821130368, Trg svibanjskih žrtava 1995. br. 1,10000 Zagreb,Ana Erak Papp, OIB 60279123120, Dolac 1,10000 Zagreb</izvorni_sadrzaj>
    <derivirana_varijabla naziv="DomainObject.Predmet.StrankaWithAdressOIB_1">FINA Regionalni centar Zagreb, OIB 85821130368, Trg svibanjskih žrtava 1995. br. 1,10000 Zagreb,Ana Erak Papp, OIB 60279123120, Dolac 1,10000 Zagreb</derivirana_varijabla>
  </DomainObject.Predmet.StrankaWithAdressOIB>
  <DomainObject.Predmet.StrankaNazivFormated>
    <izvorni_sadrzaj>FINA Regionalni centar Zagreb,Ana Erak Papp</izvorni_sadrzaj>
    <derivirana_varijabla naziv="DomainObject.Predmet.StrankaNazivFormated_1">FINA Regionalni centar Zagreb,Ana Erak Papp</derivirana_varijabla>
  </DomainObject.Predmet.StrankaNazivFormated>
  <DomainObject.Predmet.StrankaNazivFormatedOIB>
    <izvorni_sadrzaj>FINA Regionalni centar Zagreb, OIB 85821130368,Ana Erak Papp, OIB 60279123120</izvorni_sadrzaj>
    <derivirana_varijabla naziv="DomainObject.Predmet.StrankaNazivFormatedOIB_1">FINA Regionalni centar Zagreb, OIB 85821130368,Ana Erak Papp, OIB 60279123120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Ana Erak Papp</item>
    </izvorni_sadrzaj>
    <derivirana_varijabla naziv="DomainObject.Predmet.StrankaListFormated_1">
      <item>FINA Regionalni centar Zagreb</item>
      <item>Ana Erak Papp</item>
    </derivirana_varijabla>
  </DomainObject.Predmet.StrankaListFormated>
  <DomainObject.Predmet.StrankaListFormatedOIB>
    <izvorni_sadrzaj>
      <item>FINA Regionalni centar Zagreb, OIB 85821130368</item>
      <item>Ana Erak Papp, OIB 60279123120</item>
    </izvorni_sadrzaj>
    <derivirana_varijabla naziv="DomainObject.Predmet.StrankaListFormatedOIB_1">
      <item>FINA Regionalni centar Zagreb, OIB 85821130368</item>
      <item>Ana Erak Papp, OIB 60279123120</item>
    </derivirana_varijabla>
  </DomainObject.Predmet.StrankaListFormatedOIB>
  <DomainObject.Predmet.StrankaListFormatedWithAdress>
    <izvorni_sadrzaj>
      <item>FINA Regionalni centar Zagreb, Trg svibanjskih žrtava 1995. br. 1, 10000 Zagreb</item>
      <item>Ana Erak Papp, Dolac 1, 10000 Zagreb</item>
    </izvorni_sadrzaj>
    <derivirana_varijabla naziv="DomainObject.Predmet.StrankaListFormatedWithAdress_1">
      <item>FINA Regionalni centar Zagreb, Trg svibanjskih žrtava 1995. br. 1, 10000 Zagreb</item>
      <item>Ana Erak Papp, Dolac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Erak Papp, OIB 60279123120, Dolac 1, 10000 Zagreb</item>
    </izvorni_sadrzaj>
    <derivirana_varijabla naziv="DomainObject.Predmet.StrankaListFormatedWithAdressOIB_1">
      <item>FINA Regionalni centar Zagreb, OIB 85821130368, Trg svibanjskih žrtava 1995. br. 1, 10000 Zagreb</item>
      <item>Ana Erak Papp, OIB 60279123120, Dolac 1, 10000 Zagreb</item>
    </derivirana_varijabla>
  </DomainObject.Predmet.StrankaListFormatedWithAdressOIB>
  <DomainObject.Predmet.StrankaListNazivFormated>
    <izvorni_sadrzaj>
      <item>FINA Regionalni centar Zagreb</item>
      <item>Ana Erak Papp</item>
    </izvorni_sadrzaj>
    <derivirana_varijabla naziv="DomainObject.Predmet.StrankaListNazivFormated_1">
      <item>FINA Regionalni centar Zagreb</item>
      <item>Ana Erak Papp</item>
    </derivirana_varijabla>
  </DomainObject.Predmet.StrankaListNazivFormated>
  <DomainObject.Predmet.StrankaListNazivFormatedOIB>
    <izvorni_sadrzaj>
      <item>FINA Regionalni centar Zagreb, OIB 85821130368</item>
      <item>Ana Erak Papp, OIB 60279123120</item>
    </izvorni_sadrzaj>
    <derivirana_varijabla naziv="DomainObject.Predmet.StrankaListNazivFormatedOIB_1">
      <item>FINA Regionalni centar Zagreb, OIB 85821130368</item>
      <item>Ana Erak Papp, OIB 60279123120</item>
    </derivirana_varijabla>
  </DomainObject.Predmet.StrankaListNazivFormatedOIB>
  <DomainObject.Predmet.ProtuStrankaListFormated>
    <izvorni_sadrzaj>
      <item>ERAK d.o.o. zastupanog po punomoćniku Ana Erak Papp; Ivor Erak</item>
    </izvorni_sadrzaj>
    <derivirana_varijabla naziv="DomainObject.Predmet.ProtuStrankaListFormated_1">
      <item>ERAK d.o.o. zastupanog po punomoćniku Ana Erak Papp; Ivor Erak</item>
    </derivirana_varijabla>
  </DomainObject.Predmet.ProtuStrankaListFormated>
  <DomainObject.Predmet.ProtuStrankaListFormatedOIB>
    <izvorni_sadrzaj>
      <item>ERAK d.o.o., OIB 53685045553 zastupanog po punomoćniku Ana Erak Papp; Ivor Erak</item>
    </izvorni_sadrzaj>
    <derivirana_varijabla naziv="DomainObject.Predmet.ProtuStrankaListFormatedOIB_1">
      <item>ERAK d.o.o., OIB 53685045553 zastupanog po punomoćniku Ana Erak Papp; Ivor Erak</item>
    </derivirana_varijabla>
  </DomainObject.Predmet.ProtuStrankaListFormatedOIB>
  <DomainObject.Predmet.ProtuStrankaListFormatedWithAdress>
    <izvorni_sadrzaj>
      <item>ERAK d.o.o., Dolac 1, 10000 Zagreb zastupanog po punomoćniku Ana Erak Papp; Ivor Erak</item>
    </izvorni_sadrzaj>
    <derivirana_varijabla naziv="DomainObject.Predmet.ProtuStrankaListFormatedWithAdress_1">
      <item>ERAK d.o.o., Dolac 1, 10000 Zagreb zastupanog po punomoćniku Ana Erak Papp; Ivor Erak</item>
    </derivirana_varijabla>
  </DomainObject.Predmet.ProtuStrankaListFormatedWithAdress>
  <DomainObject.Predmet.ProtuStrankaListFormatedWithAdressOIB>
    <izvorni_sadrzaj>
      <item>ERAK d.o.o., OIB 53685045553, Dolac 1, 10000 Zagreb zastupanog po punomoćniku Ana Erak Papp; Ivor Erak</item>
    </izvorni_sadrzaj>
    <derivirana_varijabla naziv="DomainObject.Predmet.ProtuStrankaListFormatedWithAdressOIB_1">
      <item>ERAK d.o.o., OIB 53685045553, Dolac 1, 10000 Zagreb zastupanog po punomoćniku Ana Erak Papp; Ivor Erak</item>
    </derivirana_varijabla>
  </DomainObject.Predmet.ProtuStrankaListFormatedWithAdressOIB>
  <DomainObject.Predmet.ProtuStrankaListNazivFormated>
    <izvorni_sadrzaj>
      <item>ERAK d.o.o.</item>
    </izvorni_sadrzaj>
    <derivirana_varijabla naziv="DomainObject.Predmet.ProtuStrankaListNazivFormated_1">
      <item>ERAK d.o.o.</item>
    </derivirana_varijabla>
  </DomainObject.Predmet.ProtuStrankaListNazivFormated>
  <DomainObject.Predmet.ProtuStrankaListNazivFormatedOIB>
    <izvorni_sadrzaj>
      <item>ERAK d.o.o., OIB 53685045553</item>
    </izvorni_sadrzaj>
    <derivirana_varijabla naziv="DomainObject.Predmet.ProtuStrankaListNazivFormatedOIB_1">
      <item>ERAK d.o.o., OIB 53685045553</item>
    </derivirana_varijabla>
  </DomainObject.Predmet.ProtuStrankaListNazivFormatedOIB>
  <DomainObject.Predmet.OstaliListFormated>
    <izvorni_sadrzaj>
      <item>Ana Erak Papp punomoćnik sudionika u postupku ERAK d.o.o.</item>
      <item>Ivor Erak punomoćnik sudionika u postupku ERAK d.o.o.</item>
    </izvorni_sadrzaj>
    <derivirana_varijabla naziv="DomainObject.Predmet.OstaliListFormated_1">
      <item>Ana Erak Papp punomoćnik sudionika u postupku ERAK d.o.o.</item>
      <item>Ivor Erak punomoćnik sudionika u postupku ERAK d.o.o.</item>
    </derivirana_varijabla>
  </DomainObject.Predmet.OstaliListFormated>
  <DomainObject.Predmet.OstaliListFormatedOIB>
    <izvorni_sadrzaj>
      <item>Ana Erak Papp, OIB 60279123120 punomoćnik sudionika u postupku ERAK d.o.o.</item>
      <item>Ivor Erak, OIB 97073920693 punomoćnik sudionika u postupku ERAK d.o.o.</item>
    </izvorni_sadrzaj>
    <derivirana_varijabla naziv="DomainObject.Predmet.OstaliListFormatedOIB_1">
      <item>Ana Erak Papp, OIB 60279123120 punomoćnik sudionika u postupku ERAK d.o.o.</item>
      <item>Ivor Erak, OIB 97073920693 punomoćnik sudionika u postupku ERAK d.o.o.</item>
    </derivirana_varijabla>
  </DomainObject.Predmet.OstaliListFormatedOIB>
  <DomainObject.Predmet.OstaliListFormatedWithAdress>
    <izvorni_sadrzaj>
      <item>Ana Erak Papp, Dolac 1, 10000 Zagreb punomoćnik sudionika u postupku ERAK d.o.o.</item>
      <item>Ivor Erak, Dolac 1, 10000 Zagreb punomoćnik sudionika u postupku ERAK d.o.o.</item>
    </izvorni_sadrzaj>
    <derivirana_varijabla naziv="DomainObject.Predmet.OstaliListFormatedWithAdress_1">
      <item>Ana Erak Papp, Dolac 1, 10000 Zagreb punomoćnik sudionika u postupku ERAK d.o.o.</item>
      <item>Ivor Erak, Dolac 1, 10000 Zagreb punomoćnik sudionika u postupku ERAK d.o.o.</item>
    </derivirana_varijabla>
  </DomainObject.Predmet.OstaliListFormatedWithAdress>
  <DomainObject.Predmet.OstaliListFormatedWithAdressOIB>
    <izvorni_sadrzaj>
      <item>Ana Erak Papp, OIB 60279123120, Dolac 1, 10000 Zagreb punomoćnik sudionika u postupku ERAK d.o.o.</item>
      <item>Ivor Erak, OIB 97073920693, Dolac 1, 10000 Zagreb punomoćnik sudionika u postupku ERAK d.o.o.</item>
    </izvorni_sadrzaj>
    <derivirana_varijabla naziv="DomainObject.Predmet.OstaliListFormatedWithAdressOIB_1">
      <item>Ana Erak Papp, OIB 60279123120, Dolac 1, 10000 Zagreb punomoćnik sudionika u postupku ERAK d.o.o.</item>
      <item>Ivor Erak, OIB 97073920693, Dolac 1, 10000 Zagreb punomoćnik sudionika u postupku ERAK d.o.o.</item>
    </derivirana_varijabla>
  </DomainObject.Predmet.OstaliListFormatedWithAdressOIB>
  <DomainObject.Predmet.OstaliListNazivFormated>
    <izvorni_sadrzaj>
      <item>Ana Erak Papp</item>
      <item>Ivor Erak</item>
    </izvorni_sadrzaj>
    <derivirana_varijabla naziv="DomainObject.Predmet.OstaliListNazivFormated_1">
      <item>Ana Erak Papp</item>
      <item>Ivor Erak</item>
    </derivirana_varijabla>
  </DomainObject.Predmet.OstaliListNazivFormated>
  <DomainObject.Predmet.OstaliListNazivFormatedOIB>
    <izvorni_sadrzaj>
      <item>Ana Erak Papp, OIB 60279123120</item>
      <item>Ivor Erak, OIB 97073920693</item>
    </izvorni_sadrzaj>
    <derivirana_varijabla naziv="DomainObject.Predmet.OstaliListNazivFormatedOIB_1">
      <item>Ana Erak Papp, OIB 60279123120</item>
      <item>Ivor Erak, OIB 97073920693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ERAK d.o.o.</izvorni_sadrzaj>
    <derivirana_varijabla naziv="DomainObject.Predmet.ProtustrankaIDrugi_1">ERAK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ERAK d.o.o., OIB 53685045553, Dolac 1, 10000 Zagreb</izvorni_sadrzaj>
    <derivirana_varijabla naziv="DomainObject.Predmet.ProtustrankaIDrugiAdressOIB_1">ERAK d.o.o., OIB 53685045553, Dolac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ERAK d.o.o.</item>
      <item>Ana Erak Papp</item>
      <item>Ivor Erak</item>
      <item>Ana Erak Papp</item>
    </izvorni_sadrzaj>
    <derivirana_varijabla naziv="DomainObject.Predmet.SudioniciListNaziv_1">
      <item>FINA Regionalni centar Zagreb</item>
      <item>ERAK d.o.o.</item>
      <item>Ana Erak Papp</item>
      <item>Ivor Erak</item>
      <item>Ana Erak Papp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ERAK d.o.o., OIB 53685045553, Dolac 1,10000 Zagreb</item>
      <item>Ana Erak Papp, OIB 60279123120, Dolac 1,10000 Zagreb</item>
      <item>Ivor Erak, OIB 97073920693, Dolac 1,10000 Zagreb</item>
      <item>Ana Erak Papp, OIB 60279123120, Dolac 1,10000 Zagreb</item>
    </izvorni_sadrzaj>
    <derivirana_varijabla naziv="DomainObject.Predmet.SudioniciListAdressOIB_1">
      <item>FINA Regionalni centar Zagreb, OIB 85821130368, Trg svibanjskih žrtava 1995. br. 1,10000 Zagreb</item>
      <item>ERAK d.o.o., OIB 53685045553, Dolac 1,10000 Zagreb</item>
      <item>Ana Erak Papp, OIB 60279123120, Dolac 1,10000 Zagreb</item>
      <item>Ivor Erak, OIB 97073920693, Dolac 1,10000 Zagreb</item>
      <item>Ana Erak Papp, OIB 60279123120, Dolac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53685045553</item>
      <item>, OIB 60279123120</item>
      <item>, OIB 97073920693</item>
      <item>, OIB 60279123120</item>
    </izvorni_sadrzaj>
    <derivirana_varijabla naziv="DomainObject.Predmet.SudioniciListNazivOIB_1">
      <item>, OIB 85821130368</item>
      <item>, OIB 53685045553</item>
      <item>, OIB 60279123120</item>
      <item>, OIB 97073920693</item>
      <item>, OIB 60279123120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5110</properties:Characters>
  <properties:Lines>103</properties:Lines>
  <properties:Paragraphs>27</properties:Paragraphs>
  <properties:TotalTime>426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2017-10-10T12:17:00Z</cp:lastPrinted>
  <dcterms:modified xmlns:xsi="http://www.w3.org/2001/XMLSchema-instance" xsi:type="dcterms:W3CDTF">2017-10-10T12:17:00Z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