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48cf" w14:paraId="a1248cf" w:rsidRDefault="00895720" w:rsidP="00895720" w:rsidR="008957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3B454D">
        <w:rPr>
          <w:sz w:val="24"/>
          <w:szCs w:val="24"/>
        </w:rPr>
        <w:t>4</w:t>
      </w:r>
      <w:r w:rsidR="00F02033">
        <w:rPr>
          <w:sz w:val="24"/>
          <w:szCs w:val="24"/>
        </w:rPr>
        <w:t>94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3B454D">
        <w:rPr>
          <w:sz w:val="24"/>
          <w:szCs w:val="24"/>
        </w:rPr>
        <w:t>5</w:t>
      </w:r>
    </w:p>
    <w:p w:rsidRDefault="00320FD9" w:rsidP="000A28F2" w:rsidR="00320FD9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320FD9" w:rsidP="00895720" w:rsidR="00320FD9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320FD9" w:rsidP="000A28F2" w:rsidR="00320FD9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>dužnikom</w:t>
      </w:r>
      <w:r w:rsidR="00611BE4">
        <w:rPr>
          <w:sz w:val="24"/>
          <w:szCs w:val="24"/>
        </w:rPr>
        <w:t xml:space="preserve"> </w:t>
      </w:r>
      <w:r w:rsidR="00611BE4" w:rsidRPr="005F2A67">
        <w:rPr>
          <w:sz w:val="24"/>
          <w:szCs w:val="24"/>
        </w:rPr>
        <w:t xml:space="preserve">BABULJ d.o.o. </w:t>
      </w:r>
      <w:r w:rsidR="00611BE4">
        <w:rPr>
          <w:sz w:val="24"/>
          <w:szCs w:val="24"/>
        </w:rPr>
        <w:t xml:space="preserve">u stečaju </w:t>
      </w:r>
      <w:r w:rsidR="00611BE4" w:rsidRPr="005F2A67">
        <w:rPr>
          <w:sz w:val="24"/>
          <w:szCs w:val="24"/>
        </w:rPr>
        <w:t>za proizvodnju, trgovinu i usluge, Zagreb, Vrhovec 27, MBS:080339834, OIB:64245169747</w:t>
      </w:r>
      <w:r w:rsidRPr="00A626FA">
        <w:rPr>
          <w:sz w:val="24"/>
          <w:szCs w:val="24"/>
        </w:rPr>
        <w:t xml:space="preserve">, </w:t>
      </w:r>
      <w:r w:rsidR="00780CEF">
        <w:rPr>
          <w:sz w:val="24"/>
          <w:szCs w:val="24"/>
        </w:rPr>
        <w:t>18</w:t>
      </w:r>
      <w:r w:rsidRPr="00A626FA">
        <w:rPr>
          <w:sz w:val="24"/>
          <w:szCs w:val="24"/>
        </w:rPr>
        <w:t>.</w:t>
      </w:r>
      <w:r w:rsidR="000241F7">
        <w:rPr>
          <w:sz w:val="24"/>
          <w:szCs w:val="24"/>
        </w:rPr>
        <w:t xml:space="preserve"> </w:t>
      </w:r>
      <w:r w:rsidR="00F81E2E">
        <w:rPr>
          <w:sz w:val="24"/>
          <w:szCs w:val="24"/>
        </w:rPr>
        <w:t>listopada</w:t>
      </w:r>
      <w:r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320F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320FD9" w:rsidR="00320FD9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895720" w:rsidR="00A626F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pPr w:tblpY="1" w:tblpXSpec="center" w:vertAnchor="text" w:rightFromText="180" w:leftFromText="180"/>
        <w:tblOverlap w:val="never"/>
        <w:tblW w:type="pct" w:w="496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111"/>
        <w:gridCol w:w="1536"/>
        <w:gridCol w:w="2603"/>
        <w:gridCol w:w="1296"/>
      </w:tblGrid>
      <w:tr w:rsidTr="00F81E2E" w:rsidR="00F81E2E" w:rsidRPr="00F81E2E">
        <w:trPr>
          <w:jc w:val="center"/>
        </w:trPr>
        <w:tc>
          <w:tcPr>
            <w:tcW w:type="pct" w:w="707"/>
            <w:vAlign w:val="center"/>
          </w:tcPr>
          <w:p w:rsidRDefault="00F81E2E" w:rsidP="00F81E2E" w:rsidR="00F81E2E" w:rsidRPr="00F81E2E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R.b.</w:t>
            </w:r>
            <w:r w:rsidRPr="00F81E2E">
              <w:rPr>
                <w:sz w:val="24"/>
                <w:szCs w:val="24"/>
                <w:lang w:eastAsia="en-US"/>
              </w:rPr>
              <w:t xml:space="preserve"> prijavljene tražbine</w:t>
            </w:r>
          </w:p>
        </w:tc>
        <w:tc>
          <w:tcPr>
            <w:tcW w:type="pct" w:w="1201"/>
            <w:vAlign w:val="center"/>
          </w:tcPr>
          <w:p w:rsidRDefault="00F81E2E" w:rsidP="00F81E2E" w:rsidR="00F81E2E" w:rsidRPr="00F81E2E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874"/>
            <w:vAlign w:val="center"/>
          </w:tcPr>
          <w:p w:rsidRDefault="00F81E2E" w:rsidP="00F81E2E" w:rsidR="00F81E2E" w:rsidRPr="00F81E2E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1481"/>
            <w:vAlign w:val="center"/>
          </w:tcPr>
          <w:p w:rsidRDefault="00F81E2E" w:rsidP="00F81E2E" w:rsidR="00F81E2E" w:rsidRPr="00F81E2E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737"/>
            <w:vAlign w:val="center"/>
          </w:tcPr>
          <w:p w:rsidRDefault="00F81E2E" w:rsidP="00F81E2E" w:rsidR="00F81E2E" w:rsidRPr="00F81E2E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Iznos priznate tražbine</w:t>
            </w:r>
          </w:p>
          <w:p w:rsidRDefault="00F81E2E" w:rsidP="00F81E2E" w:rsidR="00F81E2E" w:rsidRPr="00F81E2E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F81E2E" w:rsidR="00F81E2E" w:rsidRPr="00F81E2E">
        <w:trPr>
          <w:jc w:val="center"/>
        </w:trPr>
        <w:tc>
          <w:tcPr>
            <w:tcW w:type="pct" w:w="70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18.</w:t>
            </w:r>
          </w:p>
        </w:tc>
        <w:tc>
          <w:tcPr>
            <w:tcW w:type="pct" w:w="1201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Montcogim-Plinara d.o.o.</w:t>
            </w:r>
          </w:p>
        </w:tc>
        <w:tc>
          <w:tcPr>
            <w:tcW w:type="pct" w:w="874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85690422241</w:t>
            </w:r>
          </w:p>
        </w:tc>
        <w:tc>
          <w:tcPr>
            <w:tcW w:type="pct" w:w="1481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Trg Ante Starčevića 3a,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Sveta Nedelja</w:t>
            </w:r>
          </w:p>
        </w:tc>
        <w:tc>
          <w:tcPr>
            <w:tcW w:type="pct" w:w="73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636.286,88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kn</w:t>
            </w:r>
          </w:p>
        </w:tc>
      </w:tr>
      <w:tr w:rsidTr="00F81E2E" w:rsidR="00F81E2E" w:rsidRPr="00F81E2E">
        <w:trPr>
          <w:jc w:val="center"/>
        </w:trPr>
        <w:tc>
          <w:tcPr>
            <w:tcW w:type="pct" w:w="70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19.</w:t>
            </w:r>
          </w:p>
        </w:tc>
        <w:tc>
          <w:tcPr>
            <w:tcW w:type="pct" w:w="1201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Pacific fruit limited d.o.o.,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Iz Zagreba, Smičiklasova 21</w:t>
            </w:r>
          </w:p>
        </w:tc>
        <w:tc>
          <w:tcPr>
            <w:tcW w:type="pct" w:w="874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37621439157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481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Iz Zagreba, Smičiklasova 21</w:t>
            </w:r>
          </w:p>
        </w:tc>
        <w:tc>
          <w:tcPr>
            <w:tcW w:type="pct" w:w="73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 xml:space="preserve"> 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 xml:space="preserve">  445.462,12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kn</w:t>
            </w:r>
          </w:p>
        </w:tc>
      </w:tr>
      <w:tr w:rsidTr="00F81E2E" w:rsidR="00F81E2E" w:rsidRPr="00F81E2E">
        <w:trPr>
          <w:jc w:val="center"/>
        </w:trPr>
        <w:tc>
          <w:tcPr>
            <w:tcW w:type="pct" w:w="70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 xml:space="preserve">20. </w:t>
            </w:r>
          </w:p>
        </w:tc>
        <w:tc>
          <w:tcPr>
            <w:tcW w:type="pct" w:w="1201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Razne usluge d.o.o.,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U likvidaciji</w:t>
            </w:r>
          </w:p>
        </w:tc>
        <w:tc>
          <w:tcPr>
            <w:tcW w:type="pct" w:w="874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02416091389</w:t>
            </w:r>
          </w:p>
        </w:tc>
        <w:tc>
          <w:tcPr>
            <w:tcW w:type="pct" w:w="1481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Zagreb, Savska cesta 41/XII</w:t>
            </w:r>
          </w:p>
        </w:tc>
        <w:tc>
          <w:tcPr>
            <w:tcW w:type="pct" w:w="73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55.286,76</w:t>
            </w:r>
          </w:p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kn</w:t>
            </w:r>
          </w:p>
        </w:tc>
      </w:tr>
      <w:tr w:rsidTr="00F81E2E" w:rsidR="00F81E2E" w:rsidRPr="00F81E2E">
        <w:trPr>
          <w:jc w:val="center"/>
        </w:trPr>
        <w:tc>
          <w:tcPr>
            <w:tcW w:type="pct" w:w="70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 xml:space="preserve">21. </w:t>
            </w:r>
          </w:p>
        </w:tc>
        <w:tc>
          <w:tcPr>
            <w:tcW w:type="pct" w:w="1201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Triglav osiguranje d.d.</w:t>
            </w:r>
          </w:p>
        </w:tc>
        <w:tc>
          <w:tcPr>
            <w:tcW w:type="pct" w:w="874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29743547503</w:t>
            </w:r>
          </w:p>
        </w:tc>
        <w:tc>
          <w:tcPr>
            <w:tcW w:type="pct" w:w="1481"/>
          </w:tcPr>
          <w:p w:rsidRDefault="00F81E2E" w:rsidP="00F81E2E" w:rsidR="00F81E2E" w:rsidRPr="00F81E2E">
            <w:pPr>
              <w:numPr>
                <w:ilvl w:val="0"/>
                <w:numId w:val="6"/>
              </w:num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Heinza 4, Zagreb</w:t>
            </w:r>
          </w:p>
        </w:tc>
        <w:tc>
          <w:tcPr>
            <w:tcW w:type="pct" w:w="737"/>
          </w:tcPr>
          <w:p w:rsidRDefault="00F81E2E" w:rsidP="00F81E2E" w:rsidR="00F81E2E" w:rsidRPr="00F81E2E">
            <w:pPr>
              <w:spacing w:after="80"/>
              <w:rPr>
                <w:sz w:val="24"/>
                <w:szCs w:val="24"/>
                <w:lang w:eastAsia="en-US"/>
              </w:rPr>
            </w:pPr>
            <w:r w:rsidRPr="00F81E2E">
              <w:rPr>
                <w:sz w:val="24"/>
                <w:szCs w:val="24"/>
                <w:lang w:eastAsia="en-US"/>
              </w:rPr>
              <w:t>41.458,36 kn</w:t>
            </w:r>
          </w:p>
        </w:tc>
      </w:tr>
    </w:tbl>
    <w:p w:rsidRDefault="003B454D" w:rsidP="003B454D" w:rsidR="003B454D">
      <w:pPr>
        <w:jc w:val="both"/>
        <w:rPr>
          <w:sz w:val="24"/>
          <w:szCs w:val="24"/>
        </w:rPr>
      </w:pPr>
    </w:p>
    <w:p w:rsidRDefault="003B454D" w:rsidP="003B454D" w:rsidR="003B454D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F81E2E">
        <w:rPr>
          <w:sz w:val="24"/>
          <w:szCs w:val="24"/>
        </w:rPr>
        <w:t xml:space="preserve">posebnom </w:t>
      </w:r>
      <w:r w:rsidRPr="00A626FA">
        <w:rPr>
          <w:sz w:val="24"/>
          <w:szCs w:val="24"/>
        </w:rPr>
        <w:t>ispitnom ročištu održan</w:t>
      </w:r>
      <w:r w:rsidR="00856D15" w:rsidRPr="00A626FA">
        <w:rPr>
          <w:sz w:val="24"/>
          <w:szCs w:val="24"/>
        </w:rPr>
        <w:t xml:space="preserve">om </w:t>
      </w:r>
      <w:r w:rsidRPr="00A626FA">
        <w:rPr>
          <w:sz w:val="24"/>
          <w:szCs w:val="24"/>
        </w:rPr>
        <w:t>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0241F7">
        <w:rPr>
          <w:sz w:val="24"/>
          <w:szCs w:val="24"/>
        </w:rPr>
        <w:t xml:space="preserve">zakonom </w:t>
      </w:r>
      <w:r w:rsidR="00F81E2E">
        <w:rPr>
          <w:sz w:val="24"/>
          <w:szCs w:val="24"/>
        </w:rPr>
        <w:t xml:space="preserve">naknadno </w:t>
      </w:r>
      <w:r w:rsidR="000241F7">
        <w:rPr>
          <w:sz w:val="24"/>
          <w:szCs w:val="24"/>
        </w:rPr>
        <w:t xml:space="preserve">određenom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  <w:t xml:space="preserve">Nakon </w:t>
      </w:r>
      <w:r w:rsidR="00F81E2E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2.</w:t>
      </w:r>
      <w:r w:rsidR="000241F7">
        <w:rPr>
          <w:sz w:val="24"/>
          <w:szCs w:val="24"/>
        </w:rPr>
        <w:t xml:space="preserve"> u svezi članka 176.</w:t>
      </w:r>
      <w:r w:rsidRPr="00A626FA">
        <w:rPr>
          <w:sz w:val="24"/>
          <w:szCs w:val="24"/>
        </w:rPr>
        <w:t xml:space="preserve">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0241F7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895720" w:rsidR="00E14407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C93ADE" w:rsidP="00895720" w:rsidR="00C93ADE" w:rsidRPr="00A626FA">
      <w:pPr>
        <w:jc w:val="both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780CEF">
        <w:rPr>
          <w:sz w:val="24"/>
          <w:szCs w:val="24"/>
        </w:rPr>
        <w:t>18</w:t>
      </w:r>
      <w:r w:rsidR="00C93ADE">
        <w:rPr>
          <w:sz w:val="24"/>
          <w:szCs w:val="24"/>
        </w:rPr>
        <w:t xml:space="preserve">. </w:t>
      </w:r>
      <w:r w:rsidR="00F81E2E">
        <w:rPr>
          <w:sz w:val="24"/>
          <w:szCs w:val="24"/>
        </w:rPr>
        <w:t>listopada</w:t>
      </w:r>
      <w:r w:rsidR="002B5C8B" w:rsidRPr="00A626FA">
        <w:rPr>
          <w:sz w:val="24"/>
          <w:szCs w:val="24"/>
        </w:rPr>
        <w:t xml:space="preserve"> 201</w:t>
      </w:r>
      <w:r w:rsidR="00F81E2E">
        <w:rPr>
          <w:sz w:val="24"/>
          <w:szCs w:val="24"/>
        </w:rPr>
        <w:t>7</w:t>
      </w:r>
      <w:r w:rsidR="002B5C8B" w:rsidRPr="00A626FA">
        <w:rPr>
          <w:sz w:val="24"/>
          <w:szCs w:val="24"/>
        </w:rPr>
        <w:t>.</w:t>
      </w:r>
    </w:p>
    <w:p w:rsidRDefault="00C93ADE" w:rsidP="00E14407" w:rsidR="00E14407" w:rsidRPr="00A626FA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93ADE" w:rsidP="00E14407" w:rsidR="00E14407" w:rsidRPr="00A626FA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C93ADE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AC34AA">
        <w:rPr>
          <w:sz w:val="24"/>
          <w:szCs w:val="24"/>
        </w:rPr>
        <w:t xml:space="preserve"> v.r.</w:t>
      </w:r>
    </w:p>
    <w:p w:rsidRDefault="00320FD9" w:rsidP="00E14407" w:rsidR="00320FD9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B71452" w:rsidP="003D1C90" w:rsidR="00B71452">
      <w:pPr>
        <w:jc w:val="both"/>
        <w:rPr>
          <w:sz w:val="24"/>
          <w:szCs w:val="24"/>
        </w:rPr>
      </w:pPr>
    </w:p>
    <w:p w:rsidRDefault="003D1C90" w:rsidP="00AC34AA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C34AA" w:rsidR="00AC34AA" w:rsidRPr="00AC34AA">
      <w:pPr>
        <w:rPr>
          <w:sz w:val="24"/>
          <w:szCs w:val="24"/>
        </w:rPr>
      </w:pPr>
      <w:r w:rsidRPr="00AC34AA">
        <w:rPr>
          <w:sz w:val="24"/>
          <w:szCs w:val="24"/>
        </w:rPr>
        <w:t>Za točnost otpravka - ovlašteni službenik</w:t>
      </w:r>
    </w:p>
    <w:p w:rsidRDefault="00AC34AA" w:rsidR="00AC34AA" w:rsidRPr="00AC34AA">
      <w:pPr>
        <w:rPr>
          <w:sz w:val="24"/>
          <w:szCs w:val="24"/>
        </w:rPr>
      </w:pPr>
      <w:r w:rsidRPr="00AC34AA">
        <w:rPr>
          <w:sz w:val="24"/>
          <w:szCs w:val="24"/>
        </w:rPr>
        <w:tab/>
        <w:t xml:space="preserve">      Ivana Stampf</w:t>
      </w:r>
    </w:p>
    <w:p w:rsidRDefault="00AC34AA" w:rsidP="00AC34AA" w:rsidR="00AC34AA" w:rsidRPr="00AC34A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AC34AA" w:rsidRPr="00AC34A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4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3B454D">
      <w:t>4</w:t>
    </w:r>
    <w:r w:rsidR="00F02033">
      <w:t>94</w:t>
    </w:r>
    <w:r>
      <w:t>/1</w:t>
    </w:r>
    <w:r w:rsidR="003B454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A7CAA"/>
    <w:multiLevelType w:val="hybridMultilevel"/>
    <w:tmpl w:val="1B18BB3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1F7"/>
    <w:rsid w:val="000461F9"/>
    <w:rsid w:val="00062C8C"/>
    <w:rsid w:val="0006669D"/>
    <w:rsid w:val="00077D88"/>
    <w:rsid w:val="000A28F2"/>
    <w:rsid w:val="000A290F"/>
    <w:rsid w:val="000B1EB5"/>
    <w:rsid w:val="001132C8"/>
    <w:rsid w:val="00122A13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0FD9"/>
    <w:rsid w:val="00324694"/>
    <w:rsid w:val="00335765"/>
    <w:rsid w:val="00347BB4"/>
    <w:rsid w:val="00354CC8"/>
    <w:rsid w:val="00363B59"/>
    <w:rsid w:val="003820F1"/>
    <w:rsid w:val="003A1E63"/>
    <w:rsid w:val="003B454D"/>
    <w:rsid w:val="003B59C7"/>
    <w:rsid w:val="003D1C90"/>
    <w:rsid w:val="003D77C9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11BE4"/>
    <w:rsid w:val="0067303F"/>
    <w:rsid w:val="00696D41"/>
    <w:rsid w:val="006D53C0"/>
    <w:rsid w:val="006E4475"/>
    <w:rsid w:val="006F3263"/>
    <w:rsid w:val="006F49F9"/>
    <w:rsid w:val="00702C3F"/>
    <w:rsid w:val="007141AF"/>
    <w:rsid w:val="00727C90"/>
    <w:rsid w:val="007500EA"/>
    <w:rsid w:val="00780CEF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D76E4"/>
    <w:rsid w:val="008F011C"/>
    <w:rsid w:val="009074C8"/>
    <w:rsid w:val="0095233C"/>
    <w:rsid w:val="00982FB7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C34AA"/>
    <w:rsid w:val="00AF795F"/>
    <w:rsid w:val="00B42DE5"/>
    <w:rsid w:val="00B440E5"/>
    <w:rsid w:val="00B5123E"/>
    <w:rsid w:val="00B639DE"/>
    <w:rsid w:val="00B71452"/>
    <w:rsid w:val="00B91D57"/>
    <w:rsid w:val="00BB2F60"/>
    <w:rsid w:val="00BD6A8D"/>
    <w:rsid w:val="00C03133"/>
    <w:rsid w:val="00C24F31"/>
    <w:rsid w:val="00C93ADE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02033"/>
    <w:rsid w:val="00F41F5E"/>
    <w:rsid w:val="00F57865"/>
    <w:rsid w:val="00F81E2E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F81E2E"/>
  </w:style>
  <w:style w:customStyle="true" w:styleId="TekstfusnoteChar" w:type="character">
    <w:name w:val="Tekst fusnote Char"/>
    <w:basedOn w:val="Zadanifontodlomka"/>
    <w:link w:val="Tekstfusnote"/>
    <w:rsid w:val="00F81E2E"/>
  </w:style>
  <w:style w:styleId="Tekstrezerviranogmjesta" w:type="character">
    <w:name w:val="Placeholder Text"/>
    <w:basedOn w:val="Zadanifontodlomka"/>
    <w:uiPriority w:val="99"/>
    <w:semiHidden/>
    <w:rsid w:val="00AC3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F81E2E"/>
  </w:style>
  <w:style w:customStyle="1" w:styleId="TekstfusnoteChar" w:type="character">
    <w:name w:val="Tekst fusnote Char"/>
    <w:basedOn w:val="Zadanifontodlomka"/>
    <w:link w:val="Tekstfusnote"/>
    <w:rsid w:val="00F81E2E"/>
  </w:style>
  <w:style w:styleId="Tekstrezerviranogmjesta" w:type="character">
    <w:name w:val="Placeholder Text"/>
    <w:basedOn w:val="Zadanifontodlomka"/>
    <w:uiPriority w:val="99"/>
    <w:semiHidden/>
    <w:rsid w:val="00AC3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4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4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4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4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1997</properties:Characters>
  <properties:Lines>105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2017-10-17T10:23:00Z</dcterms:created>
  <dc:creator>nmarkovic</dc:creator>
  <cp:lastModifiedBy>Ivana Stampf</cp:lastModifiedBy>
  <cp:lastPrinted>2013-05-16T11:33:00Z</cp:lastPrinted>
  <dcterms:modified xmlns:xsi="http://www.w3.org/2001/XMLSchema-instance" xsi:type="dcterms:W3CDTF">2017-10-18T07:30:00Z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