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556d" w14:paraId="ef5556d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5A029D">
        <w:t>50</w:t>
      </w:r>
      <w:r w:rsidR="008A328D">
        <w:t>5</w:t>
      </w:r>
      <w:r w:rsidR="00794C76">
        <w:t>/</w:t>
      </w:r>
      <w:r w:rsidR="005A029D">
        <w:t>16-16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8A328D">
        <w:t>PROSPERITAS d.o.o., Šibenik, Žaborićka 3 C, OIB: 84799052922</w:t>
      </w:r>
      <w:r w:rsidR="00944589">
        <w:t>,</w:t>
      </w:r>
      <w:r w:rsidR="00196233">
        <w:t xml:space="preserve">  </w:t>
      </w:r>
      <w:r w:rsidRPr="001C5505">
        <w:t xml:space="preserve">dana </w:t>
      </w:r>
      <w:r w:rsidR="00944589">
        <w:t>13</w:t>
      </w:r>
      <w:r w:rsidR="00090759">
        <w:t>. srpnja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8A328D">
        <w:t xml:space="preserve">e </w:t>
      </w:r>
      <w:r w:rsidRPr="003573CC">
        <w:t>stečajn</w:t>
      </w:r>
      <w:r w:rsidR="008A328D">
        <w:t>e</w:t>
      </w:r>
      <w:r w:rsidRPr="003573CC">
        <w:t xml:space="preserve"> upravitelj</w:t>
      </w:r>
      <w:r w:rsidR="008A328D">
        <w:t xml:space="preserve">ice Ivanke Bosotine </w:t>
      </w:r>
      <w:r w:rsidR="00486D35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EA687B">
        <w:t>3</w:t>
      </w:r>
      <w:r w:rsidR="00911FC8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5A029D">
        <w:t>29</w:t>
      </w:r>
      <w:r w:rsidR="00090759">
        <w:t>. travnja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</w:t>
      </w:r>
      <w:r w:rsidR="008A328D">
        <w:t>a</w:t>
      </w:r>
      <w:r w:rsidRPr="0064286F">
        <w:t xml:space="preserve"> je privremen</w:t>
      </w:r>
      <w:r w:rsidR="008A328D">
        <w:t>a</w:t>
      </w:r>
      <w:r w:rsidRPr="0064286F">
        <w:t xml:space="preserve"> stečajn</w:t>
      </w:r>
      <w:r w:rsidR="008A328D">
        <w:t>a</w:t>
      </w:r>
      <w:r>
        <w:t xml:space="preserve"> upravitelj</w:t>
      </w:r>
      <w:r w:rsidR="008A328D">
        <w:t>ica</w:t>
      </w:r>
      <w:r>
        <w:t xml:space="preserve"> </w:t>
      </w:r>
      <w:r w:rsidRPr="0064286F">
        <w:t>koj</w:t>
      </w:r>
      <w:r w:rsidR="008A328D">
        <w:t>a</w:t>
      </w:r>
      <w:r w:rsidRPr="0064286F">
        <w:t xml:space="preserve"> je dana</w:t>
      </w:r>
      <w:r>
        <w:t xml:space="preserve"> </w:t>
      </w:r>
      <w:r w:rsidR="008A328D">
        <w:t>08. srpnja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8A328D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944589">
        <w:t>13</w:t>
      </w:r>
      <w:r w:rsidR="00090759">
        <w:t>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8A328D">
      <w:r>
        <w:t xml:space="preserve">                   </w:t>
      </w:r>
    </w:p>
    <w:p w:rsidRDefault="008A328D" w:rsidP="00B50947" w:rsidR="008A328D"/>
    <w:p w:rsidRDefault="00B74A47" w:rsidP="00B50947" w:rsidR="00B50947">
      <w:r>
        <w:t xml:space="preserve">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8A328D" w:rsidP="00B50947" w:rsidR="00B50947" w:rsidRPr="003573CC">
      <w:pPr>
        <w:numPr>
          <w:ilvl w:val="0"/>
          <w:numId w:val="2"/>
        </w:numPr>
      </w:pPr>
      <w:r>
        <w:t>stečajnoj upraviteljici</w:t>
      </w:r>
      <w:r w:rsidR="00944589">
        <w:t xml:space="preserve"> - emailom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4630AA"/>
    <w:rsid w:val="00486D35"/>
    <w:rsid w:val="005A029D"/>
    <w:rsid w:val="005A216F"/>
    <w:rsid w:val="005E425A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A328D"/>
    <w:rsid w:val="008F62EA"/>
    <w:rsid w:val="00911FC8"/>
    <w:rsid w:val="009250E5"/>
    <w:rsid w:val="009433E3"/>
    <w:rsid w:val="00944589"/>
    <w:rsid w:val="00986612"/>
    <w:rsid w:val="009909B0"/>
    <w:rsid w:val="009920C6"/>
    <w:rsid w:val="009A60C6"/>
    <w:rsid w:val="009B4F44"/>
    <w:rsid w:val="009D5D58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DB4782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5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D5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D58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D58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D58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5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D5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D58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D58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D58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PROSPERITAS d.o.o. za poslovno savjetovanje</izvorni_sadrzaj>
    <derivirana_varijabla naziv="DomainObject.Predmet.ProtustrankaFormated_1">  PROSPERITAS d.o.o. za poslovno savjetovanje</derivirana_varijabla>
  </DomainObject.Predmet.ProtustrankaFormated>
  <DomainObject.Predmet.ProtustrankaFormatedOIB>
    <izvorni_sadrzaj>  PROSPERITAS d.o.o. za poslovno savjetovanje, OIB 84799052922</izvorni_sadrzaj>
    <derivirana_varijabla naziv="DomainObject.Predmet.ProtustrankaFormatedOIB_1">  PROSPERITAS d.o.o. za poslovno savjetovanje, OIB 84799052922</derivirana_varijabla>
  </DomainObject.Predmet.ProtustrankaFormatedOIB>
  <DomainObject.Predmet.ProtustrankaFormatedWithAdress>
    <izvorni_sadrzaj> PROSPERITAS d.o.o. za poslovno savjetovanje, Žaborićka 3 C , 22000 Šibenik</izvorni_sadrzaj>
    <derivirana_varijabla naziv="DomainObject.Predmet.ProtustrankaFormatedWithAdress_1"> PROSPERITAS d.o.o. za poslovno savjetovanje, Žaborićka 3 C , 22000 Šibenik</derivirana_varijabla>
  </DomainObject.Predmet.ProtustrankaFormatedWithAdress>
  <DomainObject.Predmet.ProtustrankaFormatedWithAdressOIB>
    <izvorni_sadrzaj> PROSPERITAS d.o.o. za poslovno savjetovanje, OIB 84799052922, Žaborićka 3 C , 22000 Šibenik</izvorni_sadrzaj>
    <derivirana_varijabla naziv="DomainObject.Predmet.ProtustrankaFormatedWithAdressOIB_1"> PROSPERITAS d.o.o. za poslovno savjetovanje, OIB 84799052922, Žaborićka 3 C , 22000 Šibenik</derivirana_varijabla>
  </DomainObject.Predmet.ProtustrankaFormatedWithAdressOIB>
  <DomainObject.Predmet.ProtustrankaWithAdress>
    <izvorni_sadrzaj>PROSPERITAS d.o.o. za poslovno savjetovanje Žaborićka 3 C , 22000 Šibenik</izvorni_sadrzaj>
    <derivirana_varijabla naziv="DomainObject.Predmet.ProtustrankaWithAdress_1">PROSPERITAS d.o.o. za poslovno savjetovanje Žaborićka 3 C , 22000 Šibenik</derivirana_varijabla>
  </DomainObject.Predmet.ProtustrankaWithAdress>
  <DomainObject.Predmet.ProtustrankaWithAdressOIB>
    <izvorni_sadrzaj>PROSPERITAS d.o.o. za poslovno savjetovanje, OIB 84799052922, Žaborićka 3 C , 22000 Šibenik</izvorni_sadrzaj>
    <derivirana_varijabla naziv="DomainObject.Predmet.ProtustrankaWithAdressOIB_1">PROSPERITAS d.o.o. za poslovno savjetovanje, OIB 84799052922, Žaborićka 3 C , 22000 Šibenik</derivirana_varijabla>
  </DomainObject.Predmet.ProtustrankaWithAdressOIB>
  <DomainObject.Predmet.ProtustrankaNazivFormated>
    <izvorni_sadrzaj>PROSPERITAS d.o.o. za poslovno savjetovanje</izvorni_sadrzaj>
    <derivirana_varijabla naziv="DomainObject.Predmet.ProtustrankaNazivFormated_1">PROSPERITAS d.o.o. za poslovno savjetovanje</derivirana_varijabla>
  </DomainObject.Predmet.ProtustrankaNazivFormated>
  <DomainObject.Predmet.ProtustrankaNazivFormatedOIB>
    <izvorni_sadrzaj>PROSPERITAS d.o.o. za poslovno savjetovanje, OIB 84799052922</izvorni_sadrzaj>
    <derivirana_varijabla naziv="DomainObject.Predmet.ProtustrankaNazivFormatedOIB_1">PROSPERITAS d.o.o. za poslovno savjetovanje, OIB 84799052922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PROSPERITAS d.o.o. za poslovno savjetovanje</item>
    </izvorni_sadrzaj>
    <derivirana_varijabla naziv="DomainObject.Predmet.ProtuStrankaListFormated_1">
      <item>PROSPERITAS d.o.o. za poslovno savjetovanje</item>
    </derivirana_varijabla>
  </DomainObject.Predmet.ProtuStrankaListFormated>
  <DomainObject.Predmet.ProtuStrankaListFormatedOIB>
    <izvorni_sadrzaj>
      <item>PROSPERITAS d.o.o. za poslovno savjetovanje, OIB 84799052922</item>
    </izvorni_sadrzaj>
    <derivirana_varijabla naziv="DomainObject.Predmet.ProtuStrankaListFormatedOIB_1">
      <item>PROSPERITAS d.o.o. za poslovno savjetovanje, OIB 84799052922</item>
    </derivirana_varijabla>
  </DomainObject.Predmet.ProtuStrankaListFormatedOIB>
  <DomainObject.Predmet.ProtuStrankaListFormatedWithAdress>
    <izvorni_sadrzaj>
      <item>PROSPERITAS d.o.o. za poslovno savjetovanje, Žaborićka 3 C , 22000 Šibenik</item>
    </izvorni_sadrzaj>
    <derivirana_varijabla naziv="DomainObject.Predmet.ProtuStrankaListFormatedWithAdress_1">
      <item>PROSPERITAS d.o.o. za poslovno savjetovanje, Žaborićka 3 C , 22000 Šibenik</item>
    </derivirana_varijabla>
  </DomainObject.Predmet.ProtuStrankaListFormatedWithAdress>
  <DomainObject.Predmet.ProtuStrankaListFormatedWithAdressOIB>
    <izvorni_sadrzaj>
      <item>PROSPERITAS d.o.o. za poslovno savjetovanje, OIB 84799052922, Žaborićka 3 C , 22000 Šibenik</item>
    </izvorni_sadrzaj>
    <derivirana_varijabla naziv="DomainObject.Predmet.ProtuStrankaListFormatedWithAdressOIB_1">
      <item>PROSPERITAS d.o.o. za poslovno savjetovanje, OIB 84799052922, Žaborićka 3 C , 22000 Šibenik</item>
    </derivirana_varijabla>
  </DomainObject.Predmet.ProtuStrankaListFormatedWithAdressOIB>
  <DomainObject.Predmet.ProtuStrankaListNazivFormated>
    <izvorni_sadrzaj>
      <item>PROSPERITAS d.o.o. za poslovno savjetovanje</item>
    </izvorni_sadrzaj>
    <derivirana_varijabla naziv="DomainObject.Predmet.ProtuStrankaListNazivFormated_1">
      <item>PROSPERITAS d.o.o. za poslovno savjetovanje</item>
    </derivirana_varijabla>
  </DomainObject.Predmet.ProtuStrankaListNazivFormated>
  <DomainObject.Predmet.ProtuStrankaListNazivFormatedOIB>
    <izvorni_sadrzaj>
      <item>PROSPERITAS d.o.o. za poslovno savjetovanje, OIB 84799052922</item>
    </izvorni_sadrzaj>
    <derivirana_varijabla naziv="DomainObject.Predmet.ProtuStrankaListNazivFormatedOIB_1">
      <item>PROSPERITAS d.o.o. za poslovno savjetovanje, OIB 84799052922</item>
    </derivirana_varijabla>
  </DomainObject.Predmet.ProtuStrankaListNazivFormatedOIB>
  <DomainObject.Predmet.OstaliListFormated>
    <izvorni_sadrzaj>
      <item>Senka Ramljak</item>
    </izvorni_sadrzaj>
    <derivirana_varijabla naziv="DomainObject.Predmet.OstaliListFormated_1">
      <item>Senka Ramljak</item>
    </derivirana_varijabla>
  </DomainObject.Predmet.OstaliListFormated>
  <DomainObject.Predmet.OstaliListFormatedOIB>
    <izvorni_sadrzaj>
      <item>Senka Ramljak, OIB 08141205515</item>
    </izvorni_sadrzaj>
    <derivirana_varijabla naziv="DomainObject.Predmet.OstaliListFormatedOIB_1">
      <item>Senka Ramljak, OIB 08141205515</item>
    </derivirana_varijabla>
  </DomainObject.Predmet.OstaliListFormatedOIB>
  <DomainObject.Predmet.OstaliListFormatedWithAdress>
    <izvorni_sadrzaj>
      <item>Senka Ramljak, Glavičine 32, 22000 Brodarica</item>
    </izvorni_sadrzaj>
    <derivirana_varijabla naziv="DomainObject.Predmet.OstaliListFormatedWithAdress_1">
      <item>Senka Ramljak, Glavičine 32, 22000 Brodarica</item>
    </derivirana_varijabla>
  </DomainObject.Predmet.OstaliListFormatedWithAdress>
  <DomainObject.Predmet.OstaliListFormatedWithAdressOIB>
    <izvorni_sadrzaj>
      <item>Senka Ramljak, OIB 08141205515, Glavičine 32, 22000 Brodarica</item>
    </izvorni_sadrzaj>
    <derivirana_varijabla naziv="DomainObject.Predmet.OstaliListFormatedWithAdressOIB_1">
      <item>Senka Ramljak, OIB 08141205515, Glavičine 32, 22000 Brodarica</item>
    </derivirana_varijabla>
  </DomainObject.Predmet.OstaliListFormatedWithAdressOIB>
  <DomainObject.Predmet.OstaliListNazivFormated>
    <izvorni_sadrzaj>
      <item>Senka Ramljak</item>
    </izvorni_sadrzaj>
    <derivirana_varijabla naziv="DomainObject.Predmet.OstaliListNazivFormated_1">
      <item>Senka Ramljak</item>
    </derivirana_varijabla>
  </DomainObject.Predmet.OstaliListNazivFormated>
  <DomainObject.Predmet.OstaliListNazivFormatedOIB>
    <izvorni_sadrzaj>
      <item>Senka Ramljak, OIB 08141205515</item>
    </izvorni_sadrzaj>
    <derivirana_varijabla naziv="DomainObject.Predmet.OstaliListNazivFormatedOIB_1">
      <item>Senka Ramljak, OIB 08141205515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PROSPERITAS d.o.o. za poslovno savjetovanje</izvorni_sadrzaj>
    <derivirana_varijabla naziv="DomainObject.Predmet.ProtustrankaIDrugi_1">PROSPERITAS d.o.o. za poslovno savjetovanje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PROSPERITAS d.o.o. za poslovno savjetovanje, OIB 84799052922, Žaborićka 3 C , 22000 Šibenik</izvorni_sadrzaj>
    <derivirana_varijabla naziv="DomainObject.Predmet.ProtustrankaIDrugiAdressOIB_1">PROSPERITAS d.o.o. za poslovno savjetovanje, OIB 84799052922, Žaborićka 3 C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PROSPERITAS d.o.o. za poslovno savjetovanje</item>
      <item>Senka Ramljak</item>
    </izvorni_sadrzaj>
    <derivirana_varijabla naziv="DomainObject.Predmet.SudioniciListNaziv_1">
      <item>FINA - Podružnica Šibenik</item>
      <item>PROSPERITAS d.o.o. za poslovno savjetovanje</item>
      <item>Senka Ramljak</item>
    </derivirana_varijabla>
  </DomainObject.Predmet.SudioniciListNaziv>
  <DomainObject.Predmet.SudioniciListAdressOIB>
    <izvorni_sadrzaj>
      <item>FINA - Podružnica Šibenik, OIB 85821130368, Perivoj L. Marune 1,22000 Šibenik</item>
      <item>PROSPERITAS d.o.o. za poslovno savjetovanje, OIB 84799052922, Žaborićka 3 C ,22000 Šibenik</item>
      <item>Senka Ramljak, OIB 08141205515, Glavičine 32,22000 Brodarica</item>
    </izvorni_sadrzaj>
    <derivirana_varijabla naziv="DomainObject.Predmet.SudioniciListAdressOIB_1">
      <item>FINA - Podružnica Šibenik, OIB 85821130368, Perivoj L. Marune 1,22000 Šibenik</item>
      <item>PROSPERITAS d.o.o. za poslovno savjetovanje, OIB 84799052922, Žaborićka 3 C ,22000 Šibenik</item>
      <item>Senka Ramljak, OIB 08141205515, Glavičine 32,22000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84799052922</item>
      <item>, OIB 08141205515</item>
    </izvorni_sadrzaj>
    <derivirana_varijabla naziv="DomainObject.Predmet.SudioniciListNazivOIB_1">
      <item>, OIB 85821130368</item>
      <item>, OIB 84799052922</item>
      <item>, OIB 08141205515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231</properties:Words>
  <properties:Characters>1097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2016-07-13T08:10:00Z</dcterms:created>
  <dc:creator>abajlo</dc:creator>
  <cp:lastModifiedBy>wsadmin</cp:lastModifiedBy>
  <cp:lastPrinted>2015-10-13T10:36:00Z</cp:lastPrinted>
  <dcterms:modified xmlns:xsi="http://www.w3.org/2001/XMLSchema-instance" xsi:type="dcterms:W3CDTF">2016-07-14T05:45:00Z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