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31CCC" w:rsidR="00E34F8B" w:rsidRPr="002D251B">
        <w:trPr>
          <w:trHeight w:val="565"/>
        </w:trPr>
        <w:tc>
          <w:tcPr>
            <w:tcW w:type="dxa" w:w="2531"/>
          </w:tcPr>
          <w:p w:rsidRDefault="00E34F8B" w:rsidP="002D251B" w:rsidR="002D251B" w:rsidRPr="002D251B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2D251B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34F8B" w:rsidP="00D31CCC" w:rsidR="00E34F8B" w:rsidRPr="002D251B">
            <w:pPr>
              <w:jc w:val="center"/>
              <w:rPr>
                <w:sz w:val="24"/>
              </w:rPr>
            </w:pPr>
            <w:r w:rsidRPr="002D251B">
              <w:rPr>
                <w:sz w:val="24"/>
              </w:rPr>
              <w:t>Republika Hrvatska</w:t>
            </w:r>
          </w:p>
          <w:p w:rsidRDefault="00E34F8B" w:rsidP="00D31CCC" w:rsidR="00E34F8B" w:rsidRPr="002D251B">
            <w:pPr>
              <w:jc w:val="center"/>
              <w:rPr>
                <w:sz w:val="24"/>
              </w:rPr>
            </w:pPr>
            <w:r w:rsidRPr="002D251B">
              <w:rPr>
                <w:sz w:val="24"/>
              </w:rPr>
              <w:t>Trgovački sud u Splitu</w:t>
            </w:r>
          </w:p>
          <w:p w:rsidRDefault="00E34F8B" w:rsidP="00D31CCC" w:rsidR="00E34F8B" w:rsidRPr="002D251B">
            <w:pPr>
              <w:jc w:val="center"/>
              <w:rPr>
                <w:sz w:val="24"/>
              </w:rPr>
            </w:pPr>
            <w:r w:rsidRPr="002D251B">
              <w:rPr>
                <w:sz w:val="24"/>
              </w:rPr>
              <w:t>Split, Sukoišanska 6</w:t>
            </w:r>
          </w:p>
        </w:tc>
      </w:tr>
    </w:tbl>
    <w:p w14:textId="4a54c74" w14:paraId="4a54c74" w:rsidRDefault="00E34F8B" w:rsidP="002D251B" w:rsidR="002D251B">
      <w:pPr>
        <w:jc w:val="right"/>
        <w15:collapsed w:val="false"/>
      </w:pPr>
      <w:r w:rsidRPr="002D251B">
        <w:t>Poslovni broj: 4. St-266/2018-</w:t>
      </w:r>
      <w:r w:rsidR="003841D7" w:rsidRPr="002D251B">
        <w:t>8</w:t>
      </w:r>
    </w:p>
    <w:p w:rsidRDefault="002D251B" w:rsidP="002D251B" w:rsidR="002D251B" w:rsidRPr="002D251B">
      <w:pPr>
        <w:jc w:val="right"/>
      </w:pPr>
    </w:p>
    <w:p w:rsidRDefault="00363AC9" w:rsidP="00363AC9" w:rsidR="00363AC9" w:rsidRPr="002D251B">
      <w:pPr>
        <w:pStyle w:val="Naslov1"/>
        <w:rPr>
          <w:b w:val="false"/>
        </w:rPr>
      </w:pPr>
      <w:r w:rsidRPr="002D251B">
        <w:rPr>
          <w:b w:val="false"/>
        </w:rPr>
        <w:t>R E P U B L I K A   H R V A T S K A</w:t>
      </w:r>
    </w:p>
    <w:p w:rsidRDefault="00363AC9" w:rsidP="00363AC9" w:rsidR="00363AC9" w:rsidRPr="002D251B">
      <w:pPr>
        <w:rPr>
          <w:lang w:eastAsia="hr-HR" w:val="hr-HR"/>
        </w:rPr>
      </w:pPr>
    </w:p>
    <w:p w:rsidRDefault="00363AC9" w:rsidP="00363AC9" w:rsidR="00363AC9" w:rsidRPr="002D251B">
      <w:pPr>
        <w:pStyle w:val="Naslov2"/>
        <w:rPr>
          <w:bCs/>
          <w:szCs w:val="24"/>
        </w:rPr>
      </w:pPr>
      <w:r w:rsidRPr="002D251B">
        <w:rPr>
          <w:bCs/>
          <w:szCs w:val="24"/>
        </w:rPr>
        <w:t>R J E Š E NJ E</w:t>
      </w:r>
    </w:p>
    <w:p w:rsidRDefault="002D251B" w:rsidP="00363AC9" w:rsidR="002D251B" w:rsidRPr="002D251B">
      <w:pPr>
        <w:rPr>
          <w:lang w:val="hr-HR"/>
        </w:rPr>
      </w:pPr>
    </w:p>
    <w:p w:rsidRDefault="00E34F8B" w:rsidP="002D251B" w:rsidR="002D251B" w:rsidRPr="002D251B">
      <w:pPr>
        <w:pStyle w:val="Tijeloteksta"/>
        <w:ind w:firstLine="708"/>
        <w:rPr>
          <w:szCs w:val="24"/>
          <w:lang w:val="hr-HR"/>
        </w:rPr>
      </w:pPr>
      <w:r w:rsidRPr="002D251B">
        <w:rPr>
          <w:szCs w:val="24"/>
          <w:lang w:val="hr-HR"/>
        </w:rPr>
        <w:t xml:space="preserve">Trgovački sud u Splitu, po sucu tog suda Katarini Mikulić, kao stečajnom sucu, u predstečajnom postupku povodom prijedloga predlagatelja – dužnika PEKANOVIĆ, d.o.o., Težački put 24, Zmijavci, OIB: 81479674300, za otvaranje predstečajnog postupka, 2. svibnja 2018. </w:t>
      </w:r>
    </w:p>
    <w:p w:rsidRDefault="00363AC9" w:rsidP="00363AC9" w:rsidR="002D251B" w:rsidRPr="002D251B">
      <w:pPr>
        <w:jc w:val="center"/>
        <w:rPr>
          <w:lang w:val="hr-HR"/>
        </w:rPr>
      </w:pPr>
      <w:r w:rsidRPr="002D251B">
        <w:rPr>
          <w:lang w:val="hr-HR"/>
        </w:rPr>
        <w:t xml:space="preserve">r i j e š i o   j e     </w:t>
      </w:r>
    </w:p>
    <w:p w:rsidRDefault="00363AC9" w:rsidP="002D251B" w:rsidR="00363AC9" w:rsidRPr="002D251B">
      <w:pPr>
        <w:jc w:val="center"/>
        <w:rPr>
          <w:lang w:val="hr-HR"/>
        </w:rPr>
      </w:pPr>
      <w:r w:rsidRPr="002D251B">
        <w:rPr>
          <w:lang w:val="hr-HR"/>
        </w:rPr>
        <w:t xml:space="preserve">                                          </w:t>
      </w:r>
    </w:p>
    <w:p w:rsidRDefault="00363AC9" w:rsidP="00E34F8B" w:rsidR="00363AC9" w:rsidRPr="002D251B">
      <w:pPr>
        <w:jc w:val="both"/>
        <w:rPr>
          <w:lang w:val="hr-HR"/>
        </w:rPr>
      </w:pPr>
      <w:r w:rsidRPr="002D251B">
        <w:rPr>
          <w:lang w:val="hr-HR"/>
        </w:rPr>
        <w:t xml:space="preserve">I. Otvara se predstečajni postupak nad dužnikom </w:t>
      </w:r>
      <w:r w:rsidR="00E34F8B" w:rsidRPr="002D251B">
        <w:rPr>
          <w:lang w:val="hr-HR"/>
        </w:rPr>
        <w:t>PEKANOVIĆ, d.o.o., Težački put 24, Zmijavci, OIB: 81479674300</w:t>
      </w:r>
      <w:r w:rsidRPr="002D251B">
        <w:rPr>
          <w:lang w:val="hr-HR"/>
        </w:rPr>
        <w:t>.</w:t>
      </w:r>
    </w:p>
    <w:p w:rsidRDefault="00363AC9" w:rsidP="002D251B" w:rsidR="00363AC9" w:rsidRPr="002D251B">
      <w:pPr>
        <w:jc w:val="both"/>
        <w:rPr>
          <w:lang w:val="hr-HR"/>
        </w:rPr>
      </w:pPr>
      <w:r w:rsidRPr="002D251B">
        <w:rPr>
          <w:lang w:val="hr-HR"/>
        </w:rPr>
        <w:t xml:space="preserve">II. Za povjerenika </w:t>
      </w:r>
      <w:r w:rsidR="002D251B">
        <w:rPr>
          <w:lang w:val="hr-HR"/>
        </w:rPr>
        <w:t xml:space="preserve">u predstečajnom postupku </w:t>
      </w:r>
      <w:r w:rsidRPr="002D251B">
        <w:rPr>
          <w:lang w:val="hr-HR"/>
        </w:rPr>
        <w:t xml:space="preserve">imenuje </w:t>
      </w:r>
      <w:r w:rsidR="002D251B">
        <w:rPr>
          <w:lang w:val="hr-HR"/>
        </w:rPr>
        <w:t xml:space="preserve">se </w:t>
      </w:r>
      <w:r w:rsidR="009F6627" w:rsidRPr="002D251B">
        <w:t>Vlaho Monković, Ul. Vlahe Paljetka 12, Cavtat, OIB: 72627093549.</w:t>
      </w:r>
      <w:r w:rsidR="00F367C1" w:rsidRPr="002D251B">
        <w:t xml:space="preserve"> </w:t>
      </w:r>
    </w:p>
    <w:p w:rsidRDefault="00363AC9" w:rsidP="00E34F8B" w:rsidR="00363AC9" w:rsidRPr="002D251B">
      <w:pPr>
        <w:jc w:val="both"/>
        <w:rPr>
          <w:lang w:val="hr-HR"/>
        </w:rPr>
      </w:pPr>
      <w:r w:rsidRPr="002D251B">
        <w:rPr>
          <w:lang w:val="hr-HR"/>
        </w:rPr>
        <w:t>III. Pozivaju se vjerovnici dužnika da nadležnoj jedinici Financijske agencije, u roku od 21 dana od dana dostave ovog rješenja, prijave svoje tražbine na propisanom obrascu (temeljem Pravilnika o sadržaju i obliku obrazaca na kojima se podnose podnesci u predstečajnom i stečajn</w:t>
      </w:r>
      <w:r w:rsidR="00E34F8B" w:rsidRPr="002D251B">
        <w:rPr>
          <w:lang w:val="hr-HR"/>
        </w:rPr>
        <w:t>om postupku, dalje: Pravilnik).</w:t>
      </w:r>
    </w:p>
    <w:p w:rsidRDefault="00363AC9" w:rsidP="00E34F8B" w:rsidR="00363AC9" w:rsidRPr="002D251B">
      <w:pPr>
        <w:jc w:val="both"/>
        <w:rPr>
          <w:color w:val="000000"/>
          <w:lang w:val="hr-HR"/>
        </w:rPr>
      </w:pPr>
      <w:r w:rsidRPr="002D251B">
        <w:rPr>
          <w:color w:val="000000"/>
          <w:lang w:val="hr-HR"/>
        </w:rPr>
        <w:t>IV. Razlučni vjerovnici dužni su nadležnu jedinicu Financijske agencije u roku za prijavu tražbine iz točke III. izreke ovog rješenja (na propisanom obrascu temeljem Pravilnika) obavijestiti o svojim pravima, pravnoj osnovi razlučnoga prava i dijelu imovine dužnika na koji se odnosi njihovo razlučno pravo te dati izjavu odriču li se ili ne odriču prava na odvojeno namirenje.</w:t>
      </w:r>
    </w:p>
    <w:p w:rsidRDefault="00363AC9" w:rsidP="00E34F8B" w:rsidR="00363AC9" w:rsidRPr="002D251B">
      <w:pPr>
        <w:jc w:val="both"/>
        <w:rPr>
          <w:color w:val="000000"/>
          <w:lang w:val="hr-HR"/>
        </w:rPr>
      </w:pPr>
      <w:r w:rsidRPr="002D251B">
        <w:rPr>
          <w:color w:val="000000"/>
          <w:lang w:val="hr-HR"/>
        </w:rPr>
        <w:t>V. Izlučni vjerovnici dužni su nadležnu jedinicu Financijske agencije u roku za prijavu tražbine</w:t>
      </w:r>
      <w:r w:rsidRPr="002D251B">
        <w:rPr>
          <w:lang w:val="hr-HR"/>
        </w:rPr>
        <w:t xml:space="preserve"> </w:t>
      </w:r>
      <w:r w:rsidRPr="002D251B">
        <w:rPr>
          <w:color w:val="000000"/>
          <w:lang w:val="hr-HR"/>
        </w:rPr>
        <w:t>iz točke III. izreke ovog rješenja (na propisanom obrascu temeljem Pravilnika) obavijestiti o svojim pravima, pravnoj osnovi izlučnoga prava i dijelu imovine dužnika na koji se odnosi njihovo izlučno pravo.</w:t>
      </w:r>
    </w:p>
    <w:p w:rsidRDefault="00363AC9" w:rsidP="00E34F8B" w:rsidR="00363AC9" w:rsidRPr="002D251B">
      <w:pPr>
        <w:jc w:val="both"/>
        <w:rPr>
          <w:lang w:val="hr-HR"/>
        </w:rPr>
      </w:pPr>
      <w:r w:rsidRPr="002D251B">
        <w:rPr>
          <w:color w:val="000000"/>
          <w:lang w:val="hr-HR"/>
        </w:rPr>
        <w:t>VI. Razlučni i izlučni vjerovnici dužni su u obavijesti dati izjavu o pristanku ili uskrati pristanka odgode namirenja iz predmeta na koji se odnosi njihovo razlučno pravo, odnosno izdvajanja predmeta na koje se odnosi njihovo izlučno pravo radi provedbe plana restrukturiranja.</w:t>
      </w:r>
    </w:p>
    <w:p w:rsidRDefault="00363AC9" w:rsidP="002D251B" w:rsidR="00363AC9" w:rsidRPr="002D251B">
      <w:pPr>
        <w:jc w:val="both"/>
        <w:rPr>
          <w:lang w:val="hr-HR"/>
        </w:rPr>
      </w:pPr>
      <w:r w:rsidRPr="002D251B">
        <w:rPr>
          <w:lang w:val="hr-HR"/>
        </w:rPr>
        <w:t>VII. Pozivaju se dužnik i povjerenik da nadležnoj jedinici Financijske agencije u roku od 30 dana od dostave tablice prijavljenih tražbina, dostave pisano očitovanje o svakoj prijavljenoj tražbini na način da se izjasni priznaje li ju ili osporava, uz obveznu naznaku iznosa za koji se tražbina osporava i razlog osporavanja.</w:t>
      </w:r>
    </w:p>
    <w:p w:rsidRDefault="00363AC9" w:rsidP="002D251B" w:rsidR="00363AC9" w:rsidRPr="002D251B">
      <w:pPr>
        <w:jc w:val="both"/>
        <w:rPr>
          <w:lang w:val="hr-HR"/>
        </w:rPr>
      </w:pPr>
      <w:r w:rsidRPr="002D251B">
        <w:rPr>
          <w:lang w:val="hr-HR"/>
        </w:rPr>
        <w:t xml:space="preserve">VIII. Pozivaju se vjerovnici dužnika da u roku od 15 dana od dana dostave očitovanja o prijavljenim tražbinama dužnika i povjerenika, ospore prijavljene tražbine koje smatraju nepostojećim, uz obveznu naznaku iznosa za koji se tražbina osporava i razlog osporavanja, a koje osporavanje tražbina se podnosi nadležnoj jedinici Financijske agencije na propisanom obrascu. </w:t>
      </w:r>
    </w:p>
    <w:p w:rsidRDefault="00363AC9" w:rsidP="00E34F8B" w:rsidR="00363AC9" w:rsidRPr="002D251B">
      <w:pPr>
        <w:jc w:val="both"/>
        <w:rPr>
          <w:lang w:val="hr-HR"/>
        </w:rPr>
      </w:pPr>
    </w:p>
    <w:p w:rsidRDefault="00363AC9" w:rsidP="00E34F8B" w:rsidR="00363AC9" w:rsidRPr="002D251B">
      <w:pPr>
        <w:jc w:val="both"/>
        <w:rPr>
          <w:lang w:val="hr-HR"/>
        </w:rPr>
      </w:pPr>
      <w:r w:rsidRPr="002D251B">
        <w:rPr>
          <w:lang w:val="hr-HR"/>
        </w:rPr>
        <w:lastRenderedPageBreak/>
        <w:t>IX. Poziva se dužnik da vjerovnicima i povjereniku omogući uvid u isprave iz kojih proizlaze tražbine navedene u popisu imovine i obveza.</w:t>
      </w:r>
    </w:p>
    <w:p w:rsidRDefault="00363AC9" w:rsidP="00E34F8B" w:rsidR="00363AC9" w:rsidRPr="002D251B">
      <w:pPr>
        <w:jc w:val="both"/>
        <w:rPr>
          <w:lang w:val="hr-HR"/>
        </w:rPr>
      </w:pPr>
      <w:r w:rsidRPr="002D251B">
        <w:rPr>
          <w:lang w:val="hr-HR"/>
        </w:rPr>
        <w:t>X. Pozivaju se dužnikovi dužnici da svoje dospjele obveze bez odgode ispunjavaju dužniku.</w:t>
      </w:r>
    </w:p>
    <w:p w:rsidRDefault="00363AC9" w:rsidP="00E34F8B" w:rsidR="00363AC9" w:rsidRPr="002D251B">
      <w:pPr>
        <w:jc w:val="both"/>
        <w:rPr>
          <w:lang w:val="hr-HR"/>
        </w:rPr>
      </w:pPr>
      <w:r w:rsidRPr="002D251B">
        <w:rPr>
          <w:lang w:val="hr-HR"/>
        </w:rPr>
        <w:t xml:space="preserve">XI. Određuje se ročište radi ispitivanja tražbina za dan </w:t>
      </w:r>
      <w:r w:rsidR="00733CE0" w:rsidRPr="002D251B">
        <w:rPr>
          <w:lang w:val="hr-HR"/>
        </w:rPr>
        <w:t>11. srpnja</w:t>
      </w:r>
      <w:r w:rsidRPr="002D251B">
        <w:rPr>
          <w:lang w:val="hr-HR"/>
        </w:rPr>
        <w:t xml:space="preserve"> 2018. u </w:t>
      </w:r>
      <w:r w:rsidR="00E267B7" w:rsidRPr="002D251B">
        <w:rPr>
          <w:lang w:val="hr-HR"/>
        </w:rPr>
        <w:t>09:30</w:t>
      </w:r>
      <w:r w:rsidRPr="002D251B">
        <w:rPr>
          <w:lang w:val="hr-HR"/>
        </w:rPr>
        <w:t xml:space="preserve"> sati u sudnici broj 22 (podrumski dio) Trgovačkog suda u Splitu, Sukoišanska 6, a na koje ročište se pozivaju dužnik, povjerenik i vjerovnici dužnika. </w:t>
      </w:r>
    </w:p>
    <w:p w:rsidRDefault="00363AC9" w:rsidP="002D251B" w:rsidR="00363AC9">
      <w:pPr>
        <w:jc w:val="both"/>
        <w:rPr>
          <w:lang w:val="hr-HR"/>
        </w:rPr>
      </w:pPr>
      <w:r w:rsidRPr="002D251B">
        <w:rPr>
          <w:lang w:val="hr-HR"/>
        </w:rPr>
        <w:t xml:space="preserve">XII. Rješenje o otvaranju predstečajnog postupka upisat će se u sudski registar ovog suda i objaviti na mrežnoj stranici e-Oglasna ploča sudova uz prijedlog plana restrukturiranja dužnika, a isto tako upisat će se i u javne knjige, registre, upisnike i očevidnike u kojima je dužnik upisan kao nositelj nekog prava. </w:t>
      </w:r>
    </w:p>
    <w:p w:rsidRDefault="002D251B" w:rsidP="002D251B" w:rsidR="002D251B" w:rsidRPr="002D251B">
      <w:pPr>
        <w:jc w:val="both"/>
        <w:rPr>
          <w:lang w:val="hr-HR"/>
        </w:rPr>
      </w:pPr>
    </w:p>
    <w:p w:rsidRDefault="00363AC9" w:rsidP="00363AC9" w:rsidR="00363AC9" w:rsidRPr="002D251B">
      <w:pPr>
        <w:jc w:val="center"/>
        <w:rPr>
          <w:lang w:val="hr-HR"/>
        </w:rPr>
      </w:pPr>
      <w:r w:rsidRPr="002D251B">
        <w:rPr>
          <w:lang w:val="hr-HR"/>
        </w:rPr>
        <w:t>Obrazloženje</w:t>
      </w:r>
    </w:p>
    <w:p w:rsidRDefault="00363AC9" w:rsidP="00363AC9" w:rsidR="00363AC9" w:rsidRPr="002D251B">
      <w:pPr>
        <w:jc w:val="center"/>
        <w:rPr>
          <w:lang w:val="hr-HR"/>
        </w:rPr>
      </w:pPr>
    </w:p>
    <w:p w:rsidRDefault="00363AC9" w:rsidP="00363AC9" w:rsidR="00363AC9" w:rsidRPr="002D251B">
      <w:pPr>
        <w:ind w:firstLine="708"/>
        <w:jc w:val="both"/>
        <w:rPr>
          <w:lang w:val="hr-HR"/>
        </w:rPr>
      </w:pPr>
      <w:r w:rsidRPr="002D251B">
        <w:rPr>
          <w:lang w:val="hr-HR"/>
        </w:rPr>
        <w:t xml:space="preserve">Predlagatelj – dužnik </w:t>
      </w:r>
      <w:r w:rsidR="00E34F8B" w:rsidRPr="002D251B">
        <w:rPr>
          <w:lang w:val="hr-HR"/>
        </w:rPr>
        <w:t xml:space="preserve">dužnika PEKANOVIĆ, d.o.o., Težački put 24, Zmijavci, OIB: 81479674300 </w:t>
      </w:r>
      <w:r w:rsidRPr="002D251B">
        <w:rPr>
          <w:lang w:val="hr-HR"/>
        </w:rPr>
        <w:t xml:space="preserve">podnio je ovom sudu </w:t>
      </w:r>
      <w:r w:rsidR="00E34F8B" w:rsidRPr="002D251B">
        <w:rPr>
          <w:lang w:val="hr-HR"/>
        </w:rPr>
        <w:t>3. travnja</w:t>
      </w:r>
      <w:r w:rsidRPr="002D251B">
        <w:rPr>
          <w:lang w:val="hr-HR"/>
        </w:rPr>
        <w:t xml:space="preserve"> 2018. prijedlog za otvaranje predstečajnog postupka, a koji prijedlog je podnesen na propisanom obrascu. </w:t>
      </w:r>
    </w:p>
    <w:p w:rsidRDefault="00363AC9" w:rsidP="00363AC9" w:rsidR="00363AC9" w:rsidRPr="002D251B">
      <w:pPr>
        <w:ind w:firstLine="708"/>
        <w:jc w:val="both"/>
        <w:rPr>
          <w:lang w:val="hr-HR"/>
        </w:rPr>
      </w:pPr>
    </w:p>
    <w:p w:rsidRDefault="00363AC9" w:rsidP="00807ED3" w:rsidR="00363AC9" w:rsidRPr="002D251B">
      <w:pPr>
        <w:ind w:firstLine="708"/>
        <w:jc w:val="both"/>
      </w:pPr>
      <w:r w:rsidRPr="002D251B">
        <w:rPr>
          <w:lang w:val="hr-HR"/>
        </w:rPr>
        <w:t xml:space="preserve">Uz podneseni prijedlog dužnik je dostavio </w:t>
      </w:r>
      <w:r w:rsidR="00E34F8B" w:rsidRPr="002D251B">
        <w:rPr>
          <w:lang w:val="hr-HR"/>
        </w:rPr>
        <w:t xml:space="preserve">GFI za 2018., bilancu sa stanjem na dan 28. veljače 2018., račun dobiti i gubitka za razdoblje od 1. siječnja do 28. veljače 2018., potvrdu HZMO-a o osiguranicima zaposlenim kod dužnika na dan 3.4.2018., potvrdu FINE o blokadi računa i novčanih sredstava dužnika s Očevidnikom o danima insolventnosti sve na dan 3.4.2018., </w:t>
      </w:r>
      <w:r w:rsidR="001640C6" w:rsidRPr="002D251B">
        <w:rPr>
          <w:lang w:val="hr-HR"/>
        </w:rPr>
        <w:t xml:space="preserve">Očevidnik o redoslijedu plaćanja sa obračunatom kamatom od 3.4.2018., dokaz o uplati predujma u iznosu od 5.000,00 kuna, </w:t>
      </w:r>
      <w:r w:rsidR="00807ED3" w:rsidRPr="002D251B">
        <w:rPr>
          <w:lang w:val="hr-HR"/>
        </w:rPr>
        <w:t xml:space="preserve">popis pojedinačnih obveza prema svim vjerovnicima, popis dužnikovih dužnika, popis tražbina radnika, popis nekretnina, popis pokretnina, popis razlučnih prava, popis izlučnih vjerovnika, izjavu o zaposlenicima, visinu prosječnih mjesečnih troškova, popis svih postupaka pokrenutih pred sudovima ili javnopravnim tijelima u kojima dužnik stranka, obavijest vjerovnicima o podnošenju zahtjeva za pokretanje predstečajnog postupka, izjava da sklapanje predstečajnog postupka neće utjecati na tražbine radnika, prijedlog plana financijskog i operativnog </w:t>
      </w:r>
      <w:r w:rsidR="00807ED3" w:rsidRPr="002D251B">
        <w:t>restrukturiranja (2018-2023).</w:t>
      </w:r>
    </w:p>
    <w:p w:rsidRDefault="00807ED3" w:rsidP="00807ED3" w:rsidR="00807ED3" w:rsidRPr="002D251B">
      <w:pPr>
        <w:ind w:firstLine="708"/>
        <w:jc w:val="both"/>
      </w:pPr>
    </w:p>
    <w:p w:rsidRDefault="00363AC9" w:rsidP="00363AC9" w:rsidR="00363AC9" w:rsidRPr="002D251B">
      <w:pPr>
        <w:ind w:firstLine="708"/>
        <w:jc w:val="both"/>
        <w:rPr>
          <w:lang w:val="hr-HR"/>
        </w:rPr>
      </w:pPr>
      <w:r w:rsidRPr="002D251B">
        <w:rPr>
          <w:lang w:val="hr-HR"/>
        </w:rPr>
        <w:t xml:space="preserve">Zaključkom ovog suda od </w:t>
      </w:r>
      <w:r w:rsidR="00807ED3" w:rsidRPr="002D251B">
        <w:rPr>
          <w:lang w:val="hr-HR"/>
        </w:rPr>
        <w:t>18. travnja</w:t>
      </w:r>
      <w:r w:rsidRPr="002D251B">
        <w:rPr>
          <w:lang w:val="hr-HR"/>
        </w:rPr>
        <w:t xml:space="preserve"> 2018. dužnik je pozvan dopuniti podneseni prijedlog, a podneskom od </w:t>
      </w:r>
      <w:r w:rsidR="00807ED3" w:rsidRPr="002D251B">
        <w:rPr>
          <w:lang w:val="hr-HR"/>
        </w:rPr>
        <w:t>26. travnja</w:t>
      </w:r>
      <w:r w:rsidRPr="002D251B">
        <w:rPr>
          <w:lang w:val="hr-HR"/>
        </w:rPr>
        <w:t xml:space="preserve"> 2018. dužnik je postupio po zaključku suda i dostavio potrebnu dokumentaciju propisanu odredbom čl. 26. Stečajnog zakona (Narodne novine broj 71/15 i 104/17, dalje SZ).</w:t>
      </w:r>
    </w:p>
    <w:p w:rsidRDefault="00363AC9" w:rsidP="00363AC9" w:rsidR="00363AC9" w:rsidRPr="002D251B">
      <w:pPr>
        <w:ind w:firstLine="708"/>
        <w:jc w:val="both"/>
        <w:rPr>
          <w:lang w:val="hr-HR"/>
        </w:rPr>
      </w:pPr>
    </w:p>
    <w:p w:rsidRDefault="00363AC9" w:rsidP="00363AC9" w:rsidR="00363AC9" w:rsidRPr="002D251B">
      <w:pPr>
        <w:ind w:firstLine="708"/>
        <w:jc w:val="both"/>
        <w:rPr>
          <w:lang w:val="hr-HR"/>
        </w:rPr>
      </w:pPr>
      <w:r w:rsidRPr="002D251B">
        <w:rPr>
          <w:lang w:val="hr-HR"/>
        </w:rPr>
        <w:t xml:space="preserve">Ovaj sud smatra da je prijedlog dužnika za otvaranje predstečajnog postupka osnovan. </w:t>
      </w:r>
    </w:p>
    <w:p w:rsidRDefault="00363AC9" w:rsidP="00363AC9" w:rsidR="00363AC9" w:rsidRPr="002D251B">
      <w:pPr>
        <w:ind w:firstLine="708"/>
        <w:jc w:val="both"/>
        <w:rPr>
          <w:lang w:val="hr-HR"/>
        </w:rPr>
      </w:pPr>
    </w:p>
    <w:p w:rsidRDefault="00363AC9" w:rsidP="00363AC9" w:rsidR="00363AC9" w:rsidRPr="002D251B">
      <w:pPr>
        <w:ind w:firstLine="708"/>
        <w:jc w:val="both"/>
        <w:rPr>
          <w:lang w:val="hr-HR"/>
        </w:rPr>
      </w:pPr>
      <w:r w:rsidRPr="002D251B">
        <w:rPr>
          <w:lang w:val="hr-HR"/>
        </w:rPr>
        <w:t>Naime, sukladno odredbama čl</w:t>
      </w:r>
      <w:r w:rsidR="00807ED3" w:rsidRPr="002D251B">
        <w:rPr>
          <w:lang w:val="hr-HR"/>
        </w:rPr>
        <w:t xml:space="preserve">anka 25. SZ </w:t>
      </w:r>
      <w:r w:rsidRPr="002D251B">
        <w:rPr>
          <w:lang w:val="hr-HR"/>
        </w:rPr>
        <w:t>dužnik je ovlašten podnijeti prijedlog za otvaranje predstečajnog postupka. Iz dostavljenih potvrda FINE o blokadi računa i novčanih sredstava dužnika, kao i Očevidnika o danima insolventnosti proizlazi da kod dužnika postoji predstečajni razlog prijeteće nesposobnosti za plaćanje u smislu odredbi čl</w:t>
      </w:r>
      <w:r w:rsidR="00807ED3" w:rsidRPr="002D251B">
        <w:rPr>
          <w:lang w:val="hr-HR"/>
        </w:rPr>
        <w:t>anka 4. stavak</w:t>
      </w:r>
      <w:r w:rsidRPr="002D251B">
        <w:rPr>
          <w:lang w:val="hr-HR"/>
        </w:rPr>
        <w:t xml:space="preserve"> 1., </w:t>
      </w:r>
      <w:r w:rsidR="00807ED3" w:rsidRPr="002D251B">
        <w:rPr>
          <w:lang w:val="hr-HR"/>
        </w:rPr>
        <w:t>stavka</w:t>
      </w:r>
      <w:r w:rsidRPr="002D251B">
        <w:rPr>
          <w:lang w:val="hr-HR"/>
        </w:rPr>
        <w:t xml:space="preserve"> 2. podstavak 1. i </w:t>
      </w:r>
      <w:r w:rsidR="00807ED3" w:rsidRPr="002D251B">
        <w:rPr>
          <w:lang w:val="hr-HR"/>
        </w:rPr>
        <w:t>stavak 3. SZ</w:t>
      </w:r>
      <w:r w:rsidRPr="002D251B">
        <w:rPr>
          <w:lang w:val="hr-HR"/>
        </w:rPr>
        <w:t>.</w:t>
      </w:r>
    </w:p>
    <w:p w:rsidRDefault="00363AC9" w:rsidP="00363AC9" w:rsidR="00363AC9" w:rsidRPr="002D251B">
      <w:pPr>
        <w:ind w:firstLine="708"/>
        <w:jc w:val="both"/>
        <w:rPr>
          <w:lang w:val="hr-HR"/>
        </w:rPr>
      </w:pPr>
    </w:p>
    <w:p w:rsidRDefault="00363AC9" w:rsidP="00363AC9" w:rsidR="00363AC9" w:rsidRPr="002D251B">
      <w:pPr>
        <w:ind w:firstLine="708"/>
        <w:jc w:val="both"/>
        <w:rPr>
          <w:lang w:val="hr-HR"/>
        </w:rPr>
      </w:pPr>
      <w:r w:rsidRPr="002D251B">
        <w:rPr>
          <w:lang w:val="hr-HR"/>
        </w:rPr>
        <w:t xml:space="preserve">Nadalje, dužnik je podneskom od </w:t>
      </w:r>
      <w:r w:rsidR="00807ED3" w:rsidRPr="002D251B">
        <w:rPr>
          <w:lang w:val="hr-HR"/>
        </w:rPr>
        <w:t>26. travnja</w:t>
      </w:r>
      <w:r w:rsidRPr="002D251B">
        <w:rPr>
          <w:lang w:val="hr-HR"/>
        </w:rPr>
        <w:t xml:space="preserve"> 2018. dostavio potrebne isprave propisane čl</w:t>
      </w:r>
      <w:r w:rsidR="00807ED3" w:rsidRPr="002D251B">
        <w:rPr>
          <w:lang w:val="hr-HR"/>
        </w:rPr>
        <w:t>ankom 26. SZ</w:t>
      </w:r>
      <w:r w:rsidRPr="002D251B">
        <w:rPr>
          <w:lang w:val="hr-HR"/>
        </w:rPr>
        <w:t>, a uvidom u dostavljeni prijedlog plana restrukturiranja utvrđeno je da isti sadržava sve potrebne elemente propisane odredbom čl</w:t>
      </w:r>
      <w:r w:rsidR="007A00AE" w:rsidRPr="002D251B">
        <w:rPr>
          <w:lang w:val="hr-HR"/>
        </w:rPr>
        <w:t>anka</w:t>
      </w:r>
      <w:r w:rsidR="00807ED3" w:rsidRPr="002D251B">
        <w:rPr>
          <w:lang w:val="hr-HR"/>
        </w:rPr>
        <w:t xml:space="preserve"> 27. SZ</w:t>
      </w:r>
      <w:r w:rsidRPr="002D251B">
        <w:rPr>
          <w:lang w:val="hr-HR"/>
        </w:rPr>
        <w:t>.</w:t>
      </w:r>
    </w:p>
    <w:p w:rsidRDefault="00363AC9" w:rsidP="00363AC9" w:rsidR="00363AC9" w:rsidRPr="002D251B">
      <w:pPr>
        <w:ind w:firstLine="708"/>
        <w:jc w:val="both"/>
        <w:rPr>
          <w:lang w:val="hr-HR"/>
        </w:rPr>
      </w:pPr>
    </w:p>
    <w:p w:rsidRDefault="00363AC9" w:rsidP="00363AC9" w:rsidR="00363AC9" w:rsidRPr="002D251B">
      <w:pPr>
        <w:ind w:firstLine="708"/>
        <w:jc w:val="both"/>
        <w:rPr>
          <w:lang w:val="hr-HR"/>
        </w:rPr>
      </w:pPr>
      <w:r w:rsidRPr="002D251B">
        <w:rPr>
          <w:lang w:val="hr-HR"/>
        </w:rPr>
        <w:t>Odredbom čl</w:t>
      </w:r>
      <w:r w:rsidR="00807ED3" w:rsidRPr="002D251B">
        <w:rPr>
          <w:lang w:val="hr-HR"/>
        </w:rPr>
        <w:t>anka</w:t>
      </w:r>
      <w:r w:rsidRPr="002D251B">
        <w:rPr>
          <w:lang w:val="hr-HR"/>
        </w:rPr>
        <w:t xml:space="preserve"> 33. st</w:t>
      </w:r>
      <w:r w:rsidR="00807ED3" w:rsidRPr="002D251B">
        <w:rPr>
          <w:lang w:val="hr-HR"/>
        </w:rPr>
        <w:t>avak 1. SZ</w:t>
      </w:r>
      <w:r w:rsidRPr="002D251B">
        <w:rPr>
          <w:lang w:val="hr-HR"/>
        </w:rPr>
        <w:t xml:space="preserve"> propisano je da ako sud utvrdi da su ispunjene pretpostavke za otvaranje predstečajnog postupka, donijet će rješenje o otvaranju </w:t>
      </w:r>
      <w:r w:rsidRPr="002D251B">
        <w:rPr>
          <w:lang w:val="hr-HR"/>
        </w:rPr>
        <w:lastRenderedPageBreak/>
        <w:t>predstečajnog postupka. P</w:t>
      </w:r>
      <w:r w:rsidR="00807ED3" w:rsidRPr="002D251B">
        <w:rPr>
          <w:lang w:val="hr-HR"/>
        </w:rPr>
        <w:t>rema stavku 2. istog članka SZ</w:t>
      </w:r>
      <w:r w:rsidRPr="002D251B">
        <w:rPr>
          <w:lang w:val="hr-HR"/>
        </w:rPr>
        <w:t xml:space="preserve"> sud će rješenjem o otvaranju predstečajnog postupka imenovati povjerenika. </w:t>
      </w:r>
    </w:p>
    <w:p w:rsidRDefault="00363AC9" w:rsidP="00363AC9" w:rsidR="00363AC9" w:rsidRPr="002D251B">
      <w:pPr>
        <w:ind w:firstLine="708"/>
        <w:jc w:val="both"/>
        <w:rPr>
          <w:lang w:val="hr-HR"/>
        </w:rPr>
      </w:pPr>
    </w:p>
    <w:p w:rsidRDefault="00363AC9" w:rsidP="00363AC9" w:rsidR="00363AC9" w:rsidRPr="002D251B">
      <w:pPr>
        <w:ind w:firstLine="708"/>
        <w:jc w:val="both"/>
        <w:rPr>
          <w:lang w:val="hr-HR"/>
        </w:rPr>
      </w:pPr>
      <w:r w:rsidRPr="002D251B">
        <w:rPr>
          <w:lang w:val="hr-HR"/>
        </w:rPr>
        <w:t xml:space="preserve">Budući da je dužnik aktivno legitimiran za podnošenje prijedloga za otvaranje predstečajnog postupka, kao i obzirom da je isti učinio vjerojatnim postojanje predstečajnog razloga prijeteće nesposobnosti za plaćanje te je isto tako dostavio potrebne isprave propisane </w:t>
      </w:r>
      <w:r w:rsidR="007A00AE" w:rsidRPr="002D251B">
        <w:rPr>
          <w:lang w:val="hr-HR"/>
        </w:rPr>
        <w:t>člankom</w:t>
      </w:r>
      <w:r w:rsidR="00807ED3" w:rsidRPr="002D251B">
        <w:rPr>
          <w:lang w:val="hr-HR"/>
        </w:rPr>
        <w:t xml:space="preserve"> 26. SZ</w:t>
      </w:r>
      <w:r w:rsidRPr="002D251B">
        <w:rPr>
          <w:lang w:val="hr-HR"/>
        </w:rPr>
        <w:t xml:space="preserve">, kao i prijedlog plana financijskog restrukturiranja koji sadrži potrebne elemente propisane </w:t>
      </w:r>
      <w:r w:rsidR="007A00AE" w:rsidRPr="002D251B">
        <w:rPr>
          <w:lang w:val="hr-HR"/>
        </w:rPr>
        <w:t>člankom</w:t>
      </w:r>
      <w:r w:rsidR="00CF6BA7" w:rsidRPr="002D251B">
        <w:rPr>
          <w:lang w:val="hr-HR"/>
        </w:rPr>
        <w:t xml:space="preserve"> 27. SZ</w:t>
      </w:r>
      <w:r w:rsidRPr="002D251B">
        <w:rPr>
          <w:lang w:val="hr-HR"/>
        </w:rPr>
        <w:t xml:space="preserve">, to je stoga u konkretnom slučaju valjalo usvojiti prijedlog dužnika i donijeti rješenje o otvaranju predstečajnog postupka. Ovim rješenjem je za povjerenika  imenovan </w:t>
      </w:r>
      <w:r w:rsidR="003841D7" w:rsidRPr="002D251B">
        <w:t>Vlaho Monković,</w:t>
      </w:r>
      <w:r w:rsidRPr="002D251B">
        <w:rPr>
          <w:lang w:val="hr-HR"/>
        </w:rPr>
        <w:t xml:space="preserve"> budući da je isti, a sukladno odredbama </w:t>
      </w:r>
      <w:r w:rsidR="007A00AE" w:rsidRPr="002D251B">
        <w:rPr>
          <w:lang w:val="hr-HR"/>
        </w:rPr>
        <w:t>članka</w:t>
      </w:r>
      <w:r w:rsidRPr="002D251B">
        <w:rPr>
          <w:lang w:val="hr-HR"/>
        </w:rPr>
        <w:t xml:space="preserve"> 23. st</w:t>
      </w:r>
      <w:r w:rsidR="00CF6BA7" w:rsidRPr="002D251B">
        <w:rPr>
          <w:lang w:val="hr-HR"/>
        </w:rPr>
        <w:t>avak</w:t>
      </w:r>
      <w:r w:rsidRPr="002D251B">
        <w:rPr>
          <w:lang w:val="hr-HR"/>
        </w:rPr>
        <w:t xml:space="preserve"> 1. u vezi s </w:t>
      </w:r>
      <w:r w:rsidR="007A00AE" w:rsidRPr="002D251B">
        <w:rPr>
          <w:lang w:val="hr-HR"/>
        </w:rPr>
        <w:t>člankom</w:t>
      </w:r>
      <w:r w:rsidRPr="002D251B">
        <w:rPr>
          <w:lang w:val="hr-HR"/>
        </w:rPr>
        <w:t xml:space="preserve"> 84. s</w:t>
      </w:r>
      <w:r w:rsidR="00CF6BA7" w:rsidRPr="002D251B">
        <w:rPr>
          <w:lang w:val="hr-HR"/>
        </w:rPr>
        <w:t>tavak</w:t>
      </w:r>
      <w:r w:rsidRPr="002D251B">
        <w:rPr>
          <w:lang w:val="hr-HR"/>
        </w:rPr>
        <w:t xml:space="preserve"> 1. i </w:t>
      </w:r>
      <w:r w:rsidR="007A00AE" w:rsidRPr="002D251B">
        <w:rPr>
          <w:lang w:val="hr-HR"/>
        </w:rPr>
        <w:t>člankom</w:t>
      </w:r>
      <w:r w:rsidRPr="002D251B">
        <w:rPr>
          <w:lang w:val="hr-HR"/>
        </w:rPr>
        <w:t xml:space="preserve"> 85. st</w:t>
      </w:r>
      <w:r w:rsidR="00CF6BA7" w:rsidRPr="002D251B">
        <w:rPr>
          <w:lang w:val="hr-HR"/>
        </w:rPr>
        <w:t>avak 1. SZ</w:t>
      </w:r>
      <w:r w:rsidRPr="002D251B">
        <w:rPr>
          <w:lang w:val="hr-HR"/>
        </w:rPr>
        <w:t xml:space="preserve">, prethodno izabran metodom slučajnog odabira za povjerenika u ovom postupku. </w:t>
      </w:r>
    </w:p>
    <w:p w:rsidRDefault="00363AC9" w:rsidP="00363AC9" w:rsidR="00363AC9" w:rsidRPr="002D251B">
      <w:pPr>
        <w:ind w:firstLine="708"/>
        <w:jc w:val="both"/>
        <w:rPr>
          <w:lang w:val="hr-HR"/>
        </w:rPr>
      </w:pPr>
    </w:p>
    <w:p w:rsidRDefault="00363AC9" w:rsidP="00363AC9" w:rsidR="00363AC9" w:rsidRPr="002D251B">
      <w:pPr>
        <w:ind w:firstLine="708"/>
        <w:jc w:val="both"/>
        <w:rPr>
          <w:lang w:val="hr-HR"/>
        </w:rPr>
      </w:pPr>
      <w:r w:rsidRPr="002D251B">
        <w:rPr>
          <w:lang w:val="hr-HR"/>
        </w:rPr>
        <w:t xml:space="preserve">Sukladno odredbama </w:t>
      </w:r>
      <w:r w:rsidR="007A00AE" w:rsidRPr="002D251B">
        <w:rPr>
          <w:lang w:val="hr-HR"/>
        </w:rPr>
        <w:t>članka</w:t>
      </w:r>
      <w:r w:rsidR="00F25E61" w:rsidRPr="002D251B">
        <w:rPr>
          <w:lang w:val="hr-HR"/>
        </w:rPr>
        <w:t xml:space="preserve"> 34. SZ</w:t>
      </w:r>
      <w:r w:rsidRPr="002D251B">
        <w:rPr>
          <w:lang w:val="hr-HR"/>
        </w:rPr>
        <w:t>, ovim rješenjem su vjerovnici dužnika, koji u vrijeme otvaranja predstečajnog postupka imaju kakvu imovinskopravnu tražbinu prema dužniku, pozvani prijaviti svoje tražbine nadležnoj jedinici Financijske agencije, a koje prijave tražbina se podnose na propisanom obrascu sukladno Pravilniku o sadržaju i obliku obrazaca na kojima se podnose podnesci u predstečajnom i stečajnom postupku (</w:t>
      </w:r>
      <w:r w:rsidR="003470AA" w:rsidRPr="002D251B">
        <w:rPr>
          <w:lang w:val="hr-HR"/>
        </w:rPr>
        <w:t>"</w:t>
      </w:r>
      <w:r w:rsidRPr="002D251B">
        <w:rPr>
          <w:lang w:val="hr-HR"/>
        </w:rPr>
        <w:t>Narodne novine</w:t>
      </w:r>
      <w:r w:rsidR="003470AA" w:rsidRPr="002D251B">
        <w:rPr>
          <w:lang w:val="hr-HR"/>
        </w:rPr>
        <w:t>"</w:t>
      </w:r>
      <w:r w:rsidRPr="002D251B">
        <w:rPr>
          <w:lang w:val="hr-HR"/>
        </w:rPr>
        <w:t xml:space="preserve"> broj 107/15</w:t>
      </w:r>
      <w:r w:rsidR="003470AA" w:rsidRPr="002D251B">
        <w:rPr>
          <w:lang w:val="hr-HR"/>
        </w:rPr>
        <w:t xml:space="preserve"> i 104/17</w:t>
      </w:r>
      <w:r w:rsidRPr="002D251B">
        <w:rPr>
          <w:lang w:val="hr-HR"/>
        </w:rPr>
        <w:t xml:space="preserve">) i  koje moraju sadržavati sve elemente propisane odredbom </w:t>
      </w:r>
      <w:r w:rsidR="007A00AE" w:rsidRPr="002D251B">
        <w:rPr>
          <w:lang w:val="hr-HR"/>
        </w:rPr>
        <w:t>članka</w:t>
      </w:r>
      <w:r w:rsidR="003470AA" w:rsidRPr="002D251B">
        <w:rPr>
          <w:lang w:val="hr-HR"/>
        </w:rPr>
        <w:t xml:space="preserve"> 36. SZ</w:t>
      </w:r>
      <w:r w:rsidRPr="002D251B">
        <w:rPr>
          <w:lang w:val="hr-HR"/>
        </w:rPr>
        <w:t xml:space="preserve">. Napominje se da je sukladno odredbi </w:t>
      </w:r>
      <w:r w:rsidR="007A00AE" w:rsidRPr="002D251B">
        <w:rPr>
          <w:lang w:val="hr-HR"/>
        </w:rPr>
        <w:t>članka</w:t>
      </w:r>
      <w:r w:rsidR="003470AA" w:rsidRPr="002D251B">
        <w:rPr>
          <w:lang w:val="hr-HR"/>
        </w:rPr>
        <w:t xml:space="preserve"> 39. SZ</w:t>
      </w:r>
      <w:r w:rsidRPr="002D251B">
        <w:rPr>
          <w:lang w:val="hr-HR"/>
        </w:rPr>
        <w:t xml:space="preserve"> propisano da ako vjerovnik nije podnio prijavu tražbine, a tražbina je navedena u prijedlogu za otvaranje predstečajnog postupka, tada se ta tražbina smatra prijavljenom tražbinom. Isto tako, ovim rješenjem su razlučni i izlučni vjerovnici pozvani obavijestiti nadležnu jedinicu Financijske agencije o svojim pravima i dostaviti potrebna očitovanja odnosno izjave, a sve sukladno odredbi </w:t>
      </w:r>
      <w:r w:rsidR="007A00AE" w:rsidRPr="002D251B">
        <w:rPr>
          <w:lang w:val="hr-HR"/>
        </w:rPr>
        <w:t>članka</w:t>
      </w:r>
      <w:r w:rsidR="00D144EA" w:rsidRPr="002D251B">
        <w:rPr>
          <w:lang w:val="hr-HR"/>
        </w:rPr>
        <w:t xml:space="preserve"> 38. SZ</w:t>
      </w:r>
      <w:r w:rsidRPr="002D251B">
        <w:rPr>
          <w:lang w:val="hr-HR"/>
        </w:rPr>
        <w:t>. Na kraju, određeno je i ročište radi ispitivanja tražbina na koje su pozvani vjerovnici, dužnik i povjerenik te je isto tako određeno da će se ovo rješenje objaviti na mrežnoj stranici e-Oglasna ploča sudova i dostaviti registru ovog suda radi upisa istog u sudski registar.</w:t>
      </w:r>
    </w:p>
    <w:p w:rsidRDefault="00363AC9" w:rsidP="00363AC9" w:rsidR="00363AC9" w:rsidRPr="002D251B">
      <w:pPr>
        <w:ind w:firstLine="708"/>
        <w:jc w:val="both"/>
        <w:rPr>
          <w:lang w:val="hr-HR"/>
        </w:rPr>
      </w:pPr>
    </w:p>
    <w:p w:rsidRDefault="00363AC9" w:rsidP="00363AC9" w:rsidR="00363AC9" w:rsidRPr="002D251B">
      <w:pPr>
        <w:tabs>
          <w:tab w:pos="709" w:val="left"/>
        </w:tabs>
        <w:jc w:val="both"/>
        <w:rPr>
          <w:rFonts w:eastAsia="Calibri"/>
          <w:lang w:val="hr-HR"/>
        </w:rPr>
      </w:pPr>
      <w:r w:rsidRPr="002D251B">
        <w:rPr>
          <w:lang w:val="hr-HR"/>
        </w:rPr>
        <w:tab/>
        <w:t>Slijedom naprijed navedenog, a temeljem odredbi čl</w:t>
      </w:r>
      <w:r w:rsidR="00D144EA" w:rsidRPr="002D251B">
        <w:rPr>
          <w:lang w:val="hr-HR"/>
        </w:rPr>
        <w:t>anaka</w:t>
      </w:r>
      <w:r w:rsidRPr="002D251B">
        <w:rPr>
          <w:lang w:val="hr-HR"/>
        </w:rPr>
        <w:t xml:space="preserve"> 23., </w:t>
      </w:r>
      <w:r w:rsidRPr="002D251B">
        <w:rPr>
          <w:rFonts w:eastAsia="Calibri"/>
          <w:lang w:val="hr-HR"/>
        </w:rPr>
        <w:t>33., 34</w:t>
      </w:r>
      <w:r w:rsidR="00D144EA" w:rsidRPr="002D251B">
        <w:rPr>
          <w:rFonts w:eastAsia="Calibri"/>
          <w:lang w:val="hr-HR"/>
        </w:rPr>
        <w:t>., 36., 38., 39., 41. i 42. SZ</w:t>
      </w:r>
      <w:r w:rsidRPr="002D251B">
        <w:rPr>
          <w:rFonts w:eastAsia="Calibri"/>
          <w:lang w:val="hr-HR"/>
        </w:rPr>
        <w:t xml:space="preserve"> odlučeno je kao u toč</w:t>
      </w:r>
      <w:r w:rsidR="00D144EA" w:rsidRPr="002D251B">
        <w:rPr>
          <w:rFonts w:eastAsia="Calibri"/>
          <w:lang w:val="hr-HR"/>
        </w:rPr>
        <w:t>kama</w:t>
      </w:r>
      <w:r w:rsidRPr="002D251B">
        <w:rPr>
          <w:rFonts w:eastAsia="Calibri"/>
          <w:lang w:val="hr-HR"/>
        </w:rPr>
        <w:t xml:space="preserve"> I. do XII. izreke ovog rješenja.</w:t>
      </w:r>
    </w:p>
    <w:p w:rsidRDefault="00363AC9" w:rsidP="00363AC9" w:rsidR="00363AC9" w:rsidRPr="002D251B">
      <w:pPr>
        <w:ind w:firstLine="708"/>
        <w:jc w:val="both"/>
        <w:rPr>
          <w:lang w:val="hr-HR"/>
        </w:rPr>
      </w:pPr>
    </w:p>
    <w:p w:rsidRDefault="00363AC9" w:rsidP="00CA78C4" w:rsidR="00363AC9" w:rsidRPr="002D251B">
      <w:pPr>
        <w:jc w:val="center"/>
        <w:rPr>
          <w:lang w:val="hr-HR"/>
        </w:rPr>
      </w:pPr>
      <w:r w:rsidRPr="002D251B">
        <w:rPr>
          <w:lang w:val="hr-HR"/>
        </w:rPr>
        <w:t>U Splitu</w:t>
      </w:r>
      <w:r w:rsidR="00D144EA" w:rsidRPr="002D251B">
        <w:rPr>
          <w:lang w:val="hr-HR"/>
        </w:rPr>
        <w:t>,</w:t>
      </w:r>
      <w:r w:rsidRPr="002D251B">
        <w:rPr>
          <w:lang w:val="hr-HR"/>
        </w:rPr>
        <w:t xml:space="preserve"> </w:t>
      </w:r>
      <w:r w:rsidR="002F5855">
        <w:rPr>
          <w:lang w:val="hr-HR"/>
        </w:rPr>
        <w:t>2</w:t>
      </w:r>
      <w:r w:rsidR="00D144EA" w:rsidRPr="002D251B">
        <w:rPr>
          <w:lang w:val="hr-HR"/>
        </w:rPr>
        <w:t>. svibnja</w:t>
      </w:r>
      <w:r w:rsidRPr="002D251B">
        <w:rPr>
          <w:lang w:val="hr-HR"/>
        </w:rPr>
        <w:t xml:space="preserve"> 2018.</w:t>
      </w:r>
    </w:p>
    <w:p w:rsidRDefault="00D144EA" w:rsidP="00E14584" w:rsidR="00CA78C4">
      <w:pPr>
        <w:ind w:firstLine="708" w:left="7080"/>
        <w:jc w:val="right"/>
        <w:rPr>
          <w:lang w:val="hr-HR"/>
        </w:rPr>
      </w:pPr>
      <w:r w:rsidRPr="002D251B">
        <w:rPr>
          <w:lang w:val="hr-HR"/>
        </w:rPr>
        <w:t>Sudac</w:t>
      </w:r>
      <w:r w:rsidR="00363AC9" w:rsidRPr="002D251B">
        <w:rPr>
          <w:lang w:val="hr-HR"/>
        </w:rPr>
        <w:t xml:space="preserve"> </w:t>
      </w:r>
    </w:p>
    <w:p w:rsidRDefault="002D251B" w:rsidP="00E14584" w:rsidR="002D251B" w:rsidRPr="002D251B">
      <w:pPr>
        <w:ind w:firstLine="708" w:left="7080"/>
        <w:jc w:val="right"/>
        <w:rPr>
          <w:lang w:val="hr-HR"/>
        </w:rPr>
      </w:pPr>
    </w:p>
    <w:p w:rsidRDefault="00363AC9" w:rsidP="00E14584" w:rsidR="00363AC9" w:rsidRPr="002D251B">
      <w:pPr>
        <w:ind w:firstLine="708" w:left="6372"/>
        <w:jc w:val="right"/>
        <w:rPr>
          <w:lang w:val="hr-HR"/>
        </w:rPr>
      </w:pPr>
    </w:p>
    <w:p w:rsidRDefault="00D144EA" w:rsidP="00E14584" w:rsidR="00363AC9">
      <w:pPr>
        <w:ind w:left="6372"/>
        <w:jc w:val="right"/>
        <w:rPr>
          <w:lang w:val="hr-HR"/>
        </w:rPr>
      </w:pPr>
      <w:r w:rsidRPr="002D251B">
        <w:rPr>
          <w:lang w:val="hr-HR"/>
        </w:rPr>
        <w:t>Katarina Mik</w:t>
      </w:r>
      <w:r w:rsidR="00E14584">
        <w:rPr>
          <w:lang w:val="hr-HR"/>
        </w:rPr>
        <w:t>ulić,v.r.</w:t>
      </w:r>
    </w:p>
    <w:p w:rsidRDefault="00E14584" w:rsidP="00E14584" w:rsidR="00E14584">
      <w:pPr>
        <w:jc w:val="right"/>
        <w:rPr>
          <w:lang w:val="hr-HR"/>
        </w:rPr>
      </w:pPr>
      <w:r>
        <w:rPr>
          <w:lang w:val="hr-HR"/>
        </w:rPr>
        <w:t>za točnost otpravka-ovlašteni službenik</w:t>
      </w:r>
    </w:p>
    <w:p w:rsidRDefault="00E14584" w:rsidP="00E14584" w:rsidR="00E14584">
      <w:pPr>
        <w:ind w:left="7080"/>
        <w:jc w:val="right"/>
        <w:rPr>
          <w:lang w:val="hr-HR"/>
        </w:rPr>
      </w:pPr>
      <w:r>
        <w:rPr>
          <w:lang w:val="hr-HR"/>
        </w:rPr>
        <w:t xml:space="preserve">Ivana Hajder </w:t>
      </w:r>
    </w:p>
    <w:p w:rsidRDefault="002D251B" w:rsidP="002D251B" w:rsidR="002D251B" w:rsidRPr="002D251B">
      <w:pPr>
        <w:ind w:left="7080"/>
        <w:rPr>
          <w:lang w:val="hr-HR"/>
        </w:rPr>
      </w:pPr>
    </w:p>
    <w:p w:rsidRDefault="00D144EA" w:rsidP="00363AC9" w:rsidR="00363AC9" w:rsidRPr="002D251B">
      <w:pPr>
        <w:jc w:val="both"/>
        <w:rPr>
          <w:lang w:val="hr-HR"/>
        </w:rPr>
      </w:pPr>
      <w:r w:rsidRPr="002D251B">
        <w:rPr>
          <w:lang w:val="hr-HR"/>
        </w:rPr>
        <w:t>Pouka o pravnom lijeku</w:t>
      </w:r>
      <w:r w:rsidR="00363AC9" w:rsidRPr="002D251B">
        <w:rPr>
          <w:lang w:val="hr-HR"/>
        </w:rPr>
        <w:t xml:space="preserve">: Protiv ovog rješenja dopuštena je žalba Visokom trgovačkom sudu Republike Hrvatske u Zagrebu. Žalba se podnosi putem ovog suda, pismeno u tri primjerka, u roku od osam dana od dana dostave rješenja. Dostava ovog rješenja smatra se obavljenom istekom osmog dana od dana njegove objave na mrežnoj stranici e-Oglasna ploča sudova. </w:t>
      </w:r>
    </w:p>
    <w:p w:rsidRDefault="00853B3E" w:rsidP="00364939" w:rsidR="00853B3E" w:rsidRPr="00364939">
      <w:pPr>
        <w:jc w:val="both"/>
        <w:rPr>
          <w:lang w:val="hr-HR"/>
        </w:rPr>
      </w:pPr>
    </w:p>
    <w:sectPr w:rsidSect="002D251B" w:rsidR="00853B3E" w:rsidRPr="003649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78C4" w:rsidR="000C5725">
      <w:r>
        <w:separator/>
      </w:r>
    </w:p>
  </w:endnote>
  <w:endnote w:id="0" w:type="continuationSeparator">
    <w:p w:rsidRDefault="00CA78C4" w:rsidR="000C5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78C4" w:rsidR="000C5725">
      <w:r>
        <w:separator/>
      </w:r>
    </w:p>
  </w:footnote>
  <w:footnote w:id="0" w:type="continuationSeparator">
    <w:p w:rsidRDefault="00CA78C4" w:rsidR="000C5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3AC9" w:rsidP="00E34F8B" w:rsidR="00E34F8B" w:rsidRPr="00C57DBC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E14584" w:rsidRPr="00E14584">
      <w:rPr>
        <w:noProof/>
        <w:lang w:val="hr-HR"/>
      </w:rPr>
      <w:t>3</w:t>
    </w:r>
    <w:r>
      <w:fldChar w:fldCharType="end"/>
    </w:r>
    <w:r>
      <w:tab/>
    </w:r>
    <w:r w:rsidR="00E34F8B">
      <w:tab/>
    </w:r>
    <w:r w:rsidR="00E34F8B" w:rsidRPr="00C57DBC">
      <w:t>Poslovni broj: 4. St-</w:t>
    </w:r>
    <w:r w:rsidR="00E34F8B">
      <w:t>266/2018-</w:t>
    </w:r>
    <w:r w:rsidR="003841D7">
      <w:t>8</w:t>
    </w:r>
  </w:p>
  <w:p w:rsidRDefault="00E14584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3AC9"/>
    <w:rsid w:val="00066650"/>
    <w:rsid w:val="00085E7C"/>
    <w:rsid w:val="000B4D96"/>
    <w:rsid w:val="000C5725"/>
    <w:rsid w:val="000D5416"/>
    <w:rsid w:val="000E6D83"/>
    <w:rsid w:val="001640C6"/>
    <w:rsid w:val="0024181F"/>
    <w:rsid w:val="00251AE9"/>
    <w:rsid w:val="00277528"/>
    <w:rsid w:val="002C285B"/>
    <w:rsid w:val="002D251B"/>
    <w:rsid w:val="002F5855"/>
    <w:rsid w:val="003470AA"/>
    <w:rsid w:val="00363AC9"/>
    <w:rsid w:val="00364939"/>
    <w:rsid w:val="003841D7"/>
    <w:rsid w:val="003B4BB9"/>
    <w:rsid w:val="003C2F22"/>
    <w:rsid w:val="00417EA6"/>
    <w:rsid w:val="00675126"/>
    <w:rsid w:val="0071519E"/>
    <w:rsid w:val="00733CE0"/>
    <w:rsid w:val="007A00AE"/>
    <w:rsid w:val="007E4896"/>
    <w:rsid w:val="007F7A84"/>
    <w:rsid w:val="00807ED3"/>
    <w:rsid w:val="00814EDB"/>
    <w:rsid w:val="00815142"/>
    <w:rsid w:val="00853B3E"/>
    <w:rsid w:val="008D740E"/>
    <w:rsid w:val="00907A99"/>
    <w:rsid w:val="00981D37"/>
    <w:rsid w:val="009F6627"/>
    <w:rsid w:val="00A51DE9"/>
    <w:rsid w:val="00B7506F"/>
    <w:rsid w:val="00B935ED"/>
    <w:rsid w:val="00C16E63"/>
    <w:rsid w:val="00CA78C4"/>
    <w:rsid w:val="00CF6BA7"/>
    <w:rsid w:val="00D144EA"/>
    <w:rsid w:val="00D778AF"/>
    <w:rsid w:val="00D8632A"/>
    <w:rsid w:val="00DD0D50"/>
    <w:rsid w:val="00E14584"/>
    <w:rsid w:val="00E267B7"/>
    <w:rsid w:val="00E34F8B"/>
    <w:rsid w:val="00EB6A52"/>
    <w:rsid w:val="00F2599E"/>
    <w:rsid w:val="00F25E61"/>
    <w:rsid w:val="00F36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3AC9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363AC9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363AC9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363AC9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63AC9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363AC9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363AC9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363AC9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363AC9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363A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3AC9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A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3AC9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34F8B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34F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4F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4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58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4584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458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458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3AC9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363AC9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363AC9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363AC9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63AC9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363AC9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363AC9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363AC9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363AC9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363A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3AC9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3A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3AC9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34F8B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34F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4F8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14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58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4584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458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458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St-266/2018</izvorni_sadrzaj>
    <derivirana_varijabla naziv="DomainObject.Predmet.OznakaBroj_1">St-266/2018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PEKANOVIĆ, d.o.o. za trgovinu i ugostiteljstvo</izvorni_sadrzaj>
    <derivirana_varijabla naziv="DomainObject.Predmet.StrankaFormated_1">  PEKANOVIĆ, d.o.o. za trgovinu i ugostiteljstvo</derivirana_varijabla>
  </DomainObject.Predmet.StrankaFormated>
  <DomainObject.Predmet.StrankaFormatedOIB>
    <izvorni_sadrzaj>  PEKANOVIĆ, d.o.o. za trgovinu i ugostiteljstvo, OIB 81479674300</izvorni_sadrzaj>
    <derivirana_varijabla naziv="DomainObject.Predmet.StrankaFormatedOIB_1">  PEKANOVIĆ, d.o.o. za trgovinu i ugostiteljstvo, OIB 81479674300</derivirana_varijabla>
  </DomainObject.Predmet.StrankaFormatedOIB>
  <DomainObject.Predmet.StrankaFormatedWithAdress>
    <izvorni_sadrzaj> PEKANOVIĆ, d.o.o. za trgovinu i ugostiteljstvo, Težački put 24, 21260 Zmijavci</izvorni_sadrzaj>
    <derivirana_varijabla naziv="DomainObject.Predmet.StrankaFormatedWithAdress_1"> PEKANOVIĆ, d.o.o. za trgovinu i ugostiteljstvo, Težački put 24, 21260 Zmijavci</derivirana_varijabla>
  </DomainObject.Predmet.StrankaFormatedWithAdress>
  <DomainObject.Predmet.StrankaFormatedWithAdressOIB>
    <izvorni_sadrzaj> PEKANOVIĆ, d.o.o. za trgovinu i ugostiteljstvo, OIB 81479674300, Težački put 24, 21260 Zmijavci</izvorni_sadrzaj>
    <derivirana_varijabla naziv="DomainObject.Predmet.StrankaFormatedWithAdressOIB_1"> PEKANOVIĆ, d.o.o. za trgovinu i ugostiteljstvo, OIB 81479674300, Težački put 24, 21260 Zmijavci</derivirana_varijabla>
  </DomainObject.Predmet.StrankaFormatedWithAdressOIB>
  <DomainObject.Predmet.StrankaWithAdress>
    <izvorni_sadrzaj>PEKANOVIĆ, d.o.o. za trgovinu i ugostiteljstvo Težački put 24,21260 Zmijavci</izvorni_sadrzaj>
    <derivirana_varijabla naziv="DomainObject.Predmet.StrankaWithAdress_1">PEKANOVIĆ, d.o.o. za trgovinu i ugostiteljstvo Težački put 24,21260 Zmijavci</derivirana_varijabla>
  </DomainObject.Predmet.StrankaWithAdress>
  <DomainObject.Predmet.StrankaWithAdressOIB>
    <izvorni_sadrzaj>PEKANOVIĆ, d.o.o. za trgovinu i ugostiteljstvo, OIB 81479674300, Težački put 24,21260 Zmijavci</izvorni_sadrzaj>
    <derivirana_varijabla naziv="DomainObject.Predmet.StrankaWithAdressOIB_1">PEKANOVIĆ, d.o.o. za trgovinu i ugostiteljstvo, OIB 81479674300, Težački put 24,21260 Zmijavci</derivirana_varijabla>
  </DomainObject.Predmet.StrankaWithAdressOIB>
  <DomainObject.Predmet.StrankaNazivFormated>
    <izvorni_sadrzaj>PEKANOVIĆ, d.o.o. za trgovinu i ugostiteljstvo</izvorni_sadrzaj>
    <derivirana_varijabla naziv="DomainObject.Predmet.StrankaNazivFormated_1">PEKANOVIĆ, d.o.o. za trgovinu i ugostiteljstvo</derivirana_varijabla>
  </DomainObject.Predmet.StrankaNazivFormated>
  <DomainObject.Predmet.StrankaNazivFormatedOIB>
    <izvorni_sadrzaj>PEKANOVIĆ, d.o.o. za trgovinu i ugostiteljstvo, OIB 81479674300</izvorni_sadrzaj>
    <derivirana_varijabla naziv="DomainObject.Predmet.StrankaNazivFormatedOIB_1">PEKANOVIĆ, d.o.o. za trgovinu i ugostiteljstvo, OIB 81479674300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PEKANOVIĆ, d.o.o. za trgovinu i ugostiteljstvo</item>
    </izvorni_sadrzaj>
    <derivirana_varijabla naziv="DomainObject.Predmet.StrankaListFormated_1">
      <item>PEKANOVIĆ, d.o.o. za trgovinu i ugostiteljstvo</item>
    </derivirana_varijabla>
  </DomainObject.Predmet.StrankaListFormated>
  <DomainObject.Predmet.StrankaListFormatedOIB>
    <izvorni_sadrzaj>
      <item>PEKANOVIĆ, d.o.o. za trgovinu i ugostiteljstvo, OIB 81479674300</item>
    </izvorni_sadrzaj>
    <derivirana_varijabla naziv="DomainObject.Predmet.StrankaListFormatedOIB_1">
      <item>PEKANOVIĆ, d.o.o. za trgovinu i ugostiteljstvo, OIB 81479674300</item>
    </derivirana_varijabla>
  </DomainObject.Predmet.StrankaListFormatedOIB>
  <DomainObject.Predmet.StrankaListFormatedWithAdress>
    <izvorni_sadrzaj>
      <item>PEKANOVIĆ, d.o.o. za trgovinu i ugostiteljstvo, Težački put 24, 21260 Zmijavci</item>
    </izvorni_sadrzaj>
    <derivirana_varijabla naziv="DomainObject.Predmet.StrankaListFormatedWithAdress_1">
      <item>PEKANOVIĆ, d.o.o. za trgovinu i ugostiteljstvo, Težački put 24, 21260 Zmijavci</item>
    </derivirana_varijabla>
  </DomainObject.Predmet.StrankaListFormatedWithAdress>
  <DomainObject.Predmet.StrankaListFormatedWithAdressOIB>
    <izvorni_sadrzaj>
      <item>PEKANOVIĆ, d.o.o. za trgovinu i ugostiteljstvo, OIB 81479674300, Težački put 24, 21260 Zmijavci</item>
    </izvorni_sadrzaj>
    <derivirana_varijabla naziv="DomainObject.Predmet.StrankaListFormatedWithAdressOIB_1">
      <item>PEKANOVIĆ, d.o.o. za trgovinu i ugostiteljstvo, OIB 81479674300, Težački put 24, 21260 Zmijavci</item>
    </derivirana_varijabla>
  </DomainObject.Predmet.StrankaListFormatedWithAdressOIB>
  <DomainObject.Predmet.StrankaListNazivFormated>
    <izvorni_sadrzaj>
      <item>PEKANOVIĆ, d.o.o. za trgovinu i ugostiteljstvo</item>
    </izvorni_sadrzaj>
    <derivirana_varijabla naziv="DomainObject.Predmet.StrankaListNazivFormated_1">
      <item>PEKANOVIĆ, d.o.o. za trgovinu i ugostiteljstvo</item>
    </derivirana_varijabla>
  </DomainObject.Predmet.StrankaListNazivFormated>
  <DomainObject.Predmet.StrankaListNazivFormatedOIB>
    <izvorni_sadrzaj>
      <item>PEKANOVIĆ, d.o.o. za trgovinu i ugostiteljstvo, OIB 81479674300</item>
    </izvorni_sadrzaj>
    <derivirana_varijabla naziv="DomainObject.Predmet.StrankaListNazivFormatedOIB_1">
      <item>PEKANOVIĆ, d.o.o. za trgovinu i ugostiteljstvo, OIB 81479674300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PEKANOVIĆ, d.o.o. za trgovinu i ugostiteljstvo</izvorni_sadrzaj>
    <derivirana_varijabla naziv="DomainObject.Predmet.StrankaIDrugi_1">PEKANOVIĆ, d.o.o. za trgovinu i ugostiteljstvo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PEKANOVIĆ, d.o.o. za trgovinu i ugostiteljstvo, OIB 81479674300, Težački put 24, 21260 Zmijavci</izvorni_sadrzaj>
    <derivirana_varijabla naziv="DomainObject.Predmet.StrankaIDrugiAdressOIB_1">PEKANOVIĆ, d.o.o. za trgovinu i ugostiteljstvo, OIB 81479674300, Težački put 24, 21260 Zmijavci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PEKANOVIĆ, d.o.o. za trgovinu i ugostiteljstvo</item>
    </izvorni_sadrzaj>
    <derivirana_varijabla naziv="DomainObject.Predmet.SudioniciListNaziv_1">
      <item>PEKANOVIĆ, d.o.o. za trgovinu i ugostiteljstvo</item>
    </derivirana_varijabla>
  </DomainObject.Predmet.SudioniciListNaziv>
  <DomainObject.Predmet.SudioniciListAdressOIB>
    <izvorni_sadrzaj>
      <item>PEKANOVIĆ, d.o.o. za trgovinu i ugostiteljstvo, OIB 81479674300, Težački put 24,21260 Zmijavci</item>
    </izvorni_sadrzaj>
    <derivirana_varijabla naziv="DomainObject.Predmet.SudioniciListAdressOIB_1">
      <item>PEKANOVIĆ, d.o.o. za trgovinu i ugostiteljstvo, OIB 81479674300, Težački put 24,21260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81479674300</item>
    </izvorni_sadrzaj>
    <derivirana_varijabla naziv="DomainObject.Predmet.SudioniciListNazivOIB_1">
      <item>, OIB 81479674300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1283</properties:Words>
  <properties:Characters>7374</properties:Characters>
  <properties:Lines>141</properties:Lines>
  <properties:Paragraphs>37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2018-05-02T09:45:00Z</dcterms:created>
  <dc:creator>Katarina Mikulić</dc:creator>
  <cp:lastModifiedBy>Katarina Mikulić</cp:lastModifiedBy>
  <cp:lastPrinted>2018-05-02T11:30:00Z</cp:lastPrinted>
  <dcterms:modified xmlns:xsi="http://www.w3.org/2001/XMLSchema-instance" xsi:type="dcterms:W3CDTF">2018-05-02T11:30:00Z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predstečajnog postupka (Rješenje o otvaranju predstečajnog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