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e642" w14:paraId="e11e642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C765A5">
        <w:t>166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C765A5">
        <w:t>8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B5DD9" w:rsidP="00EB5DD9" w:rsidR="00EB5DD9" w:rsidRPr="00521C2E">
      <w:r w:rsidRPr="00521C2E">
        <w:t>REPUBLIKA HRVATSKA</w:t>
      </w:r>
    </w:p>
    <w:p w:rsidRDefault="00EB5DD9" w:rsidP="00521C2E" w:rsidR="0088169D" w:rsidRPr="00521C2E">
      <w:pPr>
        <w:jc w:val="both"/>
      </w:pPr>
      <w:r w:rsidRPr="00521C2E">
        <w:t>TRGOVAČKI SUD U ZADRU</w:t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C765A5">
        <w:t>METAL MILAK j.d.o.o., Knin, Hrvatskih Generala 10, OIB: 05502745438</w:t>
      </w:r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CD0CED">
        <w:t>11. rujna 2017</w:t>
      </w:r>
      <w:r w:rsidR="00A357A0">
        <w:t>.</w:t>
      </w:r>
      <w:r w:rsidRPr="00521C2E">
        <w:t xml:space="preserve">, 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3E32E4">
        <w:t xml:space="preserve">METAL MILAK j.d.o.o., Knin </w:t>
      </w:r>
      <w:r w:rsidR="00C11442">
        <w:t xml:space="preserve">za dan </w:t>
      </w:r>
      <w:r>
        <w:t>11. rujna 2017</w:t>
      </w:r>
      <w:r w:rsidR="00C11442">
        <w:t xml:space="preserve">. </w:t>
      </w:r>
      <w:r w:rsidR="001351B9">
        <w:t xml:space="preserve">u </w:t>
      </w:r>
      <w:r>
        <w:t>09,</w:t>
      </w:r>
      <w:r w:rsidR="00C765A5">
        <w:t>45</w:t>
      </w:r>
      <w:r w:rsidR="001351B9">
        <w:t xml:space="preserve"> sati odgađa se zbog spriječenosti </w:t>
      </w:r>
      <w:r>
        <w:t xml:space="preserve">dolaska </w:t>
      </w:r>
      <w:r w:rsidR="001351B9">
        <w:t xml:space="preserve">stečajnog </w:t>
      </w:r>
      <w:r>
        <w:t xml:space="preserve">suca </w:t>
      </w:r>
      <w:r w:rsidR="001351B9">
        <w:t xml:space="preserve"> </w:t>
      </w:r>
      <w:r>
        <w:t xml:space="preserve">radi vremenskih neprilika </w:t>
      </w:r>
      <w:r w:rsidR="00C32FFD">
        <w:t>i novo</w:t>
      </w:r>
      <w:r w:rsidR="001351B9">
        <w:t xml:space="preserve"> se određuje za dan </w:t>
      </w:r>
      <w:r w:rsidR="001351B9" w:rsidRPr="00C32FFD">
        <w:rPr>
          <w:b/>
        </w:rPr>
        <w:t>1</w:t>
      </w:r>
      <w:r w:rsidRPr="00C32FFD">
        <w:rPr>
          <w:b/>
        </w:rPr>
        <w:t>5</w:t>
      </w:r>
      <w:r w:rsidR="001351B9" w:rsidRPr="00C32FFD">
        <w:rPr>
          <w:b/>
        </w:rPr>
        <w:t xml:space="preserve">. </w:t>
      </w:r>
      <w:r w:rsidRPr="00C32FFD">
        <w:rPr>
          <w:b/>
        </w:rPr>
        <w:t>rujna 2017</w:t>
      </w:r>
      <w:r w:rsidR="001351B9" w:rsidRPr="00C32FFD">
        <w:rPr>
          <w:b/>
        </w:rPr>
        <w:t xml:space="preserve">. u </w:t>
      </w:r>
      <w:r w:rsidRPr="00C32FFD">
        <w:rPr>
          <w:b/>
        </w:rPr>
        <w:t>09,</w:t>
      </w:r>
      <w:r w:rsidR="00C765A5">
        <w:rPr>
          <w:b/>
        </w:rPr>
        <w:t>50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CD0CED">
        <w:t>11. rujna 2017</w:t>
      </w:r>
      <w:r w:rsidRPr="00521C2E">
        <w:t>.</w:t>
      </w:r>
      <w:r w:rsidR="009B31F2" w:rsidRPr="00521C2E">
        <w:t xml:space="preserve"> 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691547">
        <w:t>tkinja: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BE6B18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B6898"/>
    <w:rsid w:val="004C3D90"/>
    <w:rsid w:val="004F627C"/>
    <w:rsid w:val="00521C2E"/>
    <w:rsid w:val="0059483E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5385"/>
    <w:rsid w:val="00B056E6"/>
    <w:rsid w:val="00B1070F"/>
    <w:rsid w:val="00B258FB"/>
    <w:rsid w:val="00B65364"/>
    <w:rsid w:val="00B6567B"/>
    <w:rsid w:val="00BE6B18"/>
    <w:rsid w:val="00BE6C59"/>
    <w:rsid w:val="00BF5111"/>
    <w:rsid w:val="00C10CEE"/>
    <w:rsid w:val="00C11442"/>
    <w:rsid w:val="00C32FFD"/>
    <w:rsid w:val="00C40953"/>
    <w:rsid w:val="00C765A5"/>
    <w:rsid w:val="00C838C2"/>
    <w:rsid w:val="00CB32EB"/>
    <w:rsid w:val="00CC11DB"/>
    <w:rsid w:val="00CD0CED"/>
    <w:rsid w:val="00CD5432"/>
    <w:rsid w:val="00CE713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B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B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B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B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B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B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B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B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2 St-339/2016 -rj. obustava postupka</izvorni_sadrzaj>
    <derivirana_varijabla naziv="DomainObject.Predmet.Opis_1">Veza: 2 St-339/2016 -rj. obustava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MILAK j.d.o.o. za građenje i trgovinu</izvorni_sadrzaj>
    <derivirana_varijabla naziv="DomainObject.Predmet.ProtustrankaFormated_1">  METAL MILAK j.d.o.o. za građenje i trgovinu</derivirana_varijabla>
  </DomainObject.Predmet.ProtustrankaFormated>
  <DomainObject.Predmet.ProtustrankaFormatedOIB>
    <izvorni_sadrzaj>  METAL MILAK j.d.o.o. za građenje i trgovinu, OIB 05502745438</izvorni_sadrzaj>
    <derivirana_varijabla naziv="DomainObject.Predmet.ProtustrankaFormatedOIB_1">  METAL MILAK j.d.o.o. za građenje i trgovinu, OIB 05502745438</derivirana_varijabla>
  </DomainObject.Predmet.ProtustrankaFormatedOIB>
  <DomainObject.Predmet.ProtustrankaFormatedWithAdress>
    <izvorni_sadrzaj> METAL MILAK j.d.o.o. za građenje i trgovinu, Hrvatskih Generala 10, 22300 Knin</izvorni_sadrzaj>
    <derivirana_varijabla naziv="DomainObject.Predmet.ProtustrankaFormatedWithAdress_1"> METAL MILAK j.d.o.o. za građenje i trgovinu, Hrvatskih Generala 10, 22300 Knin</derivirana_varijabla>
  </DomainObject.Predmet.ProtustrankaFormatedWithAdress>
  <DomainObject.Predmet.ProtustrankaFormatedWithAdressOIB>
    <izvorni_sadrzaj> METAL MILAK j.d.o.o. za građenje i trgovinu, OIB 05502745438, Hrvatskih Generala 10, 22300 Knin</izvorni_sadrzaj>
    <derivirana_varijabla naziv="DomainObject.Predmet.ProtustrankaFormatedWithAdressOIB_1"> METAL MILAK j.d.o.o. za građenje i trgovinu, OIB 05502745438, Hrvatskih Generala 10, 22300 Knin</derivirana_varijabla>
  </DomainObject.Predmet.ProtustrankaFormatedWithAdressOIB>
  <DomainObject.Predmet.ProtustrankaWithAdress>
    <izvorni_sadrzaj>METAL MILAK j.d.o.o. za građenje i trgovinu Hrvatskih Generala 10, 22300 Knin</izvorni_sadrzaj>
    <derivirana_varijabla naziv="DomainObject.Predmet.ProtustrankaWithAdress_1">METAL MILAK j.d.o.o. za građenje i trgovinu Hrvatskih Generala 10, 22300 Knin</derivirana_varijabla>
  </DomainObject.Predmet.ProtustrankaWithAdress>
  <DomainObject.Predmet.ProtustrankaWithAdressOIB>
    <izvorni_sadrzaj>METAL MILAK j.d.o.o. za građenje i trgovinu, OIB 05502745438, Hrvatskih Generala 10, 22300 Knin</izvorni_sadrzaj>
    <derivirana_varijabla naziv="DomainObject.Predmet.ProtustrankaWithAdressOIB_1">METAL MILAK j.d.o.o. za građenje i trgovinu, OIB 05502745438, Hrvatskih Generala 10, 22300 Knin</derivirana_varijabla>
  </DomainObject.Predmet.ProtustrankaWithAdressOIB>
  <DomainObject.Predmet.ProtustrankaNazivFormated>
    <izvorni_sadrzaj>METAL MILAK j.d.o.o. za građenje i trgovinu</izvorni_sadrzaj>
    <derivirana_varijabla naziv="DomainObject.Predmet.ProtustrankaNazivFormated_1">METAL MILAK j.d.o.o. za građenje i trgovinu</derivirana_varijabla>
  </DomainObject.Predmet.ProtustrankaNazivFormated>
  <DomainObject.Predmet.ProtustrankaNazivFormatedOIB>
    <izvorni_sadrzaj>METAL MILAK j.d.o.o. za građenje i trgovinu, OIB 05502745438</izvorni_sadrzaj>
    <derivirana_varijabla naziv="DomainObject.Predmet.ProtustrankaNazivFormatedOIB_1">METAL MILAK j.d.o.o. za građenje i trgovinu, OIB 05502745438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MILAK j.d.o.o. za građenje i trgovinu</item>
    </izvorni_sadrzaj>
    <derivirana_varijabla naziv="DomainObject.Predmet.ProtuStrankaListFormated_1">
      <item>METAL MILAK j.d.o.o. za građenje i trgovinu</item>
    </derivirana_varijabla>
  </DomainObject.Predmet.ProtuStrankaListFormated>
  <DomainObject.Predmet.ProtuStrankaListFormatedOIB>
    <izvorni_sadrzaj>
      <item>METAL MILAK j.d.o.o. za građenje i trgovinu, OIB 05502745438</item>
    </izvorni_sadrzaj>
    <derivirana_varijabla naziv="DomainObject.Predmet.ProtuStrankaListFormatedOIB_1">
      <item>METAL MILAK j.d.o.o. za građenje i trgovinu, OIB 05502745438</item>
    </derivirana_varijabla>
  </DomainObject.Predmet.ProtuStrankaListFormatedOIB>
  <DomainObject.Predmet.ProtuStrankaListFormatedWithAdress>
    <izvorni_sadrzaj>
      <item>METAL MILAK j.d.o.o. za građenje i trgovinu, Hrvatskih Generala 10, 22300 Knin</item>
    </izvorni_sadrzaj>
    <derivirana_varijabla naziv="DomainObject.Predmet.ProtuStrankaListFormatedWithAdress_1">
      <item>METAL MILAK j.d.o.o. za građenje i trgovinu, Hrvatskih Generala 10, 22300 Knin</item>
    </derivirana_varijabla>
  </DomainObject.Predmet.ProtuStrankaListFormatedWithAdress>
  <DomainObject.Predmet.ProtuStrankaListFormatedWithAdressOIB>
    <izvorni_sadrzaj>
      <item>METAL MILAK j.d.o.o. za građenje i trgovinu, OIB 05502745438, Hrvatskih Generala 10, 22300 Knin</item>
    </izvorni_sadrzaj>
    <derivirana_varijabla naziv="DomainObject.Predmet.ProtuStrankaListFormatedWithAdressOIB_1">
      <item>METAL MILAK j.d.o.o. za građenje i trgovinu, OIB 05502745438, Hrvatskih Generala 10, 22300 Knin</item>
    </derivirana_varijabla>
  </DomainObject.Predmet.ProtuStrankaListFormatedWithAdressOIB>
  <DomainObject.Predmet.ProtuStrankaListNazivFormated>
    <izvorni_sadrzaj>
      <item>METAL MILAK j.d.o.o. za građenje i trgovinu</item>
    </izvorni_sadrzaj>
    <derivirana_varijabla naziv="DomainObject.Predmet.ProtuStrankaListNazivFormated_1">
      <item>METAL MILAK j.d.o.o. za građenje i trgovinu</item>
    </derivirana_varijabla>
  </DomainObject.Predmet.ProtuStrankaListNazivFormated>
  <DomainObject.Predmet.ProtuStrankaListNazivFormatedOIB>
    <izvorni_sadrzaj>
      <item>METAL MILAK j.d.o.o. za građenje i trgovinu, OIB 05502745438</item>
    </izvorni_sadrzaj>
    <derivirana_varijabla naziv="DomainObject.Predmet.ProtuStrankaListNazivFormatedOIB_1">
      <item>METAL MILAK j.d.o.o. za građenje i trgovinu, OIB 05502745438</item>
    </derivirana_varijabla>
  </DomainObject.Predmet.ProtuStrankaListNazivFormatedOIB>
  <DomainObject.Predmet.OstaliListFormated>
    <izvorni_sadrzaj>
      <item>Jovan Milak</item>
    </izvorni_sadrzaj>
    <derivirana_varijabla naziv="DomainObject.Predmet.OstaliListFormated_1">
      <item>Jovan Milak</item>
    </derivirana_varijabla>
  </DomainObject.Predmet.OstaliListFormated>
  <DomainObject.Predmet.OstaliListFormatedOIB>
    <izvorni_sadrzaj>
      <item>Jovan Milak, OIB 25547577182</item>
    </izvorni_sadrzaj>
    <derivirana_varijabla naziv="DomainObject.Predmet.OstaliListFormatedOIB_1">
      <item>Jovan Milak, OIB 25547577182</item>
    </derivirana_varijabla>
  </DomainObject.Predmet.OstaliListFormatedOIB>
  <DomainObject.Predmet.OstaliListFormatedWithAdress>
    <izvorni_sadrzaj>
      <item>Jovan Milak, Hrvatskih Generala 10, 22300 Knin</item>
    </izvorni_sadrzaj>
    <derivirana_varijabla naziv="DomainObject.Predmet.OstaliListFormatedWithAdress_1">
      <item>Jovan Milak, Hrvatskih Generala 10, 22300 Knin</item>
    </derivirana_varijabla>
  </DomainObject.Predmet.OstaliListFormatedWithAdress>
  <DomainObject.Predmet.OstaliListFormatedWithAdressOIB>
    <izvorni_sadrzaj>
      <item>Jovan Milak, OIB 25547577182, Hrvatskih Generala 10, 22300 Knin</item>
    </izvorni_sadrzaj>
    <derivirana_varijabla naziv="DomainObject.Predmet.OstaliListFormatedWithAdressOIB_1">
      <item>Jovan Milak, OIB 25547577182, Hrvatskih Generala 10, 22300 Knin</item>
    </derivirana_varijabla>
  </DomainObject.Predmet.OstaliListFormatedWithAdressOIB>
  <DomainObject.Predmet.OstaliListNazivFormated>
    <izvorni_sadrzaj>
      <item>Jovan Milak</item>
    </izvorni_sadrzaj>
    <derivirana_varijabla naziv="DomainObject.Predmet.OstaliListNazivFormated_1">
      <item>Jovan Milak</item>
    </derivirana_varijabla>
  </DomainObject.Predmet.OstaliListNazivFormated>
  <DomainObject.Predmet.OstaliListNazivFormatedOIB>
    <izvorni_sadrzaj>
      <item>Jovan Milak, OIB 25547577182</item>
    </izvorni_sadrzaj>
    <derivirana_varijabla naziv="DomainObject.Predmet.OstaliListNazivFormatedOIB_1">
      <item>Jovan Milak, OIB 25547577182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MILAK j.d.o.o. za građenje i trgovinu</izvorni_sadrzaj>
    <derivirana_varijabla naziv="DomainObject.Predmet.ProtustrankaIDrugi_1">METAL MILAK j.d.o.o. za građenje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METAL MILAK j.d.o.o. za građenje i trgovinu, OIB 05502745438, Hrvatskih Generala 10, 22300 Knin</izvorni_sadrzaj>
    <derivirana_varijabla naziv="DomainObject.Predmet.ProtustrankaIDrugiAdressOIB_1">METAL MILAK j.d.o.o. za građenje i trgovinu, OIB 05502745438, Hrvatskih Generala 10,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MILAK j.d.o.o. za građenje i trgovinu</item>
      <item>Jovan Milak</item>
    </izvorni_sadrzaj>
    <derivirana_varijabla naziv="DomainObject.Predmet.SudioniciListNaziv_1">
      <item>Financijska agencija</item>
      <item>METAL MILAK j.d.o.o. za građenje i trgovinu</item>
      <item>Jovan Milak</item>
    </derivirana_varijabla>
  </DomainObject.Predmet.SudioniciListNaziv>
  <DomainObject.Predmet.SudioniciListAdressOIB>
    <izvorni_sadrzaj>
      <item>Financijska agencija, OIB 85821130368, Perivoj L.Marune 1,22000 Šibenik</item>
      <item>METAL MILAK j.d.o.o. za građenje i trgovinu, OIB 05502745438, Hrvatskih Generala 10,22300 Knin</item>
      <item>Jovan Milak, OIB 25547577182, Hrvatskih Generala 10,22300 Knin</item>
    </izvorni_sadrzaj>
    <derivirana_varijabla naziv="DomainObject.Predmet.SudioniciListAdressOIB_1">
      <item>Financijska agencija, OIB 85821130368, Perivoj L.Marune 1,22000 Šibenik</item>
      <item>METAL MILAK j.d.o.o. za građenje i trgovinu, OIB 05502745438, Hrvatskih Generala 10,22300 Knin</item>
      <item>Jovan Milak, OIB 25547577182, Hrvatskih Generala 10,22300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05502745438</item>
      <item>, OIB 25547577182</item>
    </izvorni_sadrzaj>
    <derivirana_varijabla naziv="DomainObject.Predmet.SudioniciListNazivOIB_1">
      <item>, OIB 85821130368</item>
      <item>, OIB 05502745438</item>
      <item>, OIB 25547577182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163</properties:Words>
  <properties:Characters>725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2017-09-11T06:50:00Z</dcterms:created>
  <dc:creator>Ardena Bajlo</dc:creator>
  <cp:lastModifiedBy>Ardena Bajlo</cp:lastModifiedBy>
  <cp:lastPrinted>2017-09-11T06:49:00Z</cp:lastPrinted>
  <dcterms:modified xmlns:xsi="http://www.w3.org/2001/XMLSchema-instance" xsi:type="dcterms:W3CDTF">2017-09-11T09:18:00Z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