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a4a4" w14:paraId="54ea4a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E145B">
        <w:rPr>
          <w:color w:themeColor="text1" w:val="000000"/>
        </w:rPr>
        <w:t>APEX – COMMERCE, d.o.o., OIB: 59462578740, Žrnovnica, Žrnovničkih Žrtava 41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E145B">
        <w:rPr>
          <w:color w:themeColor="text1" w:val="000000"/>
        </w:rPr>
        <w:t>APEX – COMMERCE, d.o.o., OIB: 59462578740, Žrnovnica, Žrnovničkih Žrtava 41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E145B">
        <w:rPr>
          <w:color w:themeColor="text1" w:val="000000"/>
        </w:rPr>
        <w:t>06</w:t>
      </w:r>
      <w:r w:rsidR="005C1B69">
        <w:rPr>
          <w:color w:themeColor="text1" w:val="000000"/>
        </w:rPr>
        <w:t>.0</w:t>
      </w:r>
      <w:r w:rsidR="00DE145B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E145B">
        <w:rPr>
          <w:color w:themeColor="text1" w:val="000000"/>
        </w:rPr>
        <w:t>82</w:t>
      </w:r>
      <w:r w:rsidR="005C1B69">
        <w:rPr>
          <w:color w:themeColor="text1" w:val="000000"/>
        </w:rPr>
        <w:t>.</w:t>
      </w:r>
      <w:r w:rsidR="00DE145B">
        <w:rPr>
          <w:color w:themeColor="text1" w:val="000000"/>
        </w:rPr>
        <w:t>897</w:t>
      </w:r>
      <w:r w:rsidR="00FE54DB">
        <w:rPr>
          <w:color w:themeColor="text1" w:val="000000"/>
        </w:rPr>
        <w:t>,</w:t>
      </w:r>
      <w:r w:rsidR="00DE145B">
        <w:rPr>
          <w:color w:themeColor="text1" w:val="000000"/>
        </w:rPr>
        <w:t>82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AF2">
      <w:rPr>
        <w:color w:themeColor="text1" w:val="000000"/>
      </w:rPr>
      <w:t>7</w:t>
    </w:r>
    <w:r w:rsidR="00DE145B">
      <w:rPr>
        <w:color w:themeColor="text1" w:val="000000"/>
      </w:rPr>
      <w:t>22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AF2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328F4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730F1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St-722/2017</izvorni_sadrzaj>
    <derivirana_varijabla naziv="DomainObject.Predmet.OznakaBroj_1">St-722/2017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- COMMERCE, društvo s ograničenom odgovornošću, za trgovinu, promet i ugostiteljstvo</izvorni_sadrzaj>
    <derivirana_varijabla naziv="DomainObject.Predmet.ProtustrankaFormated_1">  APEX - COMMERCE, društvo s ograničenom odgovornošću, za trgovinu, promet i ugostiteljstvo</derivirana_varijabla>
  </DomainObject.Predmet.ProtustrankaFormated>
  <DomainObject.Predmet.ProtustrankaFormatedOIB>
    <izvorni_sadrzaj>  APEX - COMMERCE, društvo s ograničenom odgovornošću, za trgovinu, promet i ugostiteljstvo, OIB 59462578740</izvorni_sadrzaj>
    <derivirana_varijabla naziv="DomainObject.Predmet.ProtustrankaFormatedOIB_1">  APEX - COMMERCE, društvo s ograničenom odgovornošću, za trgovinu, promet i ugostiteljstvo, OIB 59462578740</derivirana_varijabla>
  </DomainObject.Predmet.ProtustrankaFormatedOIB>
  <DomainObject.Predmet.ProtustrankaFormatedWithAdress>
    <izvorni_sadrzaj> APEX - COMMERCE, društvo s ograničenom odgovornošću, za trgovinu, promet i ugostiteljstvo, Žrnovničkih Žrtava 41, 21311 Žrnovnica</izvorni_sadrzaj>
    <derivirana_varijabla naziv="DomainObject.Predmet.ProtustrankaFormatedWithAdress_1"> APEX - COMMERCE, društvo s ograničenom odgovornošću, za trgovinu, promet i ugostiteljstvo, Žrnovničkih Žrtava 41, 21311 Žrnovnica</derivirana_varijabla>
  </DomainObject.Predmet.ProtustrankaFormatedWithAdress>
  <DomainObject.Predmet.ProtustrankaFormatedWithAdressOIB>
    <izvorni_sadrzaj> APEX - COMMERCE, društvo s ograničenom odgovornošću, za trgovinu, promet i ugostiteljstvo, OIB 59462578740, Žrnovničkih Žrtava 41, 21311 Žrnovnica</izvorni_sadrzaj>
    <derivirana_varijabla naziv="DomainObject.Predmet.ProtustrankaFormatedWithAdressOIB_1"> APEX - COMMERCE, društvo s ograničenom odgovornošću, za trgovinu, promet i ugostiteljstvo, OIB 59462578740, Žrnovničkih Žrtava 41, 21311 Žrnovnica</derivirana_varijabla>
  </DomainObject.Predmet.ProtustrankaFormatedWithAdressOIB>
  <DomainObject.Predmet.ProtustrankaWithAdress>
    <izvorni_sadrzaj>APEX - COMMERCE, društvo s ograničenom odgovornošću, za trgovinu, promet i ugostiteljstvo Žrnovničkih Žrtava 41, 21311 Žrnovnica</izvorni_sadrzaj>
    <derivirana_varijabla naziv="DomainObject.Predmet.ProtustrankaWithAdress_1">APEX - COMMERCE, društvo s ograničenom odgovornošću, za trgovinu, promet i ugostiteljstvo Žrnovničkih Žrtava 41, 21311 Žrnovnica</derivirana_varijabla>
  </DomainObject.Predmet.ProtustrankaWithAdress>
  <DomainObject.Predmet.ProtustrankaWithAdressOIB>
    <izvorni_sadrzaj>APEX - COMMERCE, društvo s ograničenom odgovornošću, za trgovinu, promet i ugostiteljstvo, OIB 59462578740, Žrnovničkih Žrtava 41, 21311 Žrnovnica</izvorni_sadrzaj>
    <derivirana_varijabla naziv="DomainObject.Predmet.ProtustrankaWithAdressOIB_1">APEX - COMMERCE, društvo s ograničenom odgovornošću, za trgovinu, promet i ugostiteljstvo, OIB 59462578740, Žrnovničkih Žrtava 41, 21311 Žrnovnica</derivirana_varijabla>
  </DomainObject.Predmet.ProtustrankaWithAdressOIB>
  <DomainObject.Predmet.ProtustrankaNazivFormated>
    <izvorni_sadrzaj>APEX - COMMERCE, društvo s ograničenom odgovornošću, za trgovinu, promet i ugostiteljstvo</izvorni_sadrzaj>
    <derivirana_varijabla naziv="DomainObject.Predmet.ProtustrankaNazivFormated_1">APEX - COMMERCE, društvo s ograničenom odgovornošću, za trgovinu, promet i ugostiteljstvo</derivirana_varijabla>
  </DomainObject.Predmet.ProtustrankaNazivFormated>
  <DomainObject.Predmet.ProtustrankaNazivFormatedOIB>
    <izvorni_sadrzaj>APEX - COMMERCE, društvo s ograničenom odgovornošću, za trgovinu, promet i ugostiteljstvo, OIB 59462578740</izvorni_sadrzaj>
    <derivirana_varijabla naziv="DomainObject.Predmet.ProtustrankaNazivFormatedOIB_1">APEX - COMMERCE, društvo s ograničenom odgovornošću, za trgovinu, promet i ugostiteljstvo, OIB 59462578740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82897.82</izvorni_sadrzaj>
    <derivirana_varijabla naziv="DomainObject.Predmet.TrenutnaVrijednost_1">82897.82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APEX - COMMERCE, društvo s ograničenom odgovornošću, za trgovinu, promet i ugostiteljstvo</item>
    </izvorni_sadrzaj>
    <derivirana_varijabla naziv="DomainObject.Predmet.ProtuStrankaListFormated_1">
      <item>APEX - COMMERCE, društvo s ograničenom odgovornošću, za trgovinu, promet i ugostiteljstvo</item>
    </derivirana_varijabla>
  </DomainObject.Predmet.ProtuStrankaListFormated>
  <DomainObject.Predmet.ProtuStrankaListFormatedOIB>
    <izvorni_sadrzaj>
      <item>APEX - COMMERCE, društvo s ograničenom odgovornošću, za trgovinu, promet i ugostiteljstvo, OIB 59462578740</item>
    </izvorni_sadrzaj>
    <derivirana_varijabla naziv="DomainObject.Predmet.ProtuStrankaListFormatedOIB_1">
      <item>APEX - COMMERCE, društvo s ograničenom odgovornošću, za trgovinu, promet i ugostiteljstvo, OIB 59462578740</item>
    </derivirana_varijabla>
  </DomainObject.Predmet.ProtuStrankaListFormatedOIB>
  <DomainObject.Predmet.ProtuStrankaListFormatedWithAdress>
    <izvorni_sadrzaj>
      <item>APEX - COMMERCE, društvo s ograničenom odgovornošću, za trgovinu, promet i ugostiteljstvo, Žrnovničkih Žrtava 41, 21311 Žrnovnica</item>
    </izvorni_sadrzaj>
    <derivirana_varijabla naziv="DomainObject.Predmet.ProtuStrankaListFormatedWithAdress_1">
      <item>APEX - COMMERCE, društvo s ograničenom odgovornošću, za trgovinu, promet i ugostiteljstvo, Žrnovničkih Žrtava 41, 21311 Žrnovnica</item>
    </derivirana_varijabla>
  </DomainObject.Predmet.ProtuStrankaListFormatedWithAdress>
  <DomainObject.Predmet.ProtuStrankaListFormatedWithAdressOIB>
    <izvorni_sadrzaj>
      <item>APEX - COMMERCE, društvo s ograničenom odgovornošću, za trgovinu, promet i ugostiteljstvo, OIB 59462578740, Žrnovničkih Žrtava 41, 21311 Žrnovnica</item>
    </izvorni_sadrzaj>
    <derivirana_varijabla naziv="DomainObject.Predmet.ProtuStrankaListFormatedWithAdressOIB_1">
      <item>APEX - COMMERCE, društvo s ograničenom odgovornošću, za trgovinu, promet i ugostiteljstvo, OIB 59462578740, Žrnovničkih Žrtava 41, 21311 Žrnovnica</item>
    </derivirana_varijabla>
  </DomainObject.Predmet.ProtuStrankaListFormatedWithAdressOIB>
  <DomainObject.Predmet.ProtuStrankaListNazivFormated>
    <izvorni_sadrzaj>
      <item>APEX - COMMERCE, društvo s ograničenom odgovornošću, za trgovinu, promet i ugostiteljstvo</item>
    </izvorni_sadrzaj>
    <derivirana_varijabla naziv="DomainObject.Predmet.ProtuStrankaListNazivFormated_1">
      <item>APEX - COMMERCE, društvo s ograničenom odgovornošću, za trgovinu, promet i ugostiteljstvo</item>
    </derivirana_varijabla>
  </DomainObject.Predmet.ProtuStrankaListNazivFormated>
  <DomainObject.Predmet.ProtuStrankaListNazivFormatedOIB>
    <izvorni_sadrzaj>
      <item>APEX - COMMERCE, društvo s ograničenom odgovornošću, za trgovinu, promet i ugostiteljstvo, OIB 59462578740</item>
    </izvorni_sadrzaj>
    <derivirana_varijabla naziv="DomainObject.Predmet.ProtuStrankaListNazivFormatedOIB_1">
      <item>APEX - COMMERCE, društvo s ograničenom odgovornošću, za trgovinu, promet i ugostiteljstvo, OIB 59462578740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APEX - COMMERCE, društvo s ograničenom odgovornošću, za trgovinu, promet i ugostiteljstvo</izvorni_sadrzaj>
    <derivirana_varijabla naziv="DomainObject.Predmet.ProtustrankaIDrugi_1">APEX - COMMERCE, društvo s ograničenom odgovornošću, za trgovinu, promet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APEX - COMMERCE, društvo s ograničenom odgovornošću, za trgovinu, promet i ugostiteljstvo, OIB 59462578740, Žrnovničkih Žrtava 41, 21311 Žrnovnica</izvorni_sadrzaj>
    <derivirana_varijabla naziv="DomainObject.Predmet.ProtustrankaIDrugiAdressOIB_1">APEX - COMMERCE, društvo s ograničenom odgovornošću, za trgovinu, promet i ugostiteljstvo, OIB 59462578740, Žrnovničkih Žrtava 41,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- COMMERCE, društvo s ograničenom odgovornošću, za trgovinu, promet i ugostiteljstvo</item>
      <item>FINANCIJSKA AGENCIJA, RC SPLIT</item>
    </izvorni_sadrzaj>
    <derivirana_varijabla naziv="DomainObject.Predmet.SudioniciListNaziv_1">
      <item>APEX - COMMERCE, društvo s ograničenom odgovornošću, za trgovinu, promet i ugostiteljstvo</item>
      <item>FINANCIJSKA AGENCIJA, RC SPLIT</item>
    </derivirana_varijabla>
  </DomainObject.Predmet.SudioniciListNaziv>
  <DomainObject.Predmet.SudioniciListAdressOIB>
    <izvorni_sadrzaj>
      <item>APEX - COMMERCE, društvo s ograničenom odgovornošću, za trgovinu, promet i ugostiteljstvo, OIB 59462578740, Žrnovničkih Žrtava 41,21311 Žrnovnica</item>
      <item>FINANCIJSKA AGENCIJA, RC SPLIT, OIB 85821130368, Mažuranićevo šetalište 24 b,21000 Split</item>
    </izvorni_sadrzaj>
    <derivirana_varijabla naziv="DomainObject.Predmet.SudioniciListAdressOIB_1">
      <item>APEX - COMMERCE, društvo s ograničenom odgovornošću, za trgovinu, promet i ugostiteljstvo, OIB 59462578740, Žrnovničkih Žrtava 41,21311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59462578740</item>
      <item>, OIB 85821130368</item>
    </izvorni_sadrzaj>
    <derivirana_varijabla naziv="DomainObject.Predmet.SudioniciListNazivOIB_1">
      <item>, OIB 59462578740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1761</properties:Characters>
  <properties:Lines>45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2017-11-03T11:36:00Z</cp:lastPrinted>
  <dcterms:modified xmlns:xsi="http://www.w3.org/2001/XMLSchema-instance" xsi:type="dcterms:W3CDTF">2017-11-03T12:17:00Z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