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fd16" w14:paraId="0c4fd1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3F1798">
        <w:rPr>
          <w:rFonts w:hAnsi="Times New Roman" w:ascii="Times New Roman"/>
          <w:szCs w:val="24"/>
        </w:rPr>
        <w:t>3734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3F1798">
        <w:rPr>
          <w:rFonts w:hAnsi="Times New Roman" w:ascii="Times New Roman"/>
          <w:szCs w:val="24"/>
        </w:rPr>
        <w:t>VIL-DER d.o.o., Zagreb, Hrvatskog Sokola 81, OIB: 43098169406, MBS: 080027791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087454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F1798">
        <w:rPr>
          <w:rFonts w:hAnsi="Times New Roman" w:ascii="Times New Roman"/>
          <w:szCs w:val="24"/>
        </w:rPr>
        <w:t>VIL-DER d.o.o., Zagreb, Hrvatskog Sokola 81, OIB: 43098169406, MBS: 080027791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087454">
        <w:rPr>
          <w:rFonts w:hAnsi="Times New Roman" w:ascii="Times New Roman"/>
          <w:szCs w:val="24"/>
          <w:shd w:themeFill="background1" w:fill="FFFFFF" w:color="auto" w:val="clear"/>
        </w:rPr>
        <w:t xml:space="preserve">04. svibnja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087454">
        <w:rPr>
          <w:rFonts w:hAnsi="Times New Roman" w:ascii="Times New Roman"/>
          <w:szCs w:val="24"/>
          <w:shd w:themeFill="background1" w:fill="FFFFFF" w:color="auto" w:val="clear"/>
        </w:rPr>
        <w:t>13.15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087454">
        <w:rPr>
          <w:rFonts w:hAnsi="Times New Roman" w:ascii="Times New Roman"/>
          <w:szCs w:val="24"/>
        </w:rPr>
        <w:t>PETRA GJURAŠIĆ iz Zagreba, Petrinjska 28, OIB:42344632101.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F1798">
        <w:rPr>
          <w:rFonts w:hAnsi="Times New Roman" w:ascii="Times New Roman"/>
          <w:szCs w:val="24"/>
        </w:rPr>
        <w:t>VIL-DER d.o.o., Zagreb, Hrvatskog Sokola 81, OIB: 43098169406, MBS: 080027791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6373EC">
        <w:rPr>
          <w:rFonts w:hAnsi="Times New Roman" w:ascii="Times New Roman"/>
          <w:szCs w:val="24"/>
          <w:lang w:val="hr-HR"/>
        </w:rPr>
        <w:t>30</w:t>
      </w:r>
      <w:r w:rsidR="007A0244">
        <w:rPr>
          <w:rFonts w:hAnsi="Times New Roman" w:ascii="Times New Roman"/>
          <w:szCs w:val="24"/>
          <w:lang w:val="hr-HR"/>
        </w:rPr>
        <w:t>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3F1798">
        <w:rPr>
          <w:rFonts w:hAnsi="Times New Roman" w:ascii="Times New Roman"/>
          <w:szCs w:val="24"/>
        </w:rPr>
        <w:t>VIL-DER d.o.o., Zagreb, Hrvatskog Sokola 81, OIB: 43098169406, MBS: 080027791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0C3439">
        <w:rPr>
          <w:rFonts w:hAnsi="Times New Roman" w:ascii="Times New Roman"/>
          <w:szCs w:val="24"/>
          <w:lang w:val="hr-HR"/>
        </w:rPr>
        <w:t>4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3F1798">
        <w:rPr>
          <w:rFonts w:hAnsi="Times New Roman" w:ascii="Times New Roman"/>
          <w:szCs w:val="24"/>
          <w:lang w:val="hr-HR"/>
        </w:rPr>
        <w:t>710.654,71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3F1798">
        <w:rPr>
          <w:rFonts w:hAnsi="Times New Roman" w:ascii="Times New Roman"/>
          <w:szCs w:val="24"/>
          <w:lang w:val="hr-HR"/>
        </w:rPr>
        <w:t>1225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87454">
        <w:rPr>
          <w:rFonts w:hAnsi="Times New Roman" w:ascii="Times New Roman"/>
          <w:szCs w:val="24"/>
          <w:lang w:val="hr-HR"/>
        </w:rPr>
        <w:t>04.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087454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87454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87454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87454" w:rsidP="001A6C75" w:rsidR="00087454" w:rsidRPr="00087454">
      <w:pPr>
        <w:jc w:val="right"/>
        <w:rPr>
          <w:rFonts w:hAnsi="Times New Roman" w:ascii="Times New Roman"/>
          <w:szCs w:val="24"/>
        </w:rPr>
      </w:pPr>
      <w:r w:rsidRPr="00087454">
        <w:rPr>
          <w:rFonts w:hAnsi="Times New Roman" w:ascii="Times New Roman"/>
          <w:szCs w:val="24"/>
        </w:rPr>
        <w:t>Za točnost otpravka</w:t>
      </w:r>
    </w:p>
    <w:p w:rsidRDefault="00087454" w:rsidP="001A6C75" w:rsidR="00087454" w:rsidRPr="00087454">
      <w:pPr>
        <w:jc w:val="right"/>
        <w:rPr>
          <w:rFonts w:hAnsi="Times New Roman" w:ascii="Times New Roman"/>
          <w:szCs w:val="24"/>
        </w:rPr>
      </w:pPr>
      <w:r w:rsidRPr="00087454">
        <w:rPr>
          <w:rFonts w:hAnsi="Times New Roman" w:ascii="Times New Roman"/>
          <w:szCs w:val="24"/>
        </w:rPr>
        <w:t>ovlašteni službenik:</w:t>
      </w:r>
    </w:p>
    <w:p w:rsidRDefault="00087454" w:rsidP="001A6C75" w:rsidR="00087454" w:rsidRPr="00087454">
      <w:pPr>
        <w:jc w:val="right"/>
        <w:rPr>
          <w:rFonts w:hAnsi="Times New Roman" w:ascii="Times New Roman"/>
          <w:szCs w:val="24"/>
        </w:rPr>
      </w:pPr>
      <w:r w:rsidRPr="00087454">
        <w:rPr>
          <w:rFonts w:hAnsi="Times New Roman" w:ascii="Times New Roman"/>
          <w:szCs w:val="24"/>
        </w:rPr>
        <w:t>Željka Rončević</w:t>
      </w:r>
    </w:p>
    <w:p w:rsidRDefault="00087454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87454" w:rsidRPr="0008745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3F1798">
          <w:rPr>
            <w:rFonts w:hAnsi="Times New Roman" w:ascii="Times New Roman"/>
          </w:rPr>
          <w:t>3734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7454"/>
    <w:rsid w:val="00093671"/>
    <w:rsid w:val="000C3439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2D4C"/>
    <w:rsid w:val="004D61B5"/>
    <w:rsid w:val="005151FF"/>
    <w:rsid w:val="00527020"/>
    <w:rsid w:val="005315D9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C5E77"/>
    <w:rsid w:val="008166E2"/>
    <w:rsid w:val="00823D90"/>
    <w:rsid w:val="00835112"/>
    <w:rsid w:val="00842B89"/>
    <w:rsid w:val="00847F07"/>
    <w:rsid w:val="00852BC6"/>
    <w:rsid w:val="00870D53"/>
    <w:rsid w:val="00890399"/>
    <w:rsid w:val="008B26A2"/>
    <w:rsid w:val="008B304F"/>
    <w:rsid w:val="008D12F2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81191"/>
    <w:rsid w:val="00A867FA"/>
    <w:rsid w:val="00A96D1E"/>
    <w:rsid w:val="00A97E67"/>
    <w:rsid w:val="00AA12B1"/>
    <w:rsid w:val="00AB2AD5"/>
    <w:rsid w:val="00AB747C"/>
    <w:rsid w:val="00AF049A"/>
    <w:rsid w:val="00AF0B59"/>
    <w:rsid w:val="00B02FD4"/>
    <w:rsid w:val="00B16DE7"/>
    <w:rsid w:val="00B67A9F"/>
    <w:rsid w:val="00B71151"/>
    <w:rsid w:val="00B7200B"/>
    <w:rsid w:val="00B94D90"/>
    <w:rsid w:val="00B97E68"/>
    <w:rsid w:val="00BB1866"/>
    <w:rsid w:val="00BB5B4D"/>
    <w:rsid w:val="00BD271E"/>
    <w:rsid w:val="00BD7C04"/>
    <w:rsid w:val="00BE272B"/>
    <w:rsid w:val="00C06E13"/>
    <w:rsid w:val="00C24A8F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000C"/>
    <w:rsid w:val="00DB7A3C"/>
    <w:rsid w:val="00DD2BD3"/>
    <w:rsid w:val="00DD686D"/>
    <w:rsid w:val="00E10505"/>
    <w:rsid w:val="00E13969"/>
    <w:rsid w:val="00E13E3E"/>
    <w:rsid w:val="00E3128A"/>
    <w:rsid w:val="00E34389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7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4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4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4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4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87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4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4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4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4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3734</izvorni_sadrzaj>
    <derivirana_varijabla naziv="DomainObject.Predmet.Broj_1">3734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St-3734/2015</izvorni_sadrzaj>
    <derivirana_varijabla naziv="DomainObject.Predmet.OznakaBroj_1">St-3734/2015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VIL-DER d.o.o. zastupanog po punomoćniku Dobrivoj Posavec</izvorni_sadrzaj>
    <derivirana_varijabla naziv="DomainObject.Predmet.ProtustrankaFormated_1">  VIL-DER d.o.o. zastupanog po punomoćniku Dobrivoj Posavec</derivirana_varijabla>
  </DomainObject.Predmet.ProtustrankaFormated>
  <DomainObject.Predmet.ProtustrankaFormatedOIB>
    <izvorni_sadrzaj>  VIL-DER d.o.o., OIB 43098169406 zastupanog po punomoćniku Dobrivoj Posavec</izvorni_sadrzaj>
    <derivirana_varijabla naziv="DomainObject.Predmet.ProtustrankaFormatedOIB_1">  VIL-DER d.o.o., OIB 43098169406 zastupanog po punomoćniku Dobrivoj Posavec</derivirana_varijabla>
  </DomainObject.Predmet.ProtustrankaFormatedOIB>
  <DomainObject.Predmet.ProtustrankaFormatedWithAdress>
    <izvorni_sadrzaj> VIL-DER d.o.o., Hrvatskog Sokola 81, 10000 Zagreb zastupanog po punomoćniku Dobrivoj Posavec</izvorni_sadrzaj>
    <derivirana_varijabla naziv="DomainObject.Predmet.ProtustrankaFormatedWithAdress_1"> VIL-DER d.o.o., Hrvatskog Sokola 81, 10000 Zagreb zastupanog po punomoćniku Dobrivoj Posavec</derivirana_varijabla>
  </DomainObject.Predmet.ProtustrankaFormatedWithAdress>
  <DomainObject.Predmet.ProtustrankaFormatedWithAdressOIB>
    <izvorni_sadrzaj> VIL-DER d.o.o., OIB 43098169406, Hrvatskog Sokola 81, 10000 Zagreb zastupanog po punomoćniku Dobrivoj Posavec</izvorni_sadrzaj>
    <derivirana_varijabla naziv="DomainObject.Predmet.ProtustrankaFormatedWithAdressOIB_1"> VIL-DER d.o.o., OIB 43098169406, Hrvatskog Sokola 81, 10000 Zagreb zastupanog po punomoćniku Dobrivoj Posavec</derivirana_varijabla>
  </DomainObject.Predmet.ProtustrankaFormatedWithAdressOIB>
  <DomainObject.Predmet.ProtustrankaWithAdress>
    <izvorni_sadrzaj>VIL-DER d.o.o. Hrvatskog Sokola 81, 10000 Zagreb</izvorni_sadrzaj>
    <derivirana_varijabla naziv="DomainObject.Predmet.ProtustrankaWithAdress_1">VIL-DER d.o.o. Hrvatskog Sokola 81, 10000 Zagreb</derivirana_varijabla>
  </DomainObject.Predmet.ProtustrankaWithAdress>
  <DomainObject.Predmet.ProtustrankaWithAdressOIB>
    <izvorni_sadrzaj>VIL-DER d.o.o., OIB 43098169406, Hrvatskog Sokola 81, 10000 Zagreb</izvorni_sadrzaj>
    <derivirana_varijabla naziv="DomainObject.Predmet.ProtustrankaWithAdressOIB_1">VIL-DER d.o.o., OIB 43098169406, Hrvatskog Sokola 81, 10000 Zagreb</derivirana_varijabla>
  </DomainObject.Predmet.ProtustrankaWithAdressOIB>
  <DomainObject.Predmet.ProtustrankaNazivFormated>
    <izvorni_sadrzaj>VIL-DER d.o.o.</izvorni_sadrzaj>
    <derivirana_varijabla naziv="DomainObject.Predmet.ProtustrankaNazivFormated_1">VIL-DER d.o.o.</derivirana_varijabla>
  </DomainObject.Predmet.ProtustrankaNazivFormated>
  <DomainObject.Predmet.ProtustrankaNazivFormatedOIB>
    <izvorni_sadrzaj>VIL-DER d.o.o., OIB 43098169406</izvorni_sadrzaj>
    <derivirana_varijabla naziv="DomainObject.Predmet.ProtustrankaNazivFormatedOIB_1">VIL-DER d.o.o., OIB 43098169406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VIL-DER d.o.o. zastupanog po punomoćniku Dobrivoj Posavec</item>
    </izvorni_sadrzaj>
    <derivirana_varijabla naziv="DomainObject.Predmet.ProtuStrankaListFormated_1">
      <item>VIL-DER d.o.o. zastupanog po punomoćniku Dobrivoj Posavec</item>
    </derivirana_varijabla>
  </DomainObject.Predmet.ProtuStrankaListFormated>
  <DomainObject.Predmet.ProtuStrankaListFormatedOIB>
    <izvorni_sadrzaj>
      <item>VIL-DER d.o.o., OIB 43098169406 zastupanog po punomoćniku Dobrivoj Posavec</item>
    </izvorni_sadrzaj>
    <derivirana_varijabla naziv="DomainObject.Predmet.ProtuStrankaListFormatedOIB_1">
      <item>VIL-DER d.o.o., OIB 43098169406 zastupanog po punomoćniku Dobrivoj Posavec</item>
    </derivirana_varijabla>
  </DomainObject.Predmet.ProtuStrankaListFormatedOIB>
  <DomainObject.Predmet.ProtuStrankaListFormatedWithAdress>
    <izvorni_sadrzaj>
      <item>VIL-DER d.o.o., Hrvatskog Sokola 81, 10000 Zagreb zastupanog po punomoćniku Dobrivoj Posavec</item>
    </izvorni_sadrzaj>
    <derivirana_varijabla naziv="DomainObject.Predmet.ProtuStrankaListFormatedWithAdress_1">
      <item>VIL-DER d.o.o., Hrvatskog Sokola 81, 10000 Zagreb zastupanog po punomoćniku Dobrivoj Posavec</item>
    </derivirana_varijabla>
  </DomainObject.Predmet.ProtuStrankaListFormatedWithAdress>
  <DomainObject.Predmet.ProtuStrankaListFormatedWithAdressOIB>
    <izvorni_sadrzaj>
      <item>VIL-DER d.o.o., OIB 43098169406, Hrvatskog Sokola 81, 10000 Zagreb zastupanog po punomoćniku Dobrivoj Posavec</item>
    </izvorni_sadrzaj>
    <derivirana_varijabla naziv="DomainObject.Predmet.ProtuStrankaListFormatedWithAdressOIB_1">
      <item>VIL-DER d.o.o., OIB 43098169406, Hrvatskog Sokola 81, 10000 Zagreb zastupanog po punomoćniku Dobrivoj Posavec</item>
    </derivirana_varijabla>
  </DomainObject.Predmet.ProtuStrankaListFormatedWithAdressOIB>
  <DomainObject.Predmet.ProtuStrankaListNazivFormated>
    <izvorni_sadrzaj>
      <item>VIL-DER d.o.o.</item>
    </izvorni_sadrzaj>
    <derivirana_varijabla naziv="DomainObject.Predmet.ProtuStrankaListNazivFormated_1">
      <item>VIL-DER d.o.o.</item>
    </derivirana_varijabla>
  </DomainObject.Predmet.ProtuStrankaListNazivFormated>
  <DomainObject.Predmet.ProtuStrankaListNazivFormatedOIB>
    <izvorni_sadrzaj>
      <item>VIL-DER d.o.o., OIB 43098169406</item>
    </izvorni_sadrzaj>
    <derivirana_varijabla naziv="DomainObject.Predmet.ProtuStrankaListNazivFormatedOIB_1">
      <item>VIL-DER d.o.o., OIB 43098169406</item>
    </derivirana_varijabla>
  </DomainObject.Predmet.ProtuStrankaListNazivFormatedOIB>
  <DomainObject.Predmet.OstaliListFormated>
    <izvorni_sadrzaj>
      <item>Dobrivoj Posavec punomoćnik sudionika u postupku VIL-DER d.o.o.</item>
    </izvorni_sadrzaj>
    <derivirana_varijabla naziv="DomainObject.Predmet.OstaliListFormated_1">
      <item>Dobrivoj Posavec punomoćnik sudionika u postupku VIL-DER d.o.o.</item>
    </derivirana_varijabla>
  </DomainObject.Predmet.OstaliListFormated>
  <DomainObject.Predmet.OstaliListFormatedOIB>
    <izvorni_sadrzaj>
      <item>Dobrivoj Posavec, OIB 46510193405 punomoćnik sudionika u postupku VIL-DER d.o.o.</item>
    </izvorni_sadrzaj>
    <derivirana_varijabla naziv="DomainObject.Predmet.OstaliListFormatedOIB_1">
      <item>Dobrivoj Posavec, OIB 46510193405 punomoćnik sudionika u postupku VIL-DER d.o.o.</item>
    </derivirana_varijabla>
  </DomainObject.Predmet.OstaliListFormatedOIB>
  <DomainObject.Predmet.OstaliListFormatedWithAdress>
    <izvorni_sadrzaj>
      <item>Dobrivoj Posavec, Hrvatskog Sokola  81, 10000 Zagreb punomoćnik sudionika u postupku VIL-DER d.o.o.</item>
    </izvorni_sadrzaj>
    <derivirana_varijabla naziv="DomainObject.Predmet.OstaliListFormatedWithAdress_1">
      <item>Dobrivoj Posavec, Hrvatskog Sokola  81, 10000 Zagreb punomoćnik sudionika u postupku VIL-DER d.o.o.</item>
    </derivirana_varijabla>
  </DomainObject.Predmet.OstaliListFormatedWithAdress>
  <DomainObject.Predmet.OstaliListFormatedWithAdressOIB>
    <izvorni_sadrzaj>
      <item>Dobrivoj Posavec, OIB 46510193405, Hrvatskog Sokola  81, 10000 Zagreb punomoćnik sudionika u postupku VIL-DER d.o.o.</item>
    </izvorni_sadrzaj>
    <derivirana_varijabla naziv="DomainObject.Predmet.OstaliListFormatedWithAdressOIB_1">
      <item>Dobrivoj Posavec, OIB 46510193405, Hrvatskog Sokola  81, 10000 Zagreb punomoćnik sudionika u postupku VIL-DER d.o.o.</item>
    </derivirana_varijabla>
  </DomainObject.Predmet.OstaliListFormatedWithAdressOIB>
  <DomainObject.Predmet.OstaliListNazivFormated>
    <izvorni_sadrzaj>
      <item>Dobrivoj Posavec</item>
    </izvorni_sadrzaj>
    <derivirana_varijabla naziv="DomainObject.Predmet.OstaliListNazivFormated_1">
      <item>Dobrivoj Posavec</item>
    </derivirana_varijabla>
  </DomainObject.Predmet.OstaliListNazivFormated>
  <DomainObject.Predmet.OstaliListNazivFormatedOIB>
    <izvorni_sadrzaj>
      <item>Dobrivoj Posavec, OIB 46510193405</item>
    </izvorni_sadrzaj>
    <derivirana_varijabla naziv="DomainObject.Predmet.OstaliListNazivFormatedOIB_1">
      <item>Dobrivoj Posavec, OIB 46510193405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VIL-DER d.o.o.</izvorni_sadrzaj>
    <derivirana_varijabla naziv="DomainObject.Predmet.ProtustrankaIDrugi_1">VIL-DER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VIL-DER d.o.o., OIB 43098169406, Hrvatskog Sokola 81, 10000 Zagreb</izvorni_sadrzaj>
    <derivirana_varijabla naziv="DomainObject.Predmet.ProtustrankaIDrugiAdressOIB_1">VIL-DER d.o.o., OIB 43098169406,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VIL-DER d.o.o.</item>
      <item>FINA Regionalni centar Zagreb</item>
      <item>Dobrivoj Posavec</item>
    </izvorni_sadrzaj>
    <derivirana_varijabla naziv="DomainObject.Predmet.SudioniciListNaziv_1">
      <item>VIL-DER d.o.o.</item>
      <item>FINA Regionalni centar Zagreb</item>
      <item>Dobrivoj Posavec</item>
    </derivirana_varijabla>
  </DomainObject.Predmet.SudioniciListNaziv>
  <DomainObject.Predmet.SudioniciListAdressOIB>
    <izvorni_sadrzaj>
      <item>VIL-DER d.o.o., OIB 43098169406, Hrvatskog Sokola 81,10000 Zagreb</item>
      <item>FINA Regionalni centar Zagreb, OIB 85821130368, Trg svibanjskih žrtava 1995 br. 1,10000 Zagreb</item>
      <item>Dobrivoj Posavec, OIB 46510193405, Hrvatskog Sokola  81,10000 Zagreb</item>
    </izvorni_sadrzaj>
    <derivirana_varijabla naziv="DomainObject.Predmet.SudioniciListAdressOIB_1">
      <item>VIL-DER d.o.o., OIB 43098169406, Hrvatskog Sokola 81,10000 Zagreb</item>
      <item>FINA Regionalni centar Zagreb, OIB 85821130368, Trg svibanjskih žrtava 1995 br. 1,10000 Zagreb</item>
      <item>Dobrivoj Posavec, OIB 46510193405, Hrvatskog Sokola 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43098169406</item>
      <item>, OIB 85821130368</item>
      <item>, OIB 46510193405</item>
    </izvorni_sadrzaj>
    <derivirana_varijabla naziv="DomainObject.Predmet.SudioniciListNazivOIB_1">
      <item>, OIB 43098169406</item>
      <item>, OIB 85821130368</item>
      <item>, OIB 46510193405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2553</properties:Characters>
  <properties:Lines>68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2016-03-25T08:52:00Z</dcterms:created>
  <dc:creator>Vinka Mihalinčić</dc:creator>
  <cp:lastModifiedBy>Željka Rončević</cp:lastModifiedBy>
  <cp:lastPrinted>2016-05-04T11:11:00Z</cp:lastPrinted>
  <dcterms:modified xmlns:xsi="http://www.w3.org/2001/XMLSchema-instance" xsi:type="dcterms:W3CDTF">2016-05-04T11:11:00Z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