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563" w14:paraId="e64c56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A7ED3">
        <w:rPr>
          <w:rFonts w:cs="Times New Roman" w:hAnsi="Times New Roman" w:ascii="Times New Roman"/>
          <w:b w:val="false"/>
          <w:sz w:val="24"/>
          <w:szCs w:val="24"/>
        </w:rPr>
        <w:t>3089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2A7ED3">
        <w:t>URBAN UPRAVLJANJE NEKRETNINAMA d.o.o. Zagreb, Gorjanska 29, OIB: 36122879946</w:t>
      </w:r>
      <w:r w:rsidR="00744C91">
        <w:t>,</w:t>
      </w:r>
      <w:r w:rsidR="0051427F">
        <w:t xml:space="preserve"> 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A7ED3">
        <w:t>URBAN UPRAVLJANJE NEKRETNINAMA d.o.o. Zagreb, Gorjanska 29, OIB: 36122879946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2A7ED3">
        <w:t>URBAN UPRAVLJANJE NEKRETNINAMA d.o.o. Zagreb, Gorjanska 29, OIB: 36122879946</w:t>
      </w:r>
      <w:r>
        <w:t xml:space="preserve">,  za </w:t>
      </w:r>
      <w:r w:rsidR="006F46CE">
        <w:t xml:space="preserve">dan </w:t>
      </w:r>
      <w:r w:rsidR="002A7ED3">
        <w:t>2. lipnja</w:t>
      </w:r>
      <w:r w:rsidR="006F46CE">
        <w:t xml:space="preserve"> 2016.</w:t>
      </w:r>
      <w:r>
        <w:t xml:space="preserve"> u </w:t>
      </w:r>
      <w:r w:rsidR="002A7ED3">
        <w:t>12,00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D14E0D" w:rsidP="00D14E0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2A7ED3">
        <w:t>4295</w:t>
      </w:r>
      <w:r>
        <w:t xml:space="preserve">/15 od </w:t>
      </w:r>
      <w:r w:rsidR="0051427F">
        <w:t>1</w:t>
      </w:r>
      <w:r w:rsidR="002A7ED3">
        <w:t>8</w:t>
      </w:r>
      <w:r w:rsidR="0051427F">
        <w:t>. veljače</w:t>
      </w:r>
      <w:r>
        <w:t xml:space="preserve"> 2016. obustavljen je skraćeni stečajni postupak  nad </w:t>
      </w:r>
      <w:r w:rsidR="002A7ED3">
        <w:t xml:space="preserve">dužnikom URBAN UPRAVLJANJE NEKRETNINAMA </w:t>
      </w:r>
      <w:r w:rsidR="002A7ED3">
        <w:lastRenderedPageBreak/>
        <w:t>d.o.o. Zagreb, Gorjanska 29, OIB: 36122879946</w:t>
      </w:r>
      <w:r>
        <w:t xml:space="preserve">, </w:t>
      </w:r>
      <w:r w:rsidR="00B14B7D">
        <w:t xml:space="preserve">budući je dužnik dostavio prokazni popis imovine iz kojeg proizlazi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880" w:rsidR="00DC1880">
      <w:r>
        <w:separator/>
      </w:r>
    </w:p>
  </w:endnote>
  <w:endnote w:id="0" w:type="continuationSeparator">
    <w:p w:rsidRDefault="00DC1880" w:rsidR="00DC1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880" w:rsidR="00DC1880">
      <w:r>
        <w:separator/>
      </w:r>
    </w:p>
  </w:footnote>
  <w:footnote w:id="0" w:type="continuationSeparator">
    <w:p w:rsidRDefault="00DC1880" w:rsidR="00DC1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A7ED3">
      <w:rPr>
        <w:rFonts w:hAnsi="Verdana" w:ascii="Verdana"/>
        <w:b w:val="false"/>
        <w:sz w:val="24"/>
        <w:szCs w:val="24"/>
      </w:rPr>
      <w:t>3089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0A12740"/>
    <w:multiLevelType w:val="hybridMultilevel"/>
    <w:tmpl w:val="349493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A7ED3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4E0D"/>
    <w:rsid w:val="00D1754D"/>
    <w:rsid w:val="00D971AC"/>
    <w:rsid w:val="00DC1880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E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E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St-3089/2016</izvorni_sadrzaj>
    <derivirana_varijabla naziv="DomainObject.Predmet.OznakaBroj_1">St-3089/2016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UPRAVLJANJE NEKRETNINAMA d.o.o.</izvorni_sadrzaj>
    <derivirana_varijabla naziv="DomainObject.Predmet.ProtustrankaFormated_1">  URBAN UPRAVLJANJE NEKRETNINAMA d.o.o.</derivirana_varijabla>
  </DomainObject.Predmet.ProtustrankaFormated>
  <DomainObject.Predmet.ProtustrankaFormatedOIB>
    <izvorni_sadrzaj>  URBAN UPRAVLJANJE NEKRETNINAMA d.o.o., OIB 36122879946</izvorni_sadrzaj>
    <derivirana_varijabla naziv="DomainObject.Predmet.ProtustrankaFormatedOIB_1">  URBAN UPRAVLJANJE NEKRETNINAMA d.o.o., OIB 36122879946</derivirana_varijabla>
  </DomainObject.Predmet.ProtustrankaFormatedOIB>
  <DomainObject.Predmet.ProtustrankaFormatedWithAdress>
    <izvorni_sadrzaj> URBAN UPRAVLJANJE NEKRETNINAMA d.o.o., Gorjanska 29, 10000 Zagreb</izvorni_sadrzaj>
    <derivirana_varijabla naziv="DomainObject.Predmet.ProtustrankaFormatedWithAdress_1"> URBAN UPRAVLJANJE NEKRETNINAMA d.o.o., Gorjanska 29, 10000 Zagreb</derivirana_varijabla>
  </DomainObject.Predmet.ProtustrankaFormatedWithAdress>
  <DomainObject.Predmet.ProtustrankaFormatedWithAdressOIB>
    <izvorni_sadrzaj> URBAN UPRAVLJANJE NEKRETNINAMA d.o.o., OIB 36122879946, Gorjanska 29, 10000 Zagreb</izvorni_sadrzaj>
    <derivirana_varijabla naziv="DomainObject.Predmet.ProtustrankaFormatedWithAdressOIB_1"> URBAN UPRAVLJANJE NEKRETNINAMA d.o.o., OIB 36122879946, Gorjanska 29, 10000 Zagreb</derivirana_varijabla>
  </DomainObject.Predmet.ProtustrankaFormatedWithAdressOIB>
  <DomainObject.Predmet.ProtustrankaWithAdress>
    <izvorni_sadrzaj>URBAN UPRAVLJANJE NEKRETNINAMA d.o.o. Gorjanska 29, 10000 Zagreb</izvorni_sadrzaj>
    <derivirana_varijabla naziv="DomainObject.Predmet.ProtustrankaWithAdress_1">URBAN UPRAVLJANJE NEKRETNINAMA d.o.o. Gorjanska 29, 10000 Zagreb</derivirana_varijabla>
  </DomainObject.Predmet.ProtustrankaWithAdress>
  <DomainObject.Predmet.ProtustrankaWithAdressOIB>
    <izvorni_sadrzaj>URBAN UPRAVLJANJE NEKRETNINAMA d.o.o., OIB 36122879946, Gorjanska 29, 10000 Zagreb</izvorni_sadrzaj>
    <derivirana_varijabla naziv="DomainObject.Predmet.ProtustrankaWithAdressOIB_1">URBAN UPRAVLJANJE NEKRETNINAMA d.o.o., OIB 36122879946, Gorjanska 29, 10000 Zagreb</derivirana_varijabla>
  </DomainObject.Predmet.ProtustrankaWithAdressOIB>
  <DomainObject.Predmet.ProtustrankaNazivFormated>
    <izvorni_sadrzaj>URBAN UPRAVLJANJE NEKRETNINAMA d.o.o.</izvorni_sadrzaj>
    <derivirana_varijabla naziv="DomainObject.Predmet.ProtustrankaNazivFormated_1">URBAN UPRAVLJANJE NEKRETNINAMA d.o.o.</derivirana_varijabla>
  </DomainObject.Predmet.ProtustrankaNazivFormated>
  <DomainObject.Predmet.ProtustrankaNazivFormatedOIB>
    <izvorni_sadrzaj>URBAN UPRAVLJANJE NEKRETNINAMA d.o.o., OIB 36122879946</izvorni_sadrzaj>
    <derivirana_varijabla naziv="DomainObject.Predmet.ProtustrankaNazivFormatedOIB_1">URBAN UPRAVLJANJE NEKRETNINAMA d.o.o., OIB 36122879946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UPRAVLJANJE NEKRETNINAMA d.o.o.</item>
    </izvorni_sadrzaj>
    <derivirana_varijabla naziv="DomainObject.Predmet.ProtuStrankaListFormated_1">
      <item>URBAN UPRAVLJANJE NEKRETNINAMA d.o.o.</item>
    </derivirana_varijabla>
  </DomainObject.Predmet.ProtuStrankaListFormated>
  <DomainObject.Predmet.ProtuStrankaListFormatedOIB>
    <izvorni_sadrzaj>
      <item>URBAN UPRAVLJANJE NEKRETNINAMA d.o.o., OIB 36122879946</item>
    </izvorni_sadrzaj>
    <derivirana_varijabla naziv="DomainObject.Predmet.ProtuStrankaListFormatedOIB_1">
      <item>URBAN UPRAVLJANJE NEKRETNINAMA d.o.o., OIB 36122879946</item>
    </derivirana_varijabla>
  </DomainObject.Predmet.ProtuStrankaListFormatedOIB>
  <DomainObject.Predmet.ProtuStrankaListFormatedWithAdress>
    <izvorni_sadrzaj>
      <item>URBAN UPRAVLJANJE NEKRETNINAMA d.o.o., Gorjanska 29, 10000 Zagreb</item>
    </izvorni_sadrzaj>
    <derivirana_varijabla naziv="DomainObject.Predmet.ProtuStrankaListFormatedWithAdress_1">
      <item>URBAN UPRAVLJANJE NEKRETNINAMA d.o.o., Gorjanska 29, 10000 Zagreb</item>
    </derivirana_varijabla>
  </DomainObject.Predmet.ProtuStrankaListFormatedWithAdress>
  <DomainObject.Predmet.ProtuStrankaListFormatedWithAdressOIB>
    <izvorni_sadrzaj>
      <item>URBAN UPRAVLJANJE NEKRETNINAMA d.o.o., OIB 36122879946, Gorjanska 29, 10000 Zagreb</item>
    </izvorni_sadrzaj>
    <derivirana_varijabla naziv="DomainObject.Predmet.ProtuStrankaListFormatedWithAdressOIB_1">
      <item>URBAN UPRAVLJANJE NEKRETNINAMA d.o.o., OIB 36122879946, Gorjanska 29, 10000 Zagreb</item>
    </derivirana_varijabla>
  </DomainObject.Predmet.ProtuStrankaListFormatedWithAdressOIB>
  <DomainObject.Predmet.ProtuStrankaListNazivFormated>
    <izvorni_sadrzaj>
      <item>URBAN UPRAVLJANJE NEKRETNINAMA d.o.o.</item>
    </izvorni_sadrzaj>
    <derivirana_varijabla naziv="DomainObject.Predmet.ProtuStrankaListNazivFormated_1">
      <item>URBAN UPRAVLJANJE NEKRETNINAMA d.o.o.</item>
    </derivirana_varijabla>
  </DomainObject.Predmet.ProtuStrankaListNazivFormated>
  <DomainObject.Predmet.ProtuStrankaListNazivFormatedOIB>
    <izvorni_sadrzaj>
      <item>URBAN UPRAVLJANJE NEKRETNINAMA d.o.o., OIB 36122879946</item>
    </izvorni_sadrzaj>
    <derivirana_varijabla naziv="DomainObject.Predmet.ProtuStrankaListNazivFormatedOIB_1">
      <item>URBAN UPRAVLJANJE NEKRETNINAMA d.o.o., OIB 36122879946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10000 Zagreb</item>
    </izvorni_sadrzaj>
    <derivirana_varijabla naziv="DomainObject.Predmet.OstaliListFormatedWithAdress_1">
      <item>Danijel Kurtović, Nova Cesta 178, 10000 Zagreb</item>
    </derivirana_varijabla>
  </DomainObject.Predmet.OstaliListFormatedWithAdress>
  <DomainObject.Predmet.OstaliListFormatedWithAdressOIB>
    <izvorni_sadrzaj>
      <item>Danijel Kurtović, OIB 70541913486, Nova Cesta 178, 10000 Zagreb</item>
    </izvorni_sadrzaj>
    <derivirana_varijabla naziv="DomainObject.Predmet.OstaliListFormatedWithAdressOIB_1">
      <item>Danijel Kurtović, OIB 70541913486, Nova Cesta 178, 10000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UPRAVLJANJE NEKRETNINAMA d.o.o.</izvorni_sadrzaj>
    <derivirana_varijabla naziv="DomainObject.Predmet.ProtustrankaIDrugi_1">URBAN UPRAVLJANJE NEKRETNINAMA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UPRAVLJANJE NEKRETNINAMA d.o.o., OIB 36122879946, Gorjanska 29, 10000 Zagreb</izvorni_sadrzaj>
    <derivirana_varijabla naziv="DomainObject.Predmet.ProtustrankaIDrugiAdressOIB_1">URBAN UPRAVLJANJE NEKRETNINAMA d.o.o., OIB 36122879946,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UPRAVLJANJE NEKRETNINAMA d.o.o.</item>
      <item>FINA Regionalni centar Zagreb</item>
      <item>Danijel Kurtović</item>
    </izvorni_sadrzaj>
    <derivirana_varijabla naziv="DomainObject.Predmet.SudioniciListNaziv_1">
      <item>URBAN UPRAVLJANJE NEKRETNINAMA d.o.o.</item>
      <item>FINA Regionalni centar Zagreb</item>
      <item>Danijel Kurtović</item>
    </derivirana_varijabla>
  </DomainObject.Predmet.SudioniciListNaziv>
  <DomainObject.Predmet.SudioniciListAdressOIB>
    <izvorni_sadrzaj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izvorni_sadrzaj>
    <derivirana_varijabla naziv="DomainObject.Predmet.SudioniciListAdressOIB_1"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36122879946</item>
      <item>, OIB 85821130368</item>
      <item>, OIB 70541913486</item>
    </izvorni_sadrzaj>
    <derivirana_varijabla naziv="DomainObject.Predmet.SudioniciListNazivOIB_1">
      <item>, OIB 36122879946</item>
      <item>, OIB 85821130368</item>
      <item>, OIB 70541913486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365</properties:Words>
  <properties:Characters>1870</properties:Characters>
  <properties:Lines>70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2016-05-03T12:52:00Z</dcterms:created>
  <dc:creator>Korisnik</dc:creator>
  <cp:lastModifiedBy>Draženka Prpić</cp:lastModifiedBy>
  <cp:lastPrinted>2016-05-03T12:55:00Z</cp:lastPrinted>
  <dcterms:modified xmlns:xsi="http://www.w3.org/2001/XMLSchema-instance" xsi:type="dcterms:W3CDTF">2016-05-03T12:55:00Z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