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b66" w14:paraId="4edeb6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AF193C">
        <w:rPr>
          <w:lang w:val="hr-HR"/>
        </w:rPr>
        <w:t>1038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4A51B7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</w:t>
      </w:r>
      <w:r w:rsidR="00AF193C">
        <w:t>iv dužnika TIGRA</w:t>
      </w:r>
      <w:r w:rsidR="006B69BC">
        <w:t xml:space="preserve"> 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AF193C">
        <w:t>68076557593</w:t>
      </w:r>
      <w:r w:rsidR="00D07ECC">
        <w:t xml:space="preserve"> s</w:t>
      </w:r>
      <w:r w:rsidR="007A0FF6">
        <w:t>a s</w:t>
      </w:r>
      <w:r w:rsidR="006B69BC">
        <w:t>j</w:t>
      </w:r>
      <w:r w:rsidR="00AF193C">
        <w:t>edištem u Dr. Vladimira Bakarića 47</w:t>
      </w:r>
      <w:r w:rsidR="00193965">
        <w:t>,</w:t>
      </w:r>
      <w:r w:rsidR="00AF193C">
        <w:t xml:space="preserve"> Totovec, 40000 Čakovec</w:t>
      </w:r>
      <w:r w:rsidR="00247894">
        <w:t>,</w:t>
      </w:r>
      <w:r w:rsidR="00AD67CB">
        <w:t xml:space="preserve"> d</w:t>
      </w:r>
      <w:r w:rsidR="00AF193C">
        <w:t>ana 11</w:t>
      </w:r>
      <w:r w:rsidR="00807243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AF193C" w:rsidRPr="00AF193C">
        <w:t xml:space="preserve"> </w:t>
      </w:r>
      <w:r w:rsidR="00AF193C">
        <w:t>TIGRA d.o.o., OIB: 68076557593 sa sjedištem u Dr. Vladimira Bakarića 47, Totovec, 40000 Čakovec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AF193C">
        <w:t xml:space="preserve">3.844,09 </w:t>
      </w:r>
      <w:r w:rsidR="0080724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AF193C">
        <w:t xml:space="preserve"> Anica Androić</w:t>
      </w:r>
      <w:r w:rsidR="006B69BC">
        <w:t>,</w:t>
      </w:r>
      <w:r w:rsidR="00AF193C">
        <w:t xml:space="preserve"> iz Totovca</w:t>
      </w:r>
      <w:r w:rsidR="00F52081">
        <w:t>,</w:t>
      </w:r>
      <w:r w:rsidR="00AF193C">
        <w:t xml:space="preserve"> Ulica dr. Vladimira Bakarića 47, OIB: 55091397969</w:t>
      </w:r>
      <w:r w:rsidR="00454205">
        <w:t>,</w:t>
      </w:r>
      <w:r w:rsidR="006B69BC">
        <w:t xml:space="preserve"> da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AF193C">
        <w:rPr>
          <w:lang w:val="hr-HR"/>
        </w:rPr>
        <w:t>Dana 9</w:t>
      </w:r>
      <w:r w:rsidR="00807243">
        <w:rPr>
          <w:lang w:val="hr-HR"/>
        </w:rPr>
        <w:t xml:space="preserve">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AF193C" w:rsidRPr="00AF193C">
        <w:t xml:space="preserve"> </w:t>
      </w:r>
      <w:r w:rsidR="00AF193C">
        <w:t>TIGRA d.o.o., OIB: 68076557593 sa sjedištem u Dr. Vladimira Bakarića 47, Totovec, 40000 Čakovec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AF193C">
        <w:t>om iznosu 3.844,09</w:t>
      </w:r>
      <w:r w:rsidR="006B69BC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F193C">
        <w:rPr>
          <w:lang w:val="hr-HR"/>
        </w:rPr>
        <w:t>11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741B0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B00" w:rsidP="007F64E0" w:rsidR="00E85B00">
      <w:r>
        <w:separator/>
      </w:r>
    </w:p>
  </w:endnote>
  <w:endnote w:id="0" w:type="continuationSeparator">
    <w:p w:rsidRDefault="00E85B00" w:rsidP="007F64E0" w:rsidR="00E8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B00" w:rsidP="007F64E0" w:rsidR="00E85B00">
      <w:r>
        <w:separator/>
      </w:r>
    </w:p>
  </w:footnote>
  <w:footnote w:id="0" w:type="continuationSeparator">
    <w:p w:rsidRDefault="00E85B00" w:rsidP="007F64E0" w:rsidR="00E85B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AF193C">
      <w:rPr>
        <w:lang w:val="hr-HR"/>
      </w:rPr>
      <w:t>1038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4A51B7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0DE3" w:rsidRPr="00620DE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55D0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1B7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032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725D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DE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B69BC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1B01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5F7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37EE0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93C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E694E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24F8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85B00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0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20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TIGRA društvo s ograničenom odgovornošću za trgovinu, proizvodnju i usluge</izvorni_sadrzaj>
    <derivirana_varijabla naziv="DomainObject.Predmet.ProtustrankaFormated_1">  TIGRA društvo s ograničenom odgovornošću za trgovinu, proizvodnju i usluge</derivirana_varijabla>
  </DomainObject.Predmet.ProtustrankaFormated>
  <DomainObject.Predmet.ProtustrankaFormatedOIB>
    <izvorni_sadrzaj>  TIGRA društvo s ograničenom odgovornošću za trgovinu, proizvodnju i usluge, OIB 68076557593</izvorni_sadrzaj>
    <derivirana_varijabla naziv="DomainObject.Predmet.ProtustrankaFormatedOIB_1">  TIGRA društvo s ograničenom odgovornošću za trgovinu, proizvodnju i usluge, OIB 68076557593</derivirana_varijabla>
  </DomainObject.Predmet.ProtustrankaFormatedOIB>
  <DomainObject.Predmet.ProtustrankaFormatedWithAdress>
    <izvorni_sadrzaj> TIGRA društvo s ograničenom odgovornošću za trgovinu, proizvodnju i usluge, Dr. Vladimira Bakarića 47, 40000 Totovec</izvorni_sadrzaj>
    <derivirana_varijabla naziv="DomainObject.Predmet.ProtustrankaFormatedWithAdress_1"> TIGRA društvo s ograničenom odgovornošću za trgovinu, proizvodnju i usluge, Dr. Vladimira Bakarića 47, 40000 Totovec</derivirana_varijabla>
  </DomainObject.Predmet.ProtustrankaFormatedWithAdress>
  <DomainObject.Predmet.ProtustrankaFormatedWithAdressOIB>
    <izvorni_sadrzaj> TIGRA društvo s ograničenom odgovornošću za trgovinu, proizvodnju i usluge, OIB 68076557593, Dr. Vladimira Bakarića 47, 40000 Totovec</izvorni_sadrzaj>
    <derivirana_varijabla naziv="DomainObject.Predmet.ProtustrankaFormatedWithAdressOIB_1"> TIGRA društvo s ograničenom odgovornošću za trgovinu, proizvodnju i usluge, OIB 68076557593, Dr. Vladimira Bakarića 47, 40000 Totovec</derivirana_varijabla>
  </DomainObject.Predmet.ProtustrankaFormatedWithAdressOIB>
  <DomainObject.Predmet.ProtustrankaWithAdress>
    <izvorni_sadrzaj>TIGRA društvo s ograničenom odgovornošću za trgovinu, proizvodnju i usluge Dr. Vladimira Bakarića 47, 40000 Totovec</izvorni_sadrzaj>
    <derivirana_varijabla naziv="DomainObject.Predmet.ProtustrankaWithAdress_1">TIGRA društvo s ograničenom odgovornošću za trgovinu, proizvodnju i usluge Dr. Vladimira Bakarića 47, 40000 Totovec</derivirana_varijabla>
  </DomainObject.Predmet.ProtustrankaWithAdress>
  <DomainObject.Predmet.ProtustrankaWithAdressOIB>
    <izvorni_sadrzaj>TIGRA društvo s ograničenom odgovornošću za trgovinu, proizvodnju i usluge, OIB 68076557593, Dr. Vladimira Bakarića 47, 40000 Totovec</izvorni_sadrzaj>
    <derivirana_varijabla naziv="DomainObject.Predmet.ProtustrankaWithAdressOIB_1">TIGRA društvo s ograničenom odgovornošću za trgovinu, proizvodnju i usluge, OIB 68076557593, Dr. Vladimira Bakarića 47, 40000 Totovec</derivirana_varijabla>
  </DomainObject.Predmet.ProtustrankaWithAdressOIB>
  <DomainObject.Predmet.ProtustrankaNazivFormated>
    <izvorni_sadrzaj>TIGRA društvo s ograničenom odgovornošću za trgovinu, proizvodnju i usluge</izvorni_sadrzaj>
    <derivirana_varijabla naziv="DomainObject.Predmet.ProtustrankaNazivFormated_1">TIGRA društvo s ograničenom odgovornošću za trgovinu, proizvodnju i usluge</derivirana_varijabla>
  </DomainObject.Predmet.ProtustrankaNazivFormated>
  <DomainObject.Predmet.ProtustrankaNazivFormatedOIB>
    <izvorni_sadrzaj>TIGRA društvo s ograničenom odgovornošću za trgovinu, proizvodnju i usluge, OIB 68076557593</izvorni_sadrzaj>
    <derivirana_varijabla naziv="DomainObject.Predmet.ProtustrankaNazivFormatedOIB_1">TIGRA društvo s ograničenom odgovornošću za trgovinu, proizvodnju i usluge, OIB 68076557593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3844.09</izvorni_sadrzaj>
    <derivirana_varijabla naziv="DomainObject.Predmet.TrenutnaVrijednost_1">3844.09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TIGRA društvo s ograničenom odgovornošću za trgovinu, proizvodnju i usluge</item>
    </izvorni_sadrzaj>
    <derivirana_varijabla naziv="DomainObject.Predmet.ProtuStrankaListFormated_1">
      <item>TIGRA društvo s ograničenom odgovornošću za trgovinu, proizvodnju i usluge</item>
    </derivirana_varijabla>
  </DomainObject.Predmet.ProtuStrankaListFormated>
  <DomainObject.Predmet.ProtuStrankaListFormatedOIB>
    <izvorni_sadrzaj>
      <item>TIGRA društvo s ograničenom odgovornošću za trgovinu, proizvodnju i usluge, OIB 68076557593</item>
    </izvorni_sadrzaj>
    <derivirana_varijabla naziv="DomainObject.Predmet.ProtuStrankaListFormatedOIB_1">
      <item>TIGRA društvo s ograničenom odgovornošću za trgovinu, proizvodnju i usluge, OIB 68076557593</item>
    </derivirana_varijabla>
  </DomainObject.Predmet.ProtuStrankaListFormatedOIB>
  <DomainObject.Predmet.ProtuStrankaListFormatedWithAdress>
    <izvorni_sadrzaj>
      <item>TIGRA društvo s ograničenom odgovornošću za trgovinu, proizvodnju i usluge, Dr. Vladimira Bakarića 47, 40000 Totovec</item>
    </izvorni_sadrzaj>
    <derivirana_varijabla naziv="DomainObject.Predmet.ProtuStrankaListFormatedWithAdress_1">
      <item>TIGRA društvo s ograničenom odgovornošću za trgovinu, proizvodnju i usluge, Dr. Vladimira Bakarića 47, 40000 Totovec</item>
    </derivirana_varijabla>
  </DomainObject.Predmet.ProtuStrankaListFormatedWithAdress>
  <DomainObject.Predmet.ProtuStrankaListFormatedWithAdressOIB>
    <izvorni_sadrzaj>
      <item>TIGRA društvo s ograničenom odgovornošću za trgovinu, proizvodnju i usluge, OIB 68076557593, Dr. Vladimira Bakarića 47, 40000 Totovec</item>
    </izvorni_sadrzaj>
    <derivirana_varijabla naziv="DomainObject.Predmet.ProtuStrankaListFormatedWithAdressOIB_1">
      <item>TIGRA društvo s ograničenom odgovornošću za trgovinu, proizvodnju i usluge, OIB 68076557593, Dr. Vladimira Bakarića 47, 40000 Totovec</item>
    </derivirana_varijabla>
  </DomainObject.Predmet.ProtuStrankaListFormatedWithAdressOIB>
  <DomainObject.Predmet.ProtuStrankaListNazivFormated>
    <izvorni_sadrzaj>
      <item>TIGRA društvo s ograničenom odgovornošću za trgovinu, proizvodnju i usluge</item>
    </izvorni_sadrzaj>
    <derivirana_varijabla naziv="DomainObject.Predmet.ProtuStrankaListNazivFormated_1">
      <item>TIGRA društvo s ograničenom odgovornošću za trgovinu, proizvodnju i usluge</item>
    </derivirana_varijabla>
  </DomainObject.Predmet.ProtuStrankaListNazivFormated>
  <DomainObject.Predmet.ProtuStrankaListNazivFormatedOIB>
    <izvorni_sadrzaj>
      <item>TIGRA društvo s ograničenom odgovornošću za trgovinu, proizvodnju i usluge, OIB 68076557593</item>
    </izvorni_sadrzaj>
    <derivirana_varijabla naziv="DomainObject.Predmet.ProtuStrankaListNazivFormatedOIB_1">
      <item>TIGRA društvo s ograničenom odgovornošću za trgovinu, proizvodnju i usluge, OIB 68076557593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TIGRA društvo s ograničenom odgovornošću za trgovinu, proizvodnju i usluge</izvorni_sadrzaj>
    <derivirana_varijabla naziv="DomainObject.Predmet.ProtustrankaIDrugi_1">TIGRA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TIGRA društvo s ograničenom odgovornošću za trgovinu, proizvodnju i usluge, OIB 68076557593, Dr. Vladimira Bakarića 47, 40000 Totovec</izvorni_sadrzaj>
    <derivirana_varijabla naziv="DomainObject.Predmet.ProtustrankaIDrugiAdressOIB_1">TIGRA društvo s ograničenom odgovornošću za trgovinu, proizvodnju i usluge, OIB 68076557593, Dr. Vladimira Bakarića 47, 40000 Totovec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TIGRA društvo s ograničenom odgovornošću za trgovinu, proizvodnju i usluge</item>
      <item>Sudski registar, Trgovački sud u Varaždinu</item>
      <item>E-oglasna ploča</item>
    </izvorni_sadrzaj>
    <derivirana_varijabla naziv="DomainObject.Predmet.SudioniciListNaziv_1">
      <item>Financijska agencija</item>
      <item>TIGRA društvo s ograničenom odgovornošću za trgovinu, proizvodnju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TIGRA društvo s ograničenom odgovornošću za trgovinu, proizvodnju i usluge, OIB 68076557593, Dr. Vladimira Bakarića 47,40000 Totovec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TIGRA društvo s ograničenom odgovornošću za trgovinu, proizvodnju i usluge, OIB 68076557593, Dr. Vladimira Bakarića 47,40000 Totovec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68076557593</item>
      <item>, OIB null</item>
      <item>, OIB null</item>
    </izvorni_sadrzaj>
    <derivirana_varijabla naziv="DomainObject.Predmet.SudioniciListNazivOIB_1">
      <item>, OIB 85821130368</item>
      <item>, OIB 68076557593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2534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2015-12-10T12:49:00Z</dcterms:created>
  <dc:creator>user</dc:creator>
  <cp:lastModifiedBy>Maja Marčec</cp:lastModifiedBy>
  <cp:lastPrinted>2015-12-10T09:03:00Z</cp:lastPrinted>
  <dcterms:modified xmlns:xsi="http://www.w3.org/2001/XMLSchema-instance" xsi:type="dcterms:W3CDTF">2015-12-11T07:15:00Z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