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2fb8" w14:paraId="c6f2fb8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75C46">
        <w:rPr>
          <w:sz w:val="24"/>
        </w:rPr>
        <w:t>7794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FA4C1B" w:rsidRPr="00FA4C1B">
        <w:rPr>
          <w:sz w:val="24"/>
          <w:szCs w:val="24"/>
        </w:rPr>
        <w:t>"ROMOBIL" Udruga</w:t>
      </w:r>
      <w:r w:rsidR="00B86C1B">
        <w:rPr>
          <w:sz w:val="24"/>
          <w:szCs w:val="24"/>
        </w:rPr>
        <w:t xml:space="preserve"> zdravog društveno</w:t>
      </w:r>
      <w:r w:rsidR="00FA4C1B" w:rsidRPr="00FA4C1B">
        <w:rPr>
          <w:sz w:val="24"/>
          <w:szCs w:val="24"/>
        </w:rPr>
        <w:t xml:space="preserve"> prihvatljivog ž</w:t>
      </w:r>
      <w:r w:rsidR="00FA4C1B">
        <w:rPr>
          <w:sz w:val="24"/>
          <w:szCs w:val="24"/>
        </w:rPr>
        <w:t>ivljenja, Dugo Selo, Savska 13, OIB: 58740238214</w:t>
      </w:r>
      <w:r w:rsidR="00DD658B">
        <w:rPr>
          <w:sz w:val="24"/>
          <w:szCs w:val="24"/>
        </w:rPr>
        <w:t>, 09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FA4C1B" w:rsidRPr="00FA4C1B">
        <w:rPr>
          <w:sz w:val="24"/>
          <w:szCs w:val="24"/>
        </w:rPr>
        <w:t>"ROMOBIL" Udruga</w:t>
      </w:r>
      <w:r w:rsidR="00B86C1B">
        <w:rPr>
          <w:sz w:val="24"/>
          <w:szCs w:val="24"/>
        </w:rPr>
        <w:t xml:space="preserve"> zdravog društveno</w:t>
      </w:r>
      <w:r w:rsidR="00FA4C1B" w:rsidRPr="00FA4C1B">
        <w:rPr>
          <w:sz w:val="24"/>
          <w:szCs w:val="24"/>
        </w:rPr>
        <w:t xml:space="preserve"> prihvatljivog ž</w:t>
      </w:r>
      <w:r w:rsidR="00FA4C1B">
        <w:rPr>
          <w:sz w:val="24"/>
          <w:szCs w:val="24"/>
        </w:rPr>
        <w:t>ivljenja, Dugo Selo, Savska 13, OIB: 58740238214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FA4C1B" w:rsidRPr="00FA4C1B">
        <w:rPr>
          <w:sz w:val="24"/>
          <w:szCs w:val="24"/>
        </w:rPr>
        <w:t>"ROMOBIL" Udruga</w:t>
      </w:r>
      <w:r w:rsidR="00B86C1B">
        <w:rPr>
          <w:sz w:val="24"/>
          <w:szCs w:val="24"/>
        </w:rPr>
        <w:t xml:space="preserve"> zdravog društveno</w:t>
      </w:r>
      <w:r w:rsidR="00FA4C1B" w:rsidRPr="00FA4C1B">
        <w:rPr>
          <w:sz w:val="24"/>
          <w:szCs w:val="24"/>
        </w:rPr>
        <w:t xml:space="preserve"> prihvatljivog ž</w:t>
      </w:r>
      <w:r w:rsidR="00FA4C1B">
        <w:rPr>
          <w:sz w:val="24"/>
          <w:szCs w:val="24"/>
        </w:rPr>
        <w:t>ivljenja, Dugo Selo, Savska 13, OIB: 58740238214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D658B">
        <w:rPr>
          <w:sz w:val="24"/>
          <w:szCs w:val="24"/>
        </w:rPr>
        <w:t>09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E7382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B42C5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4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7794</izvorni_sadrzaj>
    <derivirana_varijabla naziv="DomainObject.Predmet.Broj_1">7794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St-7794/2015</izvorni_sadrzaj>
    <derivirana_varijabla naziv="DomainObject.Predmet.OznakaBroj_1">St-7794/2015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''ROMOBIL'' Udruga zdravog duštveno prihvaljivog življenja</izvorni_sadrzaj>
    <derivirana_varijabla naziv="DomainObject.Predmet.ProtustrankaFormated_1">  ''ROMOBIL'' Udruga zdravog duštveno prihvaljivog življenja</derivirana_varijabla>
  </DomainObject.Predmet.ProtustrankaFormated>
  <DomainObject.Predmet.ProtustrankaFormatedOIB>
    <izvorni_sadrzaj>  ''ROMOBIL'' Udruga zdravog duštveno prihvaljivog življenja, OIB 58740238214</izvorni_sadrzaj>
    <derivirana_varijabla naziv="DomainObject.Predmet.ProtustrankaFormatedOIB_1">  ''ROMOBIL'' Udruga zdravog duštveno prihvaljivog življenja, OIB 58740238214</derivirana_varijabla>
  </DomainObject.Predmet.ProtustrankaFormatedOIB>
  <DomainObject.Predmet.ProtustrankaFormatedWithAdress>
    <izvorni_sadrzaj> ''ROMOBIL'' Udruga zdravog duštveno prihvaljivog življenja, Savska 13, 10370 Dugo Selo</izvorni_sadrzaj>
    <derivirana_varijabla naziv="DomainObject.Predmet.ProtustrankaFormatedWithAdress_1"> ''ROMOBIL'' Udruga zdravog duštveno prihvaljivog življenja, Savska 13, 10370 Dugo Selo</derivirana_varijabla>
  </DomainObject.Predmet.ProtustrankaFormatedWithAdress>
  <DomainObject.Predmet.ProtustrankaFormatedWithAdressOIB>
    <izvorni_sadrzaj> ''ROMOBIL'' Udruga zdravog duštveno prihvaljivog življenja, OIB 58740238214, Savska 13, 10370 Dugo Selo</izvorni_sadrzaj>
    <derivirana_varijabla naziv="DomainObject.Predmet.ProtustrankaFormatedWithAdressOIB_1"> ''ROMOBIL'' Udruga zdravog duštveno prihvaljivog življenja, OIB 58740238214, Savska 13, 10370 Dugo Selo</derivirana_varijabla>
  </DomainObject.Predmet.ProtustrankaFormatedWithAdressOIB>
  <DomainObject.Predmet.ProtustrankaWithAdress>
    <izvorni_sadrzaj>''ROMOBIL'' Udruga zdravog duštveno prihvaljivog življenja Savska 13, 10370 Dugo Selo</izvorni_sadrzaj>
    <derivirana_varijabla naziv="DomainObject.Predmet.ProtustrankaWithAdress_1">''ROMOBIL'' Udruga zdravog duštveno prihvaljivog življenja Savska 13, 10370 Dugo Selo</derivirana_varijabla>
  </DomainObject.Predmet.ProtustrankaWithAdress>
  <DomainObject.Predmet.ProtustrankaWithAdressOIB>
    <izvorni_sadrzaj>''ROMOBIL'' Udruga zdravog duštveno prihvaljivog življenja, OIB 58740238214, Savska 13, 10370 Dugo Selo</izvorni_sadrzaj>
    <derivirana_varijabla naziv="DomainObject.Predmet.ProtustrankaWithAdressOIB_1">''ROMOBIL'' Udruga zdravog duštveno prihvaljivog življenja, OIB 58740238214, Savska 13, 10370 Dugo Selo</derivirana_varijabla>
  </DomainObject.Predmet.ProtustrankaWithAdressOIB>
  <DomainObject.Predmet.ProtustrankaNazivFormated>
    <izvorni_sadrzaj>''ROMOBIL'' Udruga zdravog duštveno prihvaljivog življenja</izvorni_sadrzaj>
    <derivirana_varijabla naziv="DomainObject.Predmet.ProtustrankaNazivFormated_1">''ROMOBIL'' Udruga zdravog duštveno prihvaljivog življenja</derivirana_varijabla>
  </DomainObject.Predmet.ProtustrankaNazivFormated>
  <DomainObject.Predmet.ProtustrankaNazivFormatedOIB>
    <izvorni_sadrzaj>''ROMOBIL'' Udruga zdravog duštveno prihvaljivog življenja, OIB 58740238214</izvorni_sadrzaj>
    <derivirana_varijabla naziv="DomainObject.Predmet.ProtustrankaNazivFormatedOIB_1">''ROMOBIL'' Udruga zdravog duštveno prihvaljivog življenja, OIB 58740238214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''ROMOBIL'' Udruga zdravog duštveno prihvaljivog življenja</item>
    </izvorni_sadrzaj>
    <derivirana_varijabla naziv="DomainObject.Predmet.ProtuStrankaListFormated_1">
      <item>''ROMOBIL'' Udruga zdravog duštveno prihvaljivog življenja</item>
    </derivirana_varijabla>
  </DomainObject.Predmet.ProtuStrankaListFormated>
  <DomainObject.Predmet.ProtuStrankaListFormatedOIB>
    <izvorni_sadrzaj>
      <item>''ROMOBIL'' Udruga zdravog duštveno prihvaljivog življenja, OIB 58740238214</item>
    </izvorni_sadrzaj>
    <derivirana_varijabla naziv="DomainObject.Predmet.ProtuStrankaListFormatedOIB_1">
      <item>''ROMOBIL'' Udruga zdravog duštveno prihvaljivog življenja, OIB 58740238214</item>
    </derivirana_varijabla>
  </DomainObject.Predmet.ProtuStrankaListFormatedOIB>
  <DomainObject.Predmet.ProtuStrankaListFormatedWithAdress>
    <izvorni_sadrzaj>
      <item>''ROMOBIL'' Udruga zdravog duštveno prihvaljivog življenja, Savska 13, 10370 Dugo Selo</item>
    </izvorni_sadrzaj>
    <derivirana_varijabla naziv="DomainObject.Predmet.ProtuStrankaListFormatedWithAdress_1">
      <item>''ROMOBIL'' Udruga zdravog duštveno prihvaljivog življenja, Savska 13, 10370 Dugo Selo</item>
    </derivirana_varijabla>
  </DomainObject.Predmet.ProtuStrankaListFormatedWithAdress>
  <DomainObject.Predmet.ProtuStrankaListFormatedWithAdressOIB>
    <izvorni_sadrzaj>
      <item>''ROMOBIL'' Udruga zdravog duštveno prihvaljivog življenja, OIB 58740238214, Savska 13, 10370 Dugo Selo</item>
    </izvorni_sadrzaj>
    <derivirana_varijabla naziv="DomainObject.Predmet.ProtuStrankaListFormatedWithAdressOIB_1">
      <item>''ROMOBIL'' Udruga zdravog duštveno prihvaljivog življenja, OIB 58740238214, Savska 13, 10370 Dugo Selo</item>
    </derivirana_varijabla>
  </DomainObject.Predmet.ProtuStrankaListFormatedWithAdressOIB>
  <DomainObject.Predmet.ProtuStrankaListNazivFormated>
    <izvorni_sadrzaj>
      <item>''ROMOBIL'' Udruga zdravog duštveno prihvaljivog življenja</item>
    </izvorni_sadrzaj>
    <derivirana_varijabla naziv="DomainObject.Predmet.ProtuStrankaListNazivFormated_1">
      <item>''ROMOBIL'' Udruga zdravog duštveno prihvaljivog življenja</item>
    </derivirana_varijabla>
  </DomainObject.Predmet.ProtuStrankaListNazivFormated>
  <DomainObject.Predmet.ProtuStrankaListNazivFormatedOIB>
    <izvorni_sadrzaj>
      <item>''ROMOBIL'' Udruga zdravog duštveno prihvaljivog življenja, OIB 58740238214</item>
    </izvorni_sadrzaj>
    <derivirana_varijabla naziv="DomainObject.Predmet.ProtuStrankaListNazivFormatedOIB_1">
      <item>''ROMOBIL'' Udruga zdravog duštveno prihvaljivog življenja, OIB 58740238214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''ROMOBIL'' Udruga zdravog duštveno prihvaljivog življenja</izvorni_sadrzaj>
    <derivirana_varijabla naziv="DomainObject.Predmet.ProtustrankaIDrugi_1">''ROMOBIL'' Udruga zdravog duštveno prihvaljivog življenja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''ROMOBIL'' Udruga zdravog duštveno prihvaljivog življenja, OIB 58740238214, Savska 13, 10370 Dugo Selo</izvorni_sadrzaj>
    <derivirana_varijabla naziv="DomainObject.Predmet.ProtustrankaIDrugiAdressOIB_1">''ROMOBIL'' Udruga zdravog duštveno prihvaljivog življenja, OIB 58740238214, Savska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''ROMOBIL'' Udruga zdravog duštveno prihvaljivog življenja</item>
      <item>FINA Regionalni centar Zagreb</item>
    </izvorni_sadrzaj>
    <derivirana_varijabla naziv="DomainObject.Predmet.SudioniciListNaziv_1">
      <item>''ROMOBIL'' Udruga zdravog duštveno prihvaljivog življenja</item>
      <item>FINA Regionalni centar Zagreb</item>
    </derivirana_varijabla>
  </DomainObject.Predmet.SudioniciListNaziv>
  <DomainObject.Predmet.SudioniciListAdressOIB>
    <izvorni_sadrzaj>
      <item>''ROMOBIL'' Udruga zdravog duštveno prihvaljivog življenja, OIB 58740238214, Savska 13,10370 Dugo Selo</item>
      <item>FINA Regionalni centar Zagreb, OIB 85821130368, Trg svibanjskih žrtava 1995. br. 1,10000 Zagreb</item>
    </izvorni_sadrzaj>
    <derivirana_varijabla naziv="DomainObject.Predmet.SudioniciListAdressOIB_1">
      <item>''ROMOBIL'' Udruga zdravog duštveno prihvaljivog življenja, OIB 58740238214, Savska 13,10370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58740238214</item>
      <item>, OIB 85821130368</item>
    </izvorni_sadrzaj>
    <derivirana_varijabla naziv="DomainObject.Predmet.SudioniciListNazivOIB_1">
      <item>, OIB 58740238214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1831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2015-12-09T07:55:00Z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2015-12-09T13:44:00Z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