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132B5C" w:rsidR="002431B7" w:rsidRPr="005D5302">
        <w:trPr>
          <w:trHeight w:val="565"/>
        </w:trPr>
        <w:tc>
          <w:tcPr>
            <w:tcW w:type="dxa" w:w="2531"/>
          </w:tcPr>
          <w:p w:rsidRDefault="002431B7" w:rsidP="00132B5C" w:rsidR="002431B7" w:rsidRPr="005D5302">
            <w:pPr>
              <w:jc w:val="center"/>
            </w:pPr>
            <w:bookmarkStart w:name="_GoBack" w:id="0"/>
            <w:bookmarkEnd w:id="0"/>
            <w:r w:rsidRPr="005D5302">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2431B7" w:rsidP="00132B5C" w:rsidR="002431B7" w:rsidRPr="005D5302">
            <w:pPr>
              <w:jc w:val="center"/>
            </w:pPr>
            <w:r w:rsidRPr="005D5302">
              <w:t>Republika Hrvatska</w:t>
            </w:r>
          </w:p>
          <w:p w:rsidRDefault="002431B7" w:rsidP="00132B5C" w:rsidR="002431B7" w:rsidRPr="005D5302">
            <w:pPr>
              <w:jc w:val="center"/>
            </w:pPr>
            <w:r w:rsidRPr="005D5302">
              <w:t>Trgovački sud u Splitu</w:t>
            </w:r>
          </w:p>
          <w:p w:rsidRDefault="002431B7" w:rsidP="00132B5C" w:rsidR="002431B7" w:rsidRPr="005D5302">
            <w:pPr>
              <w:jc w:val="center"/>
            </w:pPr>
            <w:r w:rsidRPr="005D5302">
              <w:t xml:space="preserve">Split, </w:t>
            </w:r>
            <w:proofErr w:type="spellStart"/>
            <w:r w:rsidRPr="005D5302">
              <w:t>Sukoišanska</w:t>
            </w:r>
            <w:proofErr w:type="spellEnd"/>
            <w:r w:rsidRPr="005D5302">
              <w:t xml:space="preserve"> 6</w:t>
            </w:r>
          </w:p>
        </w:tc>
      </w:tr>
    </w:tbl>
    <w:p w14:textId="c7c2b77" w14:paraId="c7c2b77" w:rsidRDefault="002431B7" w:rsidP="002431B7" w:rsidR="002431B7" w:rsidRPr="005D5302">
      <w:pPr>
        <w:jc w:val="right"/>
        <w15:collapsed w:val="false"/>
      </w:pPr>
      <w:r w:rsidRPr="005D5302">
        <w:t>Poslovni broj: 4. St-</w:t>
      </w:r>
      <w:r w:rsidR="00661EF5">
        <w:t>1252</w:t>
      </w:r>
      <w:r w:rsidRPr="005D5302">
        <w:t>/2016-</w:t>
      </w:r>
      <w:r w:rsidR="00343A58">
        <w:t>72</w:t>
      </w:r>
    </w:p>
    <w:p w:rsidRDefault="002431B7" w:rsidP="00604195" w:rsidR="002431B7" w:rsidRPr="005D5302">
      <w:pPr>
        <w:rPr>
          <w:b/>
        </w:rPr>
      </w:pPr>
    </w:p>
    <w:p w:rsidRDefault="002431B7" w:rsidP="002431B7" w:rsidR="002431B7" w:rsidRPr="00D45972">
      <w:pPr>
        <w:jc w:val="center"/>
        <w:rPr>
          <w:spacing w:val="100"/>
        </w:rPr>
      </w:pPr>
      <w:r w:rsidRPr="00D45972">
        <w:rPr>
          <w:spacing w:val="100"/>
        </w:rPr>
        <w:t>REPUBLIK</w:t>
      </w:r>
      <w:r>
        <w:rPr>
          <w:spacing w:val="100"/>
        </w:rPr>
        <w:t>A</w:t>
      </w:r>
      <w:r w:rsidRPr="00D45972">
        <w:rPr>
          <w:spacing w:val="100"/>
        </w:rPr>
        <w:t xml:space="preserve"> HRVATSK</w:t>
      </w:r>
      <w:r>
        <w:rPr>
          <w:spacing w:val="100"/>
        </w:rPr>
        <w:t>A</w:t>
      </w:r>
      <w:r w:rsidRPr="00D45972">
        <w:rPr>
          <w:spacing w:val="100"/>
        </w:rPr>
        <w:t xml:space="preserve"> </w:t>
      </w:r>
    </w:p>
    <w:p w:rsidRDefault="002431B7" w:rsidP="002431B7" w:rsidR="002431B7">
      <w:pPr>
        <w:jc w:val="center"/>
      </w:pPr>
    </w:p>
    <w:p w:rsidRDefault="002431B7" w:rsidP="002431B7" w:rsidR="002431B7" w:rsidRPr="00152CB8">
      <w:pPr>
        <w:jc w:val="center"/>
      </w:pPr>
      <w:r w:rsidRPr="00152CB8">
        <w:t>R J E Š E N J E</w:t>
      </w:r>
    </w:p>
    <w:p w:rsidRDefault="002B6C79" w:rsidP="002B6C79" w:rsidR="002B6C79" w:rsidRPr="002B6C79">
      <w:pPr>
        <w:jc w:val="center"/>
        <w:rPr>
          <w:spacing w:val="100"/>
        </w:rPr>
      </w:pPr>
    </w:p>
    <w:p w:rsidRDefault="00A82FB2" w:rsidP="00A82FB2" w:rsidR="00A82FB2" w:rsidRPr="00DB4638">
      <w:pPr>
        <w:pStyle w:val="Tijeloteksta"/>
        <w:ind w:firstLine="708"/>
      </w:pPr>
      <w:r w:rsidRPr="00DB4638">
        <w:t xml:space="preserve">Trgovački sud u Splitu, po sucu ovog suda Katarini Mikulić, kao stečajnom sucu, u stečajnom postupku nad stečajnim dužnikom </w:t>
      </w:r>
      <w:r w:rsidR="00661EF5" w:rsidRPr="006033AB">
        <w:t xml:space="preserve">EUROMAKINA d.o.o. u stečaju, Put Bana 8, </w:t>
      </w:r>
      <w:proofErr w:type="spellStart"/>
      <w:r w:rsidR="00661EF5" w:rsidRPr="006033AB">
        <w:t>Dugopolje</w:t>
      </w:r>
      <w:proofErr w:type="spellEnd"/>
      <w:r w:rsidR="00661EF5" w:rsidRPr="006033AB">
        <w:t>, OIB: 35305886927</w:t>
      </w:r>
      <w:r w:rsidRPr="00DB4638">
        <w:t xml:space="preserve">, </w:t>
      </w:r>
      <w:r w:rsidR="00661EF5">
        <w:t>7. lipnja</w:t>
      </w:r>
      <w:r>
        <w:t xml:space="preserve"> 2018.</w:t>
      </w:r>
    </w:p>
    <w:p w:rsidRDefault="002B6C79" w:rsidP="002B6C79" w:rsidR="002B6C79"/>
    <w:p w:rsidRDefault="000F60FD" w:rsidP="002B6C79" w:rsidR="00182066">
      <w:pPr>
        <w:jc w:val="center"/>
      </w:pPr>
      <w:r w:rsidRPr="00696A23">
        <w:t>r i j e š i o  j e</w:t>
      </w:r>
    </w:p>
    <w:p w:rsidRDefault="002B6C79" w:rsidP="002B6C79" w:rsidR="002B6C79" w:rsidRPr="002B6C79">
      <w:pPr>
        <w:jc w:val="center"/>
      </w:pPr>
    </w:p>
    <w:p w:rsidRDefault="00A82FB2" w:rsidP="00724303" w:rsidR="00A82FB2">
      <w:pPr>
        <w:ind w:firstLine="720"/>
        <w:jc w:val="both"/>
      </w:pPr>
      <w:r w:rsidRPr="00316E5C">
        <w:t xml:space="preserve">Određuje se upis otvaranja stečajnog postupka nad dužnikom </w:t>
      </w:r>
      <w:r w:rsidR="00661EF5" w:rsidRPr="006033AB">
        <w:t xml:space="preserve">EUROMAKINA d.o.o. u stečaju, Put Bana 8, </w:t>
      </w:r>
      <w:proofErr w:type="spellStart"/>
      <w:r w:rsidR="00661EF5" w:rsidRPr="006033AB">
        <w:t>Dugopolje</w:t>
      </w:r>
      <w:proofErr w:type="spellEnd"/>
      <w:r w:rsidR="00661EF5" w:rsidRPr="006033AB">
        <w:t>, OIB: 35305886927</w:t>
      </w:r>
      <w:r w:rsidRPr="00316E5C">
        <w:t xml:space="preserve"> u zemljišnim knjigama </w:t>
      </w:r>
      <w:r>
        <w:t xml:space="preserve">te se nalaže Općinskom sudu u </w:t>
      </w:r>
      <w:r w:rsidR="00661EF5">
        <w:t>Čakovcu</w:t>
      </w:r>
      <w:r>
        <w:t xml:space="preserve">, zemljišnoknjižnom odjelu </w:t>
      </w:r>
      <w:r w:rsidR="00661EF5">
        <w:t>Čakovec</w:t>
      </w:r>
      <w:r>
        <w:t xml:space="preserve">, zabilježba otvaranja </w:t>
      </w:r>
      <w:r w:rsidRPr="00316E5C">
        <w:t xml:space="preserve">stečajnog postupka </w:t>
      </w:r>
      <w:r w:rsidR="00604195">
        <w:t xml:space="preserve">temeljem rješenja </w:t>
      </w:r>
      <w:r w:rsidRPr="00316E5C">
        <w:t>ovog suda poslovni b</w:t>
      </w:r>
      <w:r>
        <w:t>roj St-</w:t>
      </w:r>
      <w:r w:rsidR="00661EF5">
        <w:t>1252</w:t>
      </w:r>
      <w:r w:rsidRPr="00316E5C">
        <w:t>/</w:t>
      </w:r>
      <w:r>
        <w:t>2016</w:t>
      </w:r>
      <w:r w:rsidRPr="00316E5C">
        <w:t xml:space="preserve"> od </w:t>
      </w:r>
      <w:r w:rsidR="00661EF5">
        <w:t>14</w:t>
      </w:r>
      <w:r>
        <w:t>. veljače 2017</w:t>
      </w:r>
      <w:r w:rsidRPr="00316E5C">
        <w:t>.</w:t>
      </w:r>
      <w:r>
        <w:t xml:space="preserve"> na nekretninama</w:t>
      </w:r>
      <w:r w:rsidRPr="00316E5C">
        <w:t xml:space="preserve"> dužnika </w:t>
      </w:r>
      <w:r w:rsidR="00661EF5" w:rsidRPr="006033AB">
        <w:t xml:space="preserve">EUROMAKINA d.o.o. u stečaju, Put Bana 8, </w:t>
      </w:r>
      <w:proofErr w:type="spellStart"/>
      <w:r w:rsidR="00661EF5" w:rsidRPr="006033AB">
        <w:t>Dugopolje</w:t>
      </w:r>
      <w:proofErr w:type="spellEnd"/>
      <w:r w:rsidR="00661EF5" w:rsidRPr="006033AB">
        <w:t>, OIB: 35305886927</w:t>
      </w:r>
      <w:r w:rsidR="00661EF5">
        <w:t xml:space="preserve"> </w:t>
      </w:r>
      <w:r>
        <w:t xml:space="preserve">i to </w:t>
      </w:r>
      <w:r w:rsidR="00724303">
        <w:t xml:space="preserve">kat. čest. </w:t>
      </w:r>
      <w:r w:rsidR="00724303" w:rsidRPr="00724303">
        <w:t>228/1/2/A/1/441/1/</w:t>
      </w:r>
      <w:proofErr w:type="spellStart"/>
      <w:r w:rsidR="00724303" w:rsidRPr="00724303">
        <w:t>1</w:t>
      </w:r>
      <w:proofErr w:type="spellEnd"/>
      <w:r w:rsidR="00724303" w:rsidRPr="00724303">
        <w:t>/15/2</w:t>
      </w:r>
      <w:r w:rsidR="00724303">
        <w:t xml:space="preserve"> ZU 6462, k.o. Čakovec u naravi livada površine 834m</w:t>
      </w:r>
      <w:r w:rsidR="00724303" w:rsidRPr="00724303">
        <w:rPr>
          <w:vertAlign w:val="superscript"/>
        </w:rPr>
        <w:t>2</w:t>
      </w:r>
      <w:r w:rsidR="00724303">
        <w:t xml:space="preserve">. </w:t>
      </w:r>
    </w:p>
    <w:p w:rsidRDefault="00A82FB2" w:rsidP="00A82FB2" w:rsidR="00A82FB2" w:rsidRPr="00316E5C">
      <w:pPr>
        <w:pStyle w:val="Naslov2"/>
        <w:numPr>
          <w:ilvl w:val="12"/>
          <w:numId w:val="0"/>
        </w:numPr>
        <w:rPr>
          <w:b w:val="false"/>
          <w:szCs w:val="24"/>
        </w:rPr>
      </w:pPr>
      <w:r w:rsidRPr="00316E5C">
        <w:rPr>
          <w:b w:val="false"/>
          <w:szCs w:val="24"/>
        </w:rPr>
        <w:t>Obrazloženje</w:t>
      </w:r>
    </w:p>
    <w:p w:rsidRDefault="00A82FB2" w:rsidP="00A82FB2" w:rsidR="00A82FB2" w:rsidRPr="00316E5C">
      <w:pPr>
        <w:pStyle w:val="Tijeloteksta"/>
      </w:pPr>
    </w:p>
    <w:p w:rsidRDefault="00A82FB2" w:rsidP="00A82FB2" w:rsidR="00A82FB2" w:rsidRPr="00316E5C">
      <w:pPr>
        <w:numPr>
          <w:ilvl w:val="12"/>
          <w:numId w:val="0"/>
        </w:numPr>
        <w:jc w:val="both"/>
      </w:pPr>
      <w:r w:rsidRPr="00316E5C">
        <w:tab/>
        <w:t xml:space="preserve">Rješenjem ovog suda od </w:t>
      </w:r>
      <w:r w:rsidR="00724303">
        <w:t>14</w:t>
      </w:r>
      <w:r>
        <w:t>. veljače 2017.</w:t>
      </w:r>
      <w:r w:rsidRPr="00316E5C">
        <w:t xml:space="preserve">  otvoren je stečaj nad društvom </w:t>
      </w:r>
      <w:r w:rsidR="00724303" w:rsidRPr="006033AB">
        <w:t xml:space="preserve">EUROMAKINA d.o.o. u stečaju, Put Bana 8, </w:t>
      </w:r>
      <w:proofErr w:type="spellStart"/>
      <w:r w:rsidR="00724303" w:rsidRPr="006033AB">
        <w:t>Dugopolje</w:t>
      </w:r>
      <w:proofErr w:type="spellEnd"/>
      <w:r w:rsidR="00724303" w:rsidRPr="006033AB">
        <w:t>, OIB: 35305886927</w:t>
      </w:r>
      <w:r w:rsidRPr="00316E5C">
        <w:t xml:space="preserve">. </w:t>
      </w:r>
    </w:p>
    <w:p w:rsidRDefault="00A82FB2" w:rsidP="00A82FB2" w:rsidR="00A82FB2" w:rsidRPr="00316E5C">
      <w:pPr>
        <w:numPr>
          <w:ilvl w:val="12"/>
          <w:numId w:val="0"/>
        </w:numPr>
        <w:jc w:val="both"/>
      </w:pPr>
    </w:p>
    <w:p w:rsidRDefault="00A82FB2" w:rsidP="00A82FB2" w:rsidR="00A82FB2" w:rsidRPr="00A250E0">
      <w:pPr>
        <w:numPr>
          <w:ilvl w:val="12"/>
          <w:numId w:val="0"/>
        </w:numPr>
        <w:jc w:val="both"/>
      </w:pPr>
      <w:r w:rsidRPr="00A250E0">
        <w:tab/>
        <w:t>Odredbom čl</w:t>
      </w:r>
      <w:r>
        <w:t>anka</w:t>
      </w:r>
      <w:r w:rsidRPr="00A250E0">
        <w:t xml:space="preserve"> </w:t>
      </w:r>
      <w:r>
        <w:t>129</w:t>
      </w:r>
      <w:r w:rsidRPr="00A250E0">
        <w:t>. st</w:t>
      </w:r>
      <w:r>
        <w:t>avak</w:t>
      </w:r>
      <w:r w:rsidRPr="00A250E0">
        <w:t xml:space="preserve"> </w:t>
      </w:r>
      <w:r>
        <w:t>1</w:t>
      </w:r>
      <w:r w:rsidRPr="00A250E0">
        <w:t xml:space="preserve">. Stečajnog zakona („Narodne novine“ broj </w:t>
      </w:r>
      <w:r>
        <w:t>71/15 i 104/17, dalje SZ</w:t>
      </w:r>
      <w:r w:rsidRPr="00A250E0">
        <w:t xml:space="preserve">), među ostalim, propisano je da će stečajni sudac odrediti da se otvaranje stečajnog postupka upiše u zemljišne knjige. </w:t>
      </w:r>
    </w:p>
    <w:p w:rsidRDefault="00A82FB2" w:rsidP="00A82FB2" w:rsidR="00A82FB2" w:rsidRPr="00316E5C">
      <w:pPr>
        <w:numPr>
          <w:ilvl w:val="12"/>
          <w:numId w:val="0"/>
        </w:numPr>
        <w:jc w:val="both"/>
      </w:pPr>
    </w:p>
    <w:p w:rsidRDefault="00A82FB2" w:rsidP="00A82FB2" w:rsidR="00A82FB2" w:rsidRPr="00316E5C">
      <w:pPr>
        <w:numPr>
          <w:ilvl w:val="12"/>
          <w:numId w:val="0"/>
        </w:numPr>
        <w:jc w:val="both"/>
      </w:pPr>
      <w:r w:rsidRPr="00316E5C">
        <w:tab/>
        <w:t xml:space="preserve">Slijedom navedenog, sud je na temelju odredbe čl. </w:t>
      </w:r>
      <w:r>
        <w:t>54</w:t>
      </w:r>
      <w:r w:rsidRPr="00316E5C">
        <w:t xml:space="preserve">. SZ-a </w:t>
      </w:r>
      <w:r>
        <w:t>riješio</w:t>
      </w:r>
      <w:r w:rsidRPr="00316E5C">
        <w:t xml:space="preserve"> kao u izreci.</w:t>
      </w:r>
    </w:p>
    <w:p w:rsidRDefault="00A82FB2" w:rsidP="00A82FB2" w:rsidR="00A82FB2" w:rsidRPr="00316E5C">
      <w:pPr>
        <w:numPr>
          <w:ilvl w:val="12"/>
          <w:numId w:val="0"/>
        </w:numPr>
        <w:jc w:val="both"/>
      </w:pPr>
    </w:p>
    <w:p w:rsidRDefault="00A82FB2" w:rsidP="00604195" w:rsidR="00A82FB2" w:rsidRPr="00AE5EC2">
      <w:pPr>
        <w:numPr>
          <w:ilvl w:val="12"/>
          <w:numId w:val="0"/>
        </w:numPr>
        <w:jc w:val="center"/>
      </w:pPr>
      <w:r w:rsidRPr="00316E5C">
        <w:t xml:space="preserve">U </w:t>
      </w:r>
      <w:r>
        <w:t xml:space="preserve">Splitu, </w:t>
      </w:r>
      <w:r w:rsidR="00661EF5">
        <w:t>7. lipnja</w:t>
      </w:r>
      <w:r>
        <w:t xml:space="preserve"> 2018. </w:t>
      </w:r>
    </w:p>
    <w:p w:rsidRDefault="00A82FB2" w:rsidP="00A82FB2" w:rsidR="00A82FB2">
      <w:pPr>
        <w:pStyle w:val="Tijeloteksta"/>
        <w:ind w:left="5760"/>
      </w:pPr>
      <w:r w:rsidRPr="00AE5EC2">
        <w:tab/>
      </w:r>
      <w:r>
        <w:tab/>
      </w:r>
      <w:r>
        <w:tab/>
        <w:t>Sudac</w:t>
      </w:r>
    </w:p>
    <w:p w:rsidRDefault="00A82FB2" w:rsidP="00604195" w:rsidR="00A82FB2">
      <w:pPr>
        <w:pStyle w:val="Tijeloteksta"/>
      </w:pPr>
    </w:p>
    <w:p w:rsidRDefault="00604195" w:rsidP="00604195" w:rsidR="00604195" w:rsidRPr="00AE5EC2">
      <w:pPr>
        <w:pStyle w:val="Tijeloteksta"/>
      </w:pPr>
    </w:p>
    <w:p w:rsidRDefault="00D702BE" w:rsidP="00A82FB2" w:rsidR="00D702BE">
      <w:pPr>
        <w:pStyle w:val="Tijeloteksta"/>
        <w:ind w:left="5760"/>
      </w:pPr>
      <w:r>
        <w:t xml:space="preserve">   </w:t>
      </w:r>
      <w:r>
        <w:tab/>
        <w:t xml:space="preserve">        </w:t>
      </w:r>
      <w:r w:rsidR="00A82FB2">
        <w:t>Katarina Mikulić</w:t>
      </w:r>
      <w:r>
        <w:t>,v.r.</w:t>
      </w:r>
    </w:p>
    <w:p w:rsidRDefault="00D702BE" w:rsidP="0071700F" w:rsidR="00D702BE">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 xml:space="preserve">točnost </w:t>
      </w:r>
      <w:proofErr w:type="spellStart"/>
      <w:r>
        <w:rPr>
          <w:rFonts w:cs="Times New Roman" w:hAnsi="Times New Roman" w:ascii="Times New Roman"/>
          <w:sz w:val="24"/>
          <w:szCs w:val="24"/>
        </w:rPr>
        <w:t>otpravka</w:t>
      </w:r>
      <w:proofErr w:type="spellEnd"/>
      <w:r>
        <w:rPr>
          <w:rFonts w:cs="Times New Roman" w:hAnsi="Times New Roman" w:ascii="Times New Roman"/>
          <w:sz w:val="24"/>
          <w:szCs w:val="24"/>
        </w:rPr>
        <w:t xml:space="preserve"> – ovlašteni službenik</w:t>
      </w:r>
    </w:p>
    <w:p w:rsidRDefault="00D702BE" w:rsidP="0071700F" w:rsidR="00D702BE"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w:t>
      </w:r>
      <w:proofErr w:type="spellStart"/>
      <w:r>
        <w:rPr>
          <w:rFonts w:cs="Times New Roman" w:hAnsi="Times New Roman" w:ascii="Times New Roman"/>
          <w:sz w:val="24"/>
          <w:szCs w:val="24"/>
        </w:rPr>
        <w:t>Hajder</w:t>
      </w:r>
      <w:proofErr w:type="spellEnd"/>
      <w:r>
        <w:rPr>
          <w:rFonts w:cs="Times New Roman" w:hAnsi="Times New Roman" w:ascii="Times New Roman"/>
          <w:sz w:val="24"/>
          <w:szCs w:val="24"/>
        </w:rPr>
        <w:t xml:space="preserve"> </w:t>
      </w:r>
    </w:p>
    <w:p w:rsidRDefault="00A82FB2" w:rsidP="00A82FB2" w:rsidR="00A82FB2" w:rsidRPr="00AE5EC2">
      <w:pPr>
        <w:pStyle w:val="Tijeloteksta"/>
        <w:ind w:left="5760"/>
      </w:pPr>
      <w:r>
        <w:t xml:space="preserve"> </w:t>
      </w:r>
    </w:p>
    <w:p w:rsidRDefault="00A82FB2" w:rsidP="00A82FB2" w:rsidR="00A82FB2">
      <w:pPr>
        <w:numPr>
          <w:ilvl w:val="12"/>
          <w:numId w:val="0"/>
        </w:numPr>
        <w:jc w:val="both"/>
      </w:pPr>
    </w:p>
    <w:p w:rsidRDefault="00A82FB2" w:rsidP="00604195" w:rsidR="00E97FF0" w:rsidRPr="00604195">
      <w:pPr>
        <w:numPr>
          <w:ilvl w:val="12"/>
          <w:numId w:val="0"/>
        </w:numPr>
        <w:jc w:val="both"/>
      </w:pPr>
      <w:r w:rsidRPr="00AE5EC2">
        <w:t>Uputa o pravnom lijeku:</w:t>
      </w:r>
      <w:r>
        <w:t>P</w:t>
      </w:r>
      <w:r w:rsidRPr="00AE5EC2">
        <w:t>rotiv ovog rješenja</w:t>
      </w:r>
      <w:r>
        <w:t xml:space="preserve"> dopuštena je žalba</w:t>
      </w:r>
      <w:r w:rsidRPr="00AE5EC2">
        <w:t xml:space="preserve"> u roku od 8 dana od dana primitka. Žalba se ulaže putem ovog suda Visokom trgovačkom sudu Republike Hrvatske u 2 primjerka.</w:t>
      </w:r>
    </w:p>
    <w:p w:rsidRDefault="006C2E75" w:rsidP="00D702BE" w:rsidR="003A199E">
      <w:pPr>
        <w:ind w:left="720"/>
        <w:jc w:val="both"/>
      </w:pPr>
      <w:r>
        <w:rPr>
          <w:color w:val="000000"/>
        </w:rPr>
        <w:t xml:space="preserve"> </w:t>
      </w:r>
    </w:p>
    <w:sectPr w:rsidSect="00A82FB2" w:rsidR="003A199E">
      <w:headerReference w:type="even" r:id="rId11"/>
      <w:headerReference w:type="default" r:id="rId12"/>
      <w:footerReference w:type="even" r:id="rId13"/>
      <w:footerReference w:type="default" r:id="rId14"/>
      <w:pgSz w:h="16838" w:w="11906"/>
      <w:pgMar w:gutter="0" w:footer="709" w:header="709" w:left="1418" w:bottom="1560"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1899" w:rsidR="006F1899">
      <w:r>
        <w:separator/>
      </w:r>
    </w:p>
  </w:endnote>
  <w:endnote w:id="0" w:type="continuationSeparator">
    <w:p w:rsidRDefault="006F1899" w:rsidR="006F18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899" w:rsidP="00226C22" w:rsidR="006F189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1899" w:rsidP="00226C22" w:rsidR="006F189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2324" w:rsidR="001F2324">
    <w:pPr>
      <w:pStyle w:val="Podnoje"/>
      <w:jc w:val="center"/>
    </w:pPr>
  </w:p>
  <w:p w:rsidRDefault="006F1899" w:rsidP="00226C22" w:rsidR="006F1899">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1899" w:rsidR="006F1899">
      <w:r>
        <w:separator/>
      </w:r>
    </w:p>
  </w:footnote>
  <w:footnote w:id="0" w:type="continuationSeparator">
    <w:p w:rsidRDefault="006F1899" w:rsidR="006F18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899" w:rsidP="00D83596" w:rsidR="006F18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1899" w:rsidR="006F189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67302111"/>
      <w:docPartObj>
        <w:docPartGallery w:val="Page Numbers (Top of Page)"/>
        <w:docPartUnique/>
      </w:docPartObj>
    </w:sdtPr>
    <w:sdtEndPr/>
    <w:sdtContent>
      <w:p w:rsidRDefault="00A82FB2" w:rsidP="00A82FB2" w:rsidR="00A82FB2" w:rsidRPr="005D5302">
        <w:pPr>
          <w:jc w:val="right"/>
        </w:pPr>
        <w:r>
          <w:fldChar w:fldCharType="begin"/>
        </w:r>
        <w:r>
          <w:instrText>PAGE   \* MERGEFORMAT</w:instrText>
        </w:r>
        <w:r>
          <w:fldChar w:fldCharType="separate"/>
        </w:r>
        <w:r w:rsidR="00D702BE">
          <w:rPr>
            <w:noProof/>
          </w:rPr>
          <w:t>2</w:t>
        </w:r>
        <w:r>
          <w:fldChar w:fldCharType="end"/>
        </w:r>
        <w:r w:rsidRPr="00A82FB2">
          <w:t xml:space="preserve"> </w:t>
        </w:r>
        <w:r>
          <w:tab/>
        </w:r>
        <w:r>
          <w:tab/>
        </w:r>
        <w:r w:rsidRPr="005D5302">
          <w:t>Poslovni broj: 4. St-</w:t>
        </w:r>
        <w:r w:rsidR="00661EF5">
          <w:t>1252</w:t>
        </w:r>
        <w:r w:rsidRPr="005D5302">
          <w:t>/2016-</w:t>
        </w:r>
      </w:p>
      <w:p w:rsidRDefault="00D702BE" w:rsidR="00A82FB2">
        <w:pPr>
          <w:pStyle w:val="Zaglavlje"/>
          <w:jc w:val="center"/>
        </w:pPr>
      </w:p>
    </w:sdtContent>
  </w:sdt>
  <w:p w:rsidRDefault="006F1899" w:rsidP="006D7F75" w:rsidR="006F189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F3A92"/>
    <w:multiLevelType w:val="hybridMultilevel"/>
    <w:tmpl w:val="6B0C01A2"/>
    <w:lvl w:tplc="FCC80BD6" w:ilvl="0">
      <w:start w:val="1"/>
      <w:numFmt w:val="upperRoman"/>
      <w:lvlText w:val="%1."/>
      <w:lvlJc w:val="left"/>
      <w:pPr>
        <w:ind w:hanging="720" w:left="142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3">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5C3660F"/>
    <w:multiLevelType w:val="hybridMultilevel"/>
    <w:tmpl w:val="173E1484"/>
    <w:lvl w:tplc="310C0866"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BB141BB"/>
    <w:multiLevelType w:val="hybridMultilevel"/>
    <w:tmpl w:val="7D9EB0CA"/>
    <w:lvl w:tplc="AD5E7A90"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5"/>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620F"/>
    <w:rsid w:val="00017953"/>
    <w:rsid w:val="0002188A"/>
    <w:rsid w:val="000251A5"/>
    <w:rsid w:val="0003482E"/>
    <w:rsid w:val="000358D5"/>
    <w:rsid w:val="000415B0"/>
    <w:rsid w:val="000421C3"/>
    <w:rsid w:val="00045251"/>
    <w:rsid w:val="00046C92"/>
    <w:rsid w:val="00051E08"/>
    <w:rsid w:val="00054B01"/>
    <w:rsid w:val="000656C7"/>
    <w:rsid w:val="00065BE3"/>
    <w:rsid w:val="00074068"/>
    <w:rsid w:val="000741C2"/>
    <w:rsid w:val="000761E0"/>
    <w:rsid w:val="00082AF5"/>
    <w:rsid w:val="00091540"/>
    <w:rsid w:val="000B40A8"/>
    <w:rsid w:val="000E53B8"/>
    <w:rsid w:val="000F3E90"/>
    <w:rsid w:val="000F60FD"/>
    <w:rsid w:val="00110648"/>
    <w:rsid w:val="00110BF6"/>
    <w:rsid w:val="00110E63"/>
    <w:rsid w:val="00114342"/>
    <w:rsid w:val="00137109"/>
    <w:rsid w:val="00142C08"/>
    <w:rsid w:val="00152811"/>
    <w:rsid w:val="0015752D"/>
    <w:rsid w:val="00164F09"/>
    <w:rsid w:val="00182066"/>
    <w:rsid w:val="00183F84"/>
    <w:rsid w:val="001863E2"/>
    <w:rsid w:val="001A2212"/>
    <w:rsid w:val="001B3070"/>
    <w:rsid w:val="001D63A9"/>
    <w:rsid w:val="001D6F9E"/>
    <w:rsid w:val="001D70CF"/>
    <w:rsid w:val="001E0333"/>
    <w:rsid w:val="001E5700"/>
    <w:rsid w:val="001F2324"/>
    <w:rsid w:val="001F3EEE"/>
    <w:rsid w:val="001F7DC0"/>
    <w:rsid w:val="00210C58"/>
    <w:rsid w:val="00212B45"/>
    <w:rsid w:val="00214F27"/>
    <w:rsid w:val="00216A4F"/>
    <w:rsid w:val="00223098"/>
    <w:rsid w:val="0022322C"/>
    <w:rsid w:val="00226C22"/>
    <w:rsid w:val="00240A10"/>
    <w:rsid w:val="002431B7"/>
    <w:rsid w:val="00243A47"/>
    <w:rsid w:val="002467CC"/>
    <w:rsid w:val="00253C09"/>
    <w:rsid w:val="00254F15"/>
    <w:rsid w:val="002577D3"/>
    <w:rsid w:val="002749FF"/>
    <w:rsid w:val="00276096"/>
    <w:rsid w:val="00283377"/>
    <w:rsid w:val="002864B0"/>
    <w:rsid w:val="002879A3"/>
    <w:rsid w:val="00292A99"/>
    <w:rsid w:val="002936E9"/>
    <w:rsid w:val="002A7FF0"/>
    <w:rsid w:val="002B1202"/>
    <w:rsid w:val="002B20CB"/>
    <w:rsid w:val="002B6C79"/>
    <w:rsid w:val="002C0442"/>
    <w:rsid w:val="002C4C60"/>
    <w:rsid w:val="002D7B44"/>
    <w:rsid w:val="002E3F4E"/>
    <w:rsid w:val="002E5B6A"/>
    <w:rsid w:val="002E5F07"/>
    <w:rsid w:val="002E600D"/>
    <w:rsid w:val="002F28D5"/>
    <w:rsid w:val="002F6FA2"/>
    <w:rsid w:val="003020E6"/>
    <w:rsid w:val="0030348E"/>
    <w:rsid w:val="00303C9F"/>
    <w:rsid w:val="00306523"/>
    <w:rsid w:val="003066F8"/>
    <w:rsid w:val="00307DF0"/>
    <w:rsid w:val="00312078"/>
    <w:rsid w:val="00343A58"/>
    <w:rsid w:val="00367CD6"/>
    <w:rsid w:val="00373239"/>
    <w:rsid w:val="00382406"/>
    <w:rsid w:val="0039699B"/>
    <w:rsid w:val="0039713D"/>
    <w:rsid w:val="003A12A4"/>
    <w:rsid w:val="003A199E"/>
    <w:rsid w:val="003A26DA"/>
    <w:rsid w:val="003A7029"/>
    <w:rsid w:val="003A7920"/>
    <w:rsid w:val="003B0260"/>
    <w:rsid w:val="003B3F79"/>
    <w:rsid w:val="003B4F77"/>
    <w:rsid w:val="003B6321"/>
    <w:rsid w:val="003C0A2E"/>
    <w:rsid w:val="003C4043"/>
    <w:rsid w:val="003C40D7"/>
    <w:rsid w:val="003D4BF0"/>
    <w:rsid w:val="003D7036"/>
    <w:rsid w:val="003D72BA"/>
    <w:rsid w:val="003E38DD"/>
    <w:rsid w:val="003F2796"/>
    <w:rsid w:val="004020FD"/>
    <w:rsid w:val="00402A3C"/>
    <w:rsid w:val="0041576D"/>
    <w:rsid w:val="00423D0F"/>
    <w:rsid w:val="004340F3"/>
    <w:rsid w:val="00434341"/>
    <w:rsid w:val="00450E02"/>
    <w:rsid w:val="004563A1"/>
    <w:rsid w:val="004807E2"/>
    <w:rsid w:val="00491920"/>
    <w:rsid w:val="004923EA"/>
    <w:rsid w:val="004A2F29"/>
    <w:rsid w:val="004A53BF"/>
    <w:rsid w:val="004B5BE6"/>
    <w:rsid w:val="004B5FDA"/>
    <w:rsid w:val="004B629B"/>
    <w:rsid w:val="004C5754"/>
    <w:rsid w:val="004D1602"/>
    <w:rsid w:val="004D48E7"/>
    <w:rsid w:val="004D4E09"/>
    <w:rsid w:val="004D702C"/>
    <w:rsid w:val="004E28B8"/>
    <w:rsid w:val="004F64A7"/>
    <w:rsid w:val="005015A4"/>
    <w:rsid w:val="0050433F"/>
    <w:rsid w:val="0051681D"/>
    <w:rsid w:val="00520CA4"/>
    <w:rsid w:val="00524283"/>
    <w:rsid w:val="00532154"/>
    <w:rsid w:val="005333A7"/>
    <w:rsid w:val="005343C1"/>
    <w:rsid w:val="0053558F"/>
    <w:rsid w:val="00541A32"/>
    <w:rsid w:val="005425E1"/>
    <w:rsid w:val="00552BC2"/>
    <w:rsid w:val="0058144A"/>
    <w:rsid w:val="0058440C"/>
    <w:rsid w:val="00586BE6"/>
    <w:rsid w:val="00592286"/>
    <w:rsid w:val="005A6A45"/>
    <w:rsid w:val="005B49F8"/>
    <w:rsid w:val="005C1AA1"/>
    <w:rsid w:val="005D493C"/>
    <w:rsid w:val="005D7B8D"/>
    <w:rsid w:val="005E0826"/>
    <w:rsid w:val="005F165B"/>
    <w:rsid w:val="00600F72"/>
    <w:rsid w:val="00604195"/>
    <w:rsid w:val="006217CF"/>
    <w:rsid w:val="006238B0"/>
    <w:rsid w:val="0063122E"/>
    <w:rsid w:val="006321BA"/>
    <w:rsid w:val="00640599"/>
    <w:rsid w:val="0064498A"/>
    <w:rsid w:val="00644DB2"/>
    <w:rsid w:val="0065152C"/>
    <w:rsid w:val="00655BCE"/>
    <w:rsid w:val="0066158C"/>
    <w:rsid w:val="00661EF5"/>
    <w:rsid w:val="0066391B"/>
    <w:rsid w:val="00682B10"/>
    <w:rsid w:val="00683BAA"/>
    <w:rsid w:val="0068406C"/>
    <w:rsid w:val="00692906"/>
    <w:rsid w:val="006937F0"/>
    <w:rsid w:val="00695236"/>
    <w:rsid w:val="00696A23"/>
    <w:rsid w:val="006A2255"/>
    <w:rsid w:val="006A48D9"/>
    <w:rsid w:val="006B1C61"/>
    <w:rsid w:val="006B2D33"/>
    <w:rsid w:val="006B693D"/>
    <w:rsid w:val="006B7864"/>
    <w:rsid w:val="006C2E75"/>
    <w:rsid w:val="006C4421"/>
    <w:rsid w:val="006C6491"/>
    <w:rsid w:val="006C66B1"/>
    <w:rsid w:val="006D1696"/>
    <w:rsid w:val="006D5DF5"/>
    <w:rsid w:val="006D749E"/>
    <w:rsid w:val="006D7F75"/>
    <w:rsid w:val="006F1899"/>
    <w:rsid w:val="00702B13"/>
    <w:rsid w:val="00702C1A"/>
    <w:rsid w:val="00713AB6"/>
    <w:rsid w:val="007221AC"/>
    <w:rsid w:val="007228EC"/>
    <w:rsid w:val="00723C99"/>
    <w:rsid w:val="00724303"/>
    <w:rsid w:val="007528BB"/>
    <w:rsid w:val="00754859"/>
    <w:rsid w:val="0075729A"/>
    <w:rsid w:val="00760B53"/>
    <w:rsid w:val="007611C9"/>
    <w:rsid w:val="00783D0D"/>
    <w:rsid w:val="007906B0"/>
    <w:rsid w:val="00794073"/>
    <w:rsid w:val="007B07F2"/>
    <w:rsid w:val="007B5A31"/>
    <w:rsid w:val="007C32D8"/>
    <w:rsid w:val="007D5CC9"/>
    <w:rsid w:val="007E0EB5"/>
    <w:rsid w:val="007E0FEA"/>
    <w:rsid w:val="007E1212"/>
    <w:rsid w:val="007E67D0"/>
    <w:rsid w:val="007F138F"/>
    <w:rsid w:val="007F2E32"/>
    <w:rsid w:val="007F4866"/>
    <w:rsid w:val="007F66C6"/>
    <w:rsid w:val="007F6C4D"/>
    <w:rsid w:val="0080794B"/>
    <w:rsid w:val="008142A2"/>
    <w:rsid w:val="008160B5"/>
    <w:rsid w:val="008164A6"/>
    <w:rsid w:val="008176A0"/>
    <w:rsid w:val="00817F65"/>
    <w:rsid w:val="00822362"/>
    <w:rsid w:val="00823E51"/>
    <w:rsid w:val="00825ED6"/>
    <w:rsid w:val="0084650A"/>
    <w:rsid w:val="00851E4D"/>
    <w:rsid w:val="008545E4"/>
    <w:rsid w:val="00862179"/>
    <w:rsid w:val="0086696E"/>
    <w:rsid w:val="00873E4C"/>
    <w:rsid w:val="0087462B"/>
    <w:rsid w:val="00880872"/>
    <w:rsid w:val="00880D5F"/>
    <w:rsid w:val="00882DE2"/>
    <w:rsid w:val="00883D83"/>
    <w:rsid w:val="008848A2"/>
    <w:rsid w:val="008911AF"/>
    <w:rsid w:val="00893D37"/>
    <w:rsid w:val="00895004"/>
    <w:rsid w:val="00895C78"/>
    <w:rsid w:val="008B0F52"/>
    <w:rsid w:val="008B1E91"/>
    <w:rsid w:val="008C3403"/>
    <w:rsid w:val="008C41CD"/>
    <w:rsid w:val="008D5B83"/>
    <w:rsid w:val="008E1010"/>
    <w:rsid w:val="008E4877"/>
    <w:rsid w:val="008E65F2"/>
    <w:rsid w:val="008F4480"/>
    <w:rsid w:val="008F61C9"/>
    <w:rsid w:val="00902205"/>
    <w:rsid w:val="009026F9"/>
    <w:rsid w:val="00907BE4"/>
    <w:rsid w:val="00927D3A"/>
    <w:rsid w:val="009315C4"/>
    <w:rsid w:val="00940F79"/>
    <w:rsid w:val="00947308"/>
    <w:rsid w:val="00955F60"/>
    <w:rsid w:val="00964D17"/>
    <w:rsid w:val="009700C3"/>
    <w:rsid w:val="00972129"/>
    <w:rsid w:val="009764AF"/>
    <w:rsid w:val="0098085F"/>
    <w:rsid w:val="009844CD"/>
    <w:rsid w:val="00984DF4"/>
    <w:rsid w:val="0099607C"/>
    <w:rsid w:val="009A0F36"/>
    <w:rsid w:val="009A1D4A"/>
    <w:rsid w:val="009C1AE5"/>
    <w:rsid w:val="009C39FC"/>
    <w:rsid w:val="009E4B6B"/>
    <w:rsid w:val="009F6DC2"/>
    <w:rsid w:val="00A010AB"/>
    <w:rsid w:val="00A14490"/>
    <w:rsid w:val="00A16D8F"/>
    <w:rsid w:val="00A2158D"/>
    <w:rsid w:val="00A27796"/>
    <w:rsid w:val="00A329ED"/>
    <w:rsid w:val="00A333CE"/>
    <w:rsid w:val="00A3742D"/>
    <w:rsid w:val="00A41303"/>
    <w:rsid w:val="00A56017"/>
    <w:rsid w:val="00A565C3"/>
    <w:rsid w:val="00A64A13"/>
    <w:rsid w:val="00A72854"/>
    <w:rsid w:val="00A7416F"/>
    <w:rsid w:val="00A7442C"/>
    <w:rsid w:val="00A74885"/>
    <w:rsid w:val="00A7702A"/>
    <w:rsid w:val="00A82FB2"/>
    <w:rsid w:val="00AA5176"/>
    <w:rsid w:val="00AA5800"/>
    <w:rsid w:val="00AB29B4"/>
    <w:rsid w:val="00AB7AB2"/>
    <w:rsid w:val="00AC1647"/>
    <w:rsid w:val="00AD227D"/>
    <w:rsid w:val="00AE052F"/>
    <w:rsid w:val="00AE7F32"/>
    <w:rsid w:val="00AF3A36"/>
    <w:rsid w:val="00AF3FC0"/>
    <w:rsid w:val="00AF4405"/>
    <w:rsid w:val="00AF5DB5"/>
    <w:rsid w:val="00B00E1B"/>
    <w:rsid w:val="00B01820"/>
    <w:rsid w:val="00B0695E"/>
    <w:rsid w:val="00B138E8"/>
    <w:rsid w:val="00B13C8D"/>
    <w:rsid w:val="00B14FC1"/>
    <w:rsid w:val="00B34DF7"/>
    <w:rsid w:val="00B86255"/>
    <w:rsid w:val="00BA0C0C"/>
    <w:rsid w:val="00BA167A"/>
    <w:rsid w:val="00BA45E4"/>
    <w:rsid w:val="00BB48AF"/>
    <w:rsid w:val="00BC1EE1"/>
    <w:rsid w:val="00BC28B6"/>
    <w:rsid w:val="00BC470F"/>
    <w:rsid w:val="00BC5757"/>
    <w:rsid w:val="00BC591E"/>
    <w:rsid w:val="00BD70E4"/>
    <w:rsid w:val="00BE06E7"/>
    <w:rsid w:val="00BE0D79"/>
    <w:rsid w:val="00BE1CE5"/>
    <w:rsid w:val="00BF4EC9"/>
    <w:rsid w:val="00C025FC"/>
    <w:rsid w:val="00C04054"/>
    <w:rsid w:val="00C05DFE"/>
    <w:rsid w:val="00C13944"/>
    <w:rsid w:val="00C17755"/>
    <w:rsid w:val="00C22116"/>
    <w:rsid w:val="00C47DE6"/>
    <w:rsid w:val="00C54811"/>
    <w:rsid w:val="00C569BB"/>
    <w:rsid w:val="00C61A2E"/>
    <w:rsid w:val="00C72706"/>
    <w:rsid w:val="00C7534E"/>
    <w:rsid w:val="00C759B5"/>
    <w:rsid w:val="00C75D72"/>
    <w:rsid w:val="00C81E5A"/>
    <w:rsid w:val="00C900CE"/>
    <w:rsid w:val="00C914A5"/>
    <w:rsid w:val="00C92073"/>
    <w:rsid w:val="00C92C27"/>
    <w:rsid w:val="00CB3986"/>
    <w:rsid w:val="00CC240E"/>
    <w:rsid w:val="00CC3B7D"/>
    <w:rsid w:val="00CD096D"/>
    <w:rsid w:val="00CD0A06"/>
    <w:rsid w:val="00CD1126"/>
    <w:rsid w:val="00CD44F0"/>
    <w:rsid w:val="00CE7263"/>
    <w:rsid w:val="00CF005A"/>
    <w:rsid w:val="00CF16A4"/>
    <w:rsid w:val="00CF1B5D"/>
    <w:rsid w:val="00CF5259"/>
    <w:rsid w:val="00CF62BB"/>
    <w:rsid w:val="00D00A53"/>
    <w:rsid w:val="00D024BA"/>
    <w:rsid w:val="00D06AE7"/>
    <w:rsid w:val="00D130E7"/>
    <w:rsid w:val="00D266DE"/>
    <w:rsid w:val="00D31C92"/>
    <w:rsid w:val="00D31D29"/>
    <w:rsid w:val="00D33475"/>
    <w:rsid w:val="00D47766"/>
    <w:rsid w:val="00D5496D"/>
    <w:rsid w:val="00D55147"/>
    <w:rsid w:val="00D702BE"/>
    <w:rsid w:val="00D83596"/>
    <w:rsid w:val="00D857B3"/>
    <w:rsid w:val="00D86EAE"/>
    <w:rsid w:val="00D90CCD"/>
    <w:rsid w:val="00D9470B"/>
    <w:rsid w:val="00D96A84"/>
    <w:rsid w:val="00D97BE1"/>
    <w:rsid w:val="00DA1193"/>
    <w:rsid w:val="00DD7659"/>
    <w:rsid w:val="00DE1053"/>
    <w:rsid w:val="00DF7750"/>
    <w:rsid w:val="00E0041C"/>
    <w:rsid w:val="00E02FEE"/>
    <w:rsid w:val="00E05463"/>
    <w:rsid w:val="00E07BF5"/>
    <w:rsid w:val="00E10836"/>
    <w:rsid w:val="00E1796F"/>
    <w:rsid w:val="00E22B52"/>
    <w:rsid w:val="00E22D84"/>
    <w:rsid w:val="00E319FF"/>
    <w:rsid w:val="00E3445F"/>
    <w:rsid w:val="00E373EA"/>
    <w:rsid w:val="00E4118B"/>
    <w:rsid w:val="00E4312B"/>
    <w:rsid w:val="00E54B78"/>
    <w:rsid w:val="00E723C8"/>
    <w:rsid w:val="00E74CC5"/>
    <w:rsid w:val="00E75CAF"/>
    <w:rsid w:val="00E76E73"/>
    <w:rsid w:val="00E83655"/>
    <w:rsid w:val="00E92021"/>
    <w:rsid w:val="00E97FF0"/>
    <w:rsid w:val="00EA00A7"/>
    <w:rsid w:val="00EA2C34"/>
    <w:rsid w:val="00EB1224"/>
    <w:rsid w:val="00EC26D5"/>
    <w:rsid w:val="00ED1F7A"/>
    <w:rsid w:val="00ED33D0"/>
    <w:rsid w:val="00EE22EF"/>
    <w:rsid w:val="00EF15F7"/>
    <w:rsid w:val="00EF248B"/>
    <w:rsid w:val="00EF2784"/>
    <w:rsid w:val="00F07D00"/>
    <w:rsid w:val="00F15EBA"/>
    <w:rsid w:val="00F161A9"/>
    <w:rsid w:val="00F17DF6"/>
    <w:rsid w:val="00F219C1"/>
    <w:rsid w:val="00F23F33"/>
    <w:rsid w:val="00F26D1D"/>
    <w:rsid w:val="00F32498"/>
    <w:rsid w:val="00F324FF"/>
    <w:rsid w:val="00F36DB5"/>
    <w:rsid w:val="00F37EF0"/>
    <w:rsid w:val="00F5483A"/>
    <w:rsid w:val="00F568F8"/>
    <w:rsid w:val="00F66098"/>
    <w:rsid w:val="00F74D73"/>
    <w:rsid w:val="00F75C44"/>
    <w:rsid w:val="00F911DE"/>
    <w:rsid w:val="00FA65B9"/>
    <w:rsid w:val="00FB17E2"/>
    <w:rsid w:val="00FB2747"/>
    <w:rsid w:val="00FB44C5"/>
    <w:rsid w:val="00FB62F5"/>
    <w:rsid w:val="00FC29EF"/>
    <w:rsid w:val="00FC3B10"/>
    <w:rsid w:val="00FC5942"/>
    <w:rsid w:val="00FC71E0"/>
    <w:rsid w:val="00FC7FDD"/>
    <w:rsid w:val="00FD36D9"/>
    <w:rsid w:val="00FE102C"/>
    <w:rsid w:val="00FE56AB"/>
    <w:rsid w:val="00FE6A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styleId="Naslov2" w:type="paragraph">
    <w:name w:val="heading 2"/>
    <w:basedOn w:val="Normal"/>
    <w:next w:val="Normal"/>
    <w:link w:val="Naslov2Char"/>
    <w:qFormat/>
    <w:rsid w:val="00A82FB2"/>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34"/>
    <w:qFormat/>
    <w:rsid w:val="006F1899"/>
    <w:pPr>
      <w:ind w:left="720"/>
      <w:contextualSpacing/>
    </w:pPr>
  </w:style>
  <w:style w:styleId="Tekstrezerviranogmjesta" w:type="character">
    <w:name w:val="Placeholder Text"/>
    <w:basedOn w:val="Zadanifontodlomka"/>
    <w:uiPriority w:val="99"/>
    <w:semiHidden/>
    <w:rsid w:val="00DE1053"/>
    <w:rPr>
      <w:color w:val="808080"/>
      <w:bdr w:space="0" w:sz="0" w:color="auto" w:val="none"/>
      <w:shd w:fill="auto" w:color="auto" w:val="clear"/>
    </w:rPr>
  </w:style>
  <w:style w:customStyle="true" w:styleId="eSPISCCParagraphDefaultFont" w:type="character">
    <w:name w:val="eSPIS_CC_Paragraph Default Font"/>
    <w:basedOn w:val="Zadanifontodlomka"/>
    <w:rsid w:val="00DE105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E1053"/>
    <w:rPr>
      <w:b/>
      <w:bdr w:space="0" w:sz="0" w:color="auto" w:val="none"/>
      <w:shd w:fill="FFFFCC" w:color="auto" w:val="clear"/>
      <w:lang w:val="hr-HR"/>
    </w:rPr>
  </w:style>
  <w:style w:customStyle="true" w:styleId="PozadinaSvijetloCrvena" w:type="character">
    <w:name w:val="Pozadina_SvijetloCrvena"/>
    <w:basedOn w:val="eSPISCCParagraphDefaultFont"/>
    <w:rsid w:val="00DE105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E1053"/>
    <w:rPr>
      <w:rFonts w:cs="Times New Roman" w:hAnsi="Times New Roman" w:ascii="Times New Roman"/>
      <w:b w:val="false"/>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6D7F75"/>
    <w:rPr>
      <w:sz w:val="24"/>
      <w:szCs w:val="24"/>
    </w:rPr>
  </w:style>
  <w:style w:customStyle="true" w:styleId="PodnojeChar" w:type="character">
    <w:name w:val="Podnožje Char"/>
    <w:basedOn w:val="Zadanifontodlomka"/>
    <w:link w:val="Podnoje"/>
    <w:uiPriority w:val="99"/>
    <w:rsid w:val="001F2324"/>
    <w:rPr>
      <w:sz w:val="24"/>
      <w:szCs w:val="24"/>
    </w:rPr>
  </w:style>
  <w:style w:styleId="Bezproreda" w:type="paragraph">
    <w:name w:val="No Spacing"/>
    <w:uiPriority w:val="1"/>
    <w:qFormat/>
    <w:rsid w:val="007221AC"/>
    <w:rPr>
      <w:rFonts w:cstheme="minorBidi" w:eastAsiaTheme="minorHAnsi" w:hAnsiTheme="minorHAnsi" w:asciiTheme="minorHAnsi"/>
      <w:sz w:val="22"/>
      <w:szCs w:val="22"/>
      <w:lang w:eastAsia="en-US"/>
    </w:rPr>
  </w:style>
  <w:style w:styleId="Reetkatablice" w:type="table">
    <w:name w:val="Table Grid"/>
    <w:basedOn w:val="Obinatablica"/>
    <w:uiPriority w:val="59"/>
    <w:rsid w:val="002431B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A82FB2"/>
    <w:pPr>
      <w:jc w:val="both"/>
    </w:pPr>
  </w:style>
  <w:style w:customStyle="true" w:styleId="TijelotekstaChar" w:type="character">
    <w:name w:val="Tijelo teksta Char"/>
    <w:basedOn w:val="Zadanifontodlomka"/>
    <w:link w:val="Tijeloteksta"/>
    <w:rsid w:val="00A82FB2"/>
    <w:rPr>
      <w:sz w:val="24"/>
      <w:szCs w:val="24"/>
    </w:rPr>
  </w:style>
  <w:style w:customStyle="true" w:styleId="Naslov2Char" w:type="character">
    <w:name w:val="Naslov 2 Char"/>
    <w:basedOn w:val="Zadanifontodlomka"/>
    <w:link w:val="Naslov2"/>
    <w:rsid w:val="00A82FB2"/>
    <w:rPr>
      <w:b/>
      <w:sz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styleId="Naslov2" w:type="paragraph">
    <w:name w:val="heading 2"/>
    <w:basedOn w:val="Normal"/>
    <w:next w:val="Normal"/>
    <w:link w:val="Naslov2Char"/>
    <w:qFormat/>
    <w:rsid w:val="00A82FB2"/>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34"/>
    <w:qFormat/>
    <w:rsid w:val="006F1899"/>
    <w:pPr>
      <w:ind w:left="720"/>
      <w:contextualSpacing/>
    </w:pPr>
  </w:style>
  <w:style w:styleId="Tekstrezerviranogmjesta" w:type="character">
    <w:name w:val="Placeholder Text"/>
    <w:basedOn w:val="Zadanifontodlomka"/>
    <w:uiPriority w:val="99"/>
    <w:semiHidden/>
    <w:rsid w:val="00DE1053"/>
    <w:rPr>
      <w:color w:val="808080"/>
      <w:bdr w:color="auto" w:space="0" w:sz="0" w:val="none"/>
      <w:shd w:color="auto" w:fill="auto" w:val="clear"/>
    </w:rPr>
  </w:style>
  <w:style w:customStyle="1" w:styleId="eSPISCCParagraphDefaultFont" w:type="character">
    <w:name w:val="eSPIS_CC_Paragraph Default Font"/>
    <w:basedOn w:val="Zadanifontodlomka"/>
    <w:rsid w:val="00DE105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E1053"/>
    <w:rPr>
      <w:b/>
      <w:bdr w:color="auto" w:space="0" w:sz="0" w:val="none"/>
      <w:shd w:color="auto" w:fill="FFFFCC" w:val="clear"/>
      <w:lang w:val="hr-HR"/>
    </w:rPr>
  </w:style>
  <w:style w:customStyle="1" w:styleId="PozadinaSvijetloCrvena" w:type="character">
    <w:name w:val="Pozadina_SvijetloCrvena"/>
    <w:basedOn w:val="eSPISCCParagraphDefaultFont"/>
    <w:rsid w:val="00DE105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E1053"/>
    <w:rPr>
      <w:rFonts w:ascii="Times New Roman" w:cs="Times New Roman" w:hAnsi="Times New Roman"/>
      <w:b w:val="0"/>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6D7F75"/>
    <w:rPr>
      <w:sz w:val="24"/>
      <w:szCs w:val="24"/>
    </w:rPr>
  </w:style>
  <w:style w:customStyle="1" w:styleId="PodnojeChar" w:type="character">
    <w:name w:val="Podnožje Char"/>
    <w:basedOn w:val="Zadanifontodlomka"/>
    <w:link w:val="Podnoje"/>
    <w:uiPriority w:val="99"/>
    <w:rsid w:val="001F2324"/>
    <w:rPr>
      <w:sz w:val="24"/>
      <w:szCs w:val="24"/>
    </w:rPr>
  </w:style>
  <w:style w:styleId="Bezproreda" w:type="paragraph">
    <w:name w:val="No Spacing"/>
    <w:uiPriority w:val="1"/>
    <w:qFormat/>
    <w:rsid w:val="007221AC"/>
    <w:rPr>
      <w:rFonts w:asciiTheme="minorHAnsi" w:cstheme="minorBidi" w:eastAsiaTheme="minorHAnsi" w:hAnsiTheme="minorHAnsi"/>
      <w:sz w:val="22"/>
      <w:szCs w:val="22"/>
      <w:lang w:eastAsia="en-US"/>
    </w:rPr>
  </w:style>
  <w:style w:styleId="Reetkatablice" w:type="table">
    <w:name w:val="Table Grid"/>
    <w:basedOn w:val="Obinatablica"/>
    <w:uiPriority w:val="59"/>
    <w:rsid w:val="002431B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A82FB2"/>
    <w:pPr>
      <w:jc w:val="both"/>
    </w:pPr>
  </w:style>
  <w:style w:customStyle="1" w:styleId="TijelotekstaChar" w:type="character">
    <w:name w:val="Tijelo teksta Char"/>
    <w:basedOn w:val="Zadanifontodlomka"/>
    <w:link w:val="Tijeloteksta"/>
    <w:rsid w:val="00A82FB2"/>
    <w:rPr>
      <w:sz w:val="24"/>
      <w:szCs w:val="24"/>
    </w:rPr>
  </w:style>
  <w:style w:customStyle="1" w:styleId="Naslov2Char" w:type="character">
    <w:name w:val="Naslov 2 Char"/>
    <w:basedOn w:val="Zadanifontodlomka"/>
    <w:link w:val="Naslov2"/>
    <w:rsid w:val="00A82FB2"/>
    <w:rPr>
      <w:b/>
      <w:sz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8163659">
      <w:bodyDiv w:val="true"/>
      <w:marLeft w:val="0"/>
      <w:marRight w:val="0"/>
      <w:marTop w:val="0"/>
      <w:marBottom w:val="0"/>
      <w:divBdr>
        <w:top w:space="0" w:sz="0" w:color="auto" w:val="none"/>
        <w:left w:space="0" w:sz="0" w:color="auto" w:val="none"/>
        <w:bottom w:space="0" w:sz="0" w:color="auto" w:val="none"/>
        <w:right w:space="0" w:sz="0" w:color="auto" w:val="none"/>
      </w:divBdr>
      <w:divsChild>
        <w:div w:id="1773936213">
          <w:marLeft w:val="0"/>
          <w:marRight w:val="0"/>
          <w:marTop w:val="0"/>
          <w:marBottom w:val="0"/>
          <w:divBdr>
            <w:top w:space="0" w:sz="0" w:color="auto" w:val="none"/>
            <w:left w:space="0" w:sz="0" w:color="auto" w:val="none"/>
            <w:bottom w:space="0" w:sz="0" w:color="auto" w:val="none"/>
            <w:right w:space="0" w:sz="0" w:color="auto" w:val="none"/>
          </w:divBdr>
          <w:divsChild>
            <w:div w:id="599217297">
              <w:marLeft w:val="0"/>
              <w:marRight w:val="0"/>
              <w:marTop w:val="0"/>
              <w:marBottom w:val="0"/>
              <w:divBdr>
                <w:top w:space="0" w:sz="6" w:color="DDDDDD" w:val="single"/>
                <w:left w:space="0" w:sz="6" w:color="DDDDDD" w:val="single"/>
                <w:bottom w:space="0" w:sz="6" w:color="DDDDDD" w:val="single"/>
                <w:right w:space="0" w:sz="6" w:color="DDDDDD" w:val="single"/>
              </w:divBdr>
              <w:divsChild>
                <w:div w:id="1221939073">
                  <w:marLeft w:val="150"/>
                  <w:marRight w:val="150"/>
                  <w:marTop w:val="0"/>
                  <w:marBottom w:val="150"/>
                  <w:divBdr>
                    <w:top w:space="0" w:sz="0" w:color="auto" w:val="none"/>
                    <w:left w:space="0" w:sz="0" w:color="auto" w:val="none"/>
                    <w:bottom w:space="0" w:sz="0" w:color="auto" w:val="none"/>
                    <w:right w:space="0" w:sz="0" w:color="auto" w:val="none"/>
                  </w:divBdr>
                  <w:divsChild>
                    <w:div w:id="1352493856">
                      <w:marLeft w:val="0"/>
                      <w:marRight w:val="0"/>
                      <w:marTop w:val="0"/>
                      <w:marBottom w:val="0"/>
                      <w:divBdr>
                        <w:top w:space="0" w:sz="0" w:color="auto" w:val="none"/>
                        <w:left w:space="0" w:sz="0" w:color="auto" w:val="none"/>
                        <w:bottom w:space="0" w:sz="0" w:color="auto" w:val="none"/>
                        <w:right w:space="0" w:sz="0" w:color="auto" w:val="none"/>
                      </w:divBdr>
                      <w:divsChild>
                        <w:div w:id="2026444693">
                          <w:marLeft w:val="0"/>
                          <w:marRight w:val="0"/>
                          <w:marTop w:val="0"/>
                          <w:marBottom w:val="0"/>
                          <w:divBdr>
                            <w:top w:space="0" w:sz="0" w:color="auto" w:val="none"/>
                            <w:left w:space="0" w:sz="0" w:color="auto" w:val="none"/>
                            <w:bottom w:space="0" w:sz="0" w:color="auto" w:val="none"/>
                            <w:right w:space="0" w:sz="0" w:color="auto" w:val="none"/>
                          </w:divBdr>
                          <w:divsChild>
                            <w:div w:id="408425470">
                              <w:marLeft w:val="0"/>
                              <w:marRight w:val="0"/>
                              <w:marTop w:val="0"/>
                              <w:marBottom w:val="0"/>
                              <w:divBdr>
                                <w:top w:space="0" w:sz="0" w:color="auto" w:val="none"/>
                                <w:left w:space="0" w:sz="0" w:color="auto" w:val="none"/>
                                <w:bottom w:space="0" w:sz="0" w:color="auto" w:val="none"/>
                                <w:right w:space="0" w:sz="0" w:color="auto" w:val="none"/>
                              </w:divBdr>
                              <w:divsChild>
                                <w:div w:id="719787450">
                                  <w:marLeft w:val="0"/>
                                  <w:marRight w:val="0"/>
                                  <w:marTop w:val="0"/>
                                  <w:marBottom w:val="0"/>
                                  <w:divBdr>
                                    <w:top w:space="0" w:sz="0" w:color="auto" w:val="none"/>
                                    <w:left w:space="0" w:sz="0" w:color="auto" w:val="none"/>
                                    <w:bottom w:space="0" w:sz="0" w:color="auto" w:val="none"/>
                                    <w:right w:space="0" w:sz="0" w:color="auto" w:val="none"/>
                                  </w:divBdr>
                                  <w:divsChild>
                                    <w:div w:id="1177235814">
                                      <w:marLeft w:val="0"/>
                                      <w:marRight w:val="0"/>
                                      <w:marTop w:val="0"/>
                                      <w:marBottom w:val="0"/>
                                      <w:divBdr>
                                        <w:top w:space="0" w:sz="0" w:color="auto" w:val="none"/>
                                        <w:left w:space="0" w:sz="0" w:color="auto" w:val="none"/>
                                        <w:bottom w:space="0" w:sz="0" w:color="auto" w:val="none"/>
                                        <w:right w:space="0" w:sz="0" w:color="auto" w:val="none"/>
                                      </w:divBdr>
                                      <w:divsChild>
                                        <w:div w:id="157785564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279611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2018.</izvorni_sadrzaj>
    <derivirana_varijabla naziv="DomainObject.DatumDonosenjaOdluke_1">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1252</izvorni_sadrzaj>
    <derivirana_varijabla naziv="DomainObject.Predmet.Broj_1">1252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St-1252/2016</izvorni_sadrzaj>
    <derivirana_varijabla naziv="DomainObject.Predmet.OznakaBroj_1">St-1252/2016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EUROMAKINA d.o.o. za trgovinu i usluge u stečaju</izvorni_sadrzaj>
    <derivirana_varijabla naziv="DomainObject.Predmet.ProtustrankaFormated_1">  EUROMAKINA d.o.o. za trgovinu i usluge u stečaju</derivirana_varijabla>
  </DomainObject.Predmet.ProtustrankaFormated>
  <DomainObject.Predmet.ProtustrankaFormatedOIB>
    <izvorni_sadrzaj>  EUROMAKINA d.o.o. za trgovinu i usluge u stečaju, OIB 35305886927</izvorni_sadrzaj>
    <derivirana_varijabla naziv="DomainObject.Predmet.ProtustrankaFormatedOIB_1">  EUROMAKINA d.o.o. za trgovinu i usluge u stečaju, OIB 35305886927</derivirana_varijabla>
  </DomainObject.Predmet.ProtustrankaFormatedOIB>
  <DomainObject.Predmet.ProtustrankaFormatedWithAdress>
    <izvorni_sadrzaj> EUROMAKINA d.o.o. za trgovinu i usluge u stečaju, Put Bana 8, 21204 Dugopolje</izvorni_sadrzaj>
    <derivirana_varijabla naziv="DomainObject.Predmet.ProtustrankaFormatedWithAdress_1"> EUROMAKINA d.o.o. za trgovinu i usluge u stečaju, Put Bana 8, 21204 Dugopolje</derivirana_varijabla>
  </DomainObject.Predmet.ProtustrankaFormatedWithAdress>
  <DomainObject.Predmet.ProtustrankaFormatedWithAdressOIB>
    <izvorni_sadrzaj> EUROMAKINA d.o.o. za trgovinu i usluge u stečaju, OIB 35305886927, Put Bana 8, 21204 Dugopolje</izvorni_sadrzaj>
    <derivirana_varijabla naziv="DomainObject.Predmet.ProtustrankaFormatedWithAdressOIB_1"> EUROMAKINA d.o.o. za trgovinu i usluge u stečaju, OIB 35305886927, Put Bana 8, 21204 Dugopolje</derivirana_varijabla>
  </DomainObject.Predmet.ProtustrankaFormatedWithAdressOIB>
  <DomainObject.Predmet.ProtustrankaWithAdress>
    <izvorni_sadrzaj>EUROMAKINA d.o.o. za trgovinu i usluge u stečaju Put Bana 8, 21204 Dugopolje</izvorni_sadrzaj>
    <derivirana_varijabla naziv="DomainObject.Predmet.ProtustrankaWithAdress_1">EUROMAKINA d.o.o. za trgovinu i usluge u stečaju Put Bana 8, 21204 Dugopolje</derivirana_varijabla>
  </DomainObject.Predmet.ProtustrankaWithAdress>
  <DomainObject.Predmet.ProtustrankaWithAdressOIB>
    <izvorni_sadrzaj>EUROMAKINA d.o.o. za trgovinu i usluge u stečaju, OIB 35305886927, Put Bana 8, 21204 Dugopolje</izvorni_sadrzaj>
    <derivirana_varijabla naziv="DomainObject.Predmet.ProtustrankaWithAdressOIB_1">EUROMAKINA d.o.o. za trgovinu i usluge u stečaju, OIB 35305886927, Put Bana 8, 21204 Dugopolje</derivirana_varijabla>
  </DomainObject.Predmet.ProtustrankaWithAdressOIB>
  <DomainObject.Predmet.ProtustrankaNazivFormated>
    <izvorni_sadrzaj>EUROMAKINA d.o.o. za trgovinu i usluge u stečaju</izvorni_sadrzaj>
    <derivirana_varijabla naziv="DomainObject.Predmet.ProtustrankaNazivFormated_1">EUROMAKINA d.o.o. za trgovinu i usluge u stečaju</derivirana_varijabla>
  </DomainObject.Predmet.ProtustrankaNazivFormated>
  <DomainObject.Predmet.ProtustrankaNazivFormatedOIB>
    <izvorni_sadrzaj>EUROMAKINA d.o.o. za trgovinu i usluge u stečaju, OIB 35305886927</izvorni_sadrzaj>
    <derivirana_varijabla naziv="DomainObject.Predmet.ProtustrankaNazivFormatedOIB_1">EUROMAKINA d.o.o. za trgovinu i usluge u stečaju, OIB 35305886927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Addiko Bank dioničko društvo; S.A.C.A.T. SNC vl.Alessandro Oberdank &amp; c zastupanog po punomoćniku Ana Unković; Fond za zaštitu okoliša i energetsku učinkovitost; CROATIA osiguranje d.d.; VODOVOD-OSIJEK d.o.o. za vodoopskrbu i odvodnju; VIPnet, društvo s ograničenom odgovornošću za usluge javnih telekomunikacija; PODRAVSKA BANKA dioničko društvo; SIGURNOST društvo s ograničenom odgovornošću za poslove zaštite osoba i imovine; ZAGREBAČKI HOLDING, društvo s ograničenom odgovornošću za javni prijevoz, opskrbu vodom, održavanje čistoće, putnička a; PORSCHE INTER AUTO d.o.o. za trgovinu i popravak motornih vozila zastupanog po punomoćniku Boris Anišić; UNIKOM d.o.o. za komunalno gospodarstvo; ODVJETNIČKI URED RADOJKA PETROVIĆ IVANIŠEVIĆ; HP - Hrvatska pošta d.d.; UNIQA osiguranje d.d.; Hrvatski Telekom d.d.; HRVATSKE ŠUME društvo s ograničenom odgovornošću zastupanog po punomoćniku Zoran Tomić; Ministarstvo financija RH, Porezna uprava, Područni ured Dalmacija zastupanog po punomoćniku Županijsko državno odvjetništvo u Splitu; GRAD OSIJEK; Hrvatske vode, pravna osoba za upravljanje vodama; GRAD ZADAR; RECA d.o.o. za trgovinu zastupanog po punomoćniku OD KORUŠIĆ, HRG I VUKALOVIĆ j.t.d.; Lidija Lizak; Kristina Dunai; Jelena Boban; ZAGREBAČKA BANKA DIONIČKO DRUŠTVO zastupanog po punomoćniku OD HANŽEKOVIĆ &amp; PARTNERI d.o.o.; Sberbank d.d.; Adriatic Assets d.o.o. za usluge; INTEREUROPA, logističke usluge, društvo s ograničenom odgovornošću; CWS-boco d.o.o. tekstilservis zastupanog po punomoćniku OD LEKO I PARTNERI; CELLI S.p.A; HEP - Opskrba d.o.o. za opskrbu potrošača električnom, toplinskom energijom i plinom; EKOTEX, d.o.o. za usluge u zaštiti okoliša zastupanog po punomoćniku Marta Šimrak Lukavski; HEP ELEKTRA d.o.o. za opskrbu električnom energijom; Financijska agencija; AGRIA društvo s ograničenom odgovornošću za veleprodaju i maloprodaju u stečaju; Hrvatska radiotelevizija zastupanog po punomoćniku OD MADIRAZZA &amp; PARTNERI; DAUS TRUCK, d.o.o. za trgovinu i servis vozila u stečaju; Agencija za osiguranje radničkih tražbina</izvorni_sadrzaj>
    <derivirana_varijabla naziv="DomainObject.Predmet.StrankaFormated_1">  FINANCIJSKA AGENCIJA, RC SPLIT; Addiko Bank dioničko društvo; S.A.C.A.T. SNC vl.Alessandro Oberdank &amp; c zastupanog po punomoćniku Ana Unković; Fond za zaštitu okoliša i energetsku učinkovitost; CROATIA osiguranje d.d.; VODOVOD-OSIJEK d.o.o. za vodoopskrbu i odvodnju; VIPnet, društvo s ograničenom odgovornošću za usluge javnih telekomunikacija; PODRAVSKA BANKA dioničko društvo; SIGURNOST društvo s ograničenom odgovornošću za poslove zaštite osoba i imovine; ZAGREBAČKI HOLDING, društvo s ograničenom odgovornošću za javni prijevoz, opskrbu vodom, održavanje čistoće, putnička a; PORSCHE INTER AUTO d.o.o. za trgovinu i popravak motornih vozila zastupanog po punomoćniku Boris Anišić; UNIKOM d.o.o. za komunalno gospodarstvo; ODVJETNIČKI URED RADOJKA PETROVIĆ IVANIŠEVIĆ; HP - Hrvatska pošta d.d.; UNIQA osiguranje d.d.; Hrvatski Telekom d.d.; HRVATSKE ŠUME društvo s ograničenom odgovornošću zastupanog po punomoćniku Zoran Tomić; Ministarstvo financija RH, Porezna uprava, Područni ured Dalmacija zastupanog po punomoćniku Županijsko državno odvjetništvo u Splitu; GRAD OSIJEK; Hrvatske vode, pravna osoba za upravljanje vodama; GRAD ZADAR; RECA d.o.o. za trgovinu zastupanog po punomoćniku OD KORUŠIĆ, HRG I VUKALOVIĆ j.t.d.; Lidija Lizak; Kristina Dunai; Jelena Boban; ZAGREBAČKA BANKA DIONIČKO DRUŠTVO zastupanog po punomoćniku OD HANŽEKOVIĆ &amp; PARTNERI d.o.o.; Sberbank d.d.; Adriatic Assets d.o.o. za usluge; INTEREUROPA, logističke usluge, društvo s ograničenom odgovornošću; CWS-boco d.o.o. tekstilservis zastupanog po punomoćniku OD LEKO I PARTNERI; CELLI S.p.A; HEP - Opskrba d.o.o. za opskrbu potrošača električnom, toplinskom energijom i plinom; EKOTEX, d.o.o. za usluge u zaštiti okoliša zastupanog po punomoćniku Marta Šimrak Lukavski; HEP ELEKTRA d.o.o. za opskrbu električnom energijom; Financijska agencija; AGRIA društvo s ograničenom odgovornošću za veleprodaju i maloprodaju u stečaju; Hrvatska radiotelevizija zastupanog po punomoćniku OD MADIRAZZA &amp; PARTNERI; DAUS TRUCK, d.o.o. za trgovinu i servis vozila u stečaju; Agencija za osiguranje radničkih tražbina</derivirana_varijabla>
  </DomainObject.Predmet.StrankaFormated>
  <DomainObject.Predmet.StrankaFormatedOIB>
    <izvorni_sadrzaj>  FINANCIJSKA AGENCIJA, RC SPLIT, OIB 85821130368; Addiko Bank dioničko društvo, OIB 14036333877; S.A.C.A.T. SNC vl.Alessandro Oberdank &amp; c, OIB 08057303627 zastupanog po punomoćniku Ana Unković; Fond za zaštitu okoliša i energetsku učinkovitost, OIB 85828625994; CROATIA osiguranje d.d., OIB 26187994862; VODOVOD-OSIJEK d.o.o. za vodoopskrbu i odvodnju, OIB 43654507669; VIPnet, društvo s ograničenom odgovornošću za usluge javnih telekomunikacija, OIB 29524210204; PODRAVSKA BANKA dioničko društvo, OIB 97326283154; SIGURNOST društvo s ograničenom odgovornošću za poslove zaštite osoba i imovine, OIB 77306500476; ZAGREBAČKI HOLDING, društvo s ograničenom odgovornošću za javni prijevoz, opskrbu vodom, održavanje čistoće, putnička a, OIB 85584865987; PORSCHE INTER AUTO d.o.o. za trgovinu i popravak motornih vozila, OIB 67492500921 zastupanog po punomoćniku Boris Anišić; UNIKOM d.o.o. za komunalno gospodarstvo, OIB 07507345484; ODVJETNIČKI URED RADOJKA PETROVIĆ IVANIŠEVIĆ, OIB 69930659830; HP - Hrvatska pošta d.d., OIB 87311810356; UNIQA osiguranje d.d., OIB 75665455333; Hrvatski Telekom d.d., OIB 81793146560; HRVATSKE ŠUME društvo s ograničenom odgovornošću, OIB 69693144506 zastupanog po punomoćniku Zoran Tomić; Ministarstvo financija RH, Porezna uprava, Područni ured Dalmacija, OIB 18683136487 zastupanog po punomoćniku Županijsko državno odvjetništvo u Splitu; GRAD OSIJEK, OIB 30050049642; Hrvatske vode, pravna osoba za upravljanje vodama, OIB 28921383001; GRAD ZADAR, OIB 09933651854; RECA d.o.o. za trgovinu, OIB 63873177102 zastupanog po punomoćniku OD KORUŠIĆ, HRG I VUKALOVIĆ j.t.d.; Lidija Lizak, OIB 58083544467; Kristina Dunai, OIB 32871006278; Jelena Boban, OIB 60025440051; ZAGREBAČKA BANKA DIONIČKO DRUŠTVO, OIB 92963223473 zastupanog po punomoćniku OD HANŽEKOVIĆ &amp; PARTNERI d.o.o.; Sberbank d.d., OIB 78427478595; Adriatic Assets d.o.o. za usluge, OIB 18846383988; INTEREUROPA, logističke usluge, društvo s ograničenom odgovornošću, OIB 85514716931; CWS-boco d.o.o. tekstilservis, OIB 51026536351 zastupanog po punomoćniku OD LEKO I PARTNERI; CELLI S.p.A, OIB 82362733876; HEP - Opskrba d.o.o. za opskrbu potrošača električnom, toplinskom energijom i plinom, OIB 63073332379; EKOTEX, d.o.o. za usluge u zaštiti okoliša, OIB 07941830049 zastupanog po punomoćniku Marta Šimrak Lukavski; HEP ELEKTRA d.o.o. za opskrbu električnom energijom, OIB 43965974818; Financijska agencija, OIB 85821130368; AGRIA društvo s ograničenom odgovornošću za veleprodaju i maloprodaju u stečaju, OIB 43644175159; Hrvatska radiotelevizija, OIB 68419124305 zastupanog po punomoćniku OD MADIRAZZA &amp; PARTNERI; DAUS TRUCK, d.o.o. za trgovinu i servis vozila u stečaju, OIB 95174048745; Agencija za osiguranje radničkih tražbina, OIB 04323472109</izvorni_sadrzaj>
    <derivirana_varijabla naziv="DomainObject.Predmet.StrankaFormatedOIB_1">  FINANCIJSKA AGENCIJA, RC SPLIT, OIB 85821130368; Addiko Bank dioničko društvo, OIB 14036333877; S.A.C.A.T. SNC vl.Alessandro Oberdank &amp; c, OIB 08057303627 zastupanog po punomoćniku Ana Unković; Fond za zaštitu okoliša i energetsku učinkovitost, OIB 85828625994; CROATIA osiguranje d.d., OIB 26187994862; VODOVOD-OSIJEK d.o.o. za vodoopskrbu i odvodnju, OIB 43654507669; VIPnet, društvo s ograničenom odgovornošću za usluge javnih telekomunikacija, OIB 29524210204; PODRAVSKA BANKA dioničko društvo, OIB 97326283154; SIGURNOST društvo s ograničenom odgovornošću za poslove zaštite osoba i imovine, OIB 77306500476; ZAGREBAČKI HOLDING, društvo s ograničenom odgovornošću za javni prijevoz, opskrbu vodom, održavanje čistoće, putnička a, OIB 85584865987; PORSCHE INTER AUTO d.o.o. za trgovinu i popravak motornih vozila, OIB 67492500921 zastupanog po punomoćniku Boris Anišić; UNIKOM d.o.o. za komunalno gospodarstvo, OIB 07507345484; ODVJETNIČKI URED RADOJKA PETROVIĆ IVANIŠEVIĆ, OIB 69930659830; HP - Hrvatska pošta d.d., OIB 87311810356; UNIQA osiguranje d.d., OIB 75665455333; Hrvatski Telekom d.d., OIB 81793146560; HRVATSKE ŠUME društvo s ograničenom odgovornošću, OIB 69693144506 zastupanog po punomoćniku Zoran Tomić; Ministarstvo financija RH, Porezna uprava, Područni ured Dalmacija, OIB 18683136487 zastupanog po punomoćniku Županijsko državno odvjetništvo u Splitu; GRAD OSIJEK, OIB 30050049642; Hrvatske vode, pravna osoba za upravljanje vodama, OIB 28921383001; GRAD ZADAR, OIB 09933651854; RECA d.o.o. za trgovinu, OIB 63873177102 zastupanog po punomoćniku OD KORUŠIĆ, HRG I VUKALOVIĆ j.t.d.; Lidija Lizak, OIB 58083544467; Kristina Dunai, OIB 32871006278; Jelena Boban, OIB 60025440051; ZAGREBAČKA BANKA DIONIČKO DRUŠTVO, OIB 92963223473 zastupanog po punomoćniku OD HANŽEKOVIĆ &amp; PARTNERI d.o.o.; Sberbank d.d., OIB 78427478595; Adriatic Assets d.o.o. za usluge, OIB 18846383988; INTEREUROPA, logističke usluge, društvo s ograničenom odgovornošću, OIB 85514716931; CWS-boco d.o.o. tekstilservis, OIB 51026536351 zastupanog po punomoćniku OD LEKO I PARTNERI; CELLI S.p.A, OIB 82362733876; HEP - Opskrba d.o.o. za opskrbu potrošača električnom, toplinskom energijom i plinom, OIB 63073332379; EKOTEX, d.o.o. za usluge u zaštiti okoliša, OIB 07941830049 zastupanog po punomoćniku Marta Šimrak Lukavski; HEP ELEKTRA d.o.o. za opskrbu električnom energijom, OIB 43965974818; Financijska agencija, OIB 85821130368; AGRIA društvo s ograničenom odgovornošću za veleprodaju i maloprodaju u stečaju, OIB 43644175159; Hrvatska radiotelevizija, OIB 68419124305 zastupanog po punomoćniku OD MADIRAZZA &amp; PARTNERI; DAUS TRUCK, d.o.o. za trgovinu i servis vozila u stečaju, OIB 95174048745; Agencija za osiguranje radničkih tražbina, OIB 04323472109</derivirana_varijabla>
  </DomainObject.Predmet.StrankaFormatedOIB>
  <DomainObject.Predmet.StrankaFormatedWithAdress>
    <izvorni_sadrzaj> FINANCIJSKA AGENCIJA, RC SPLIT, Mažuranićevo šetalište 24 b, 21000 Split; Addiko Bank dioničko društvo, Slavonska avenija 6, 10000 Zagreb; S.A.C.A.T. SNC vl.Alessandro Oberdank &amp; c, Via Marconi, 34133 TRST zastupanog po punomoćniku Ana Unković; Fond za zaštitu okoliša i energetsku učinkovitost, Radnička cesta 80, 10000 Zagreb; CROATIA osiguranje d.d., Vatroslava Jagića 33, 10000 Zagreb; VODOVOD-OSIJEK d.o.o. za vodoopskrbu i odvodnju, Poljski Put 1, 31000 Osijek; VIPnet, društvo s ograničenom odgovornošću za usluge javnih telekomunikacija, Vrtni put 1, 10000 Zagreb; PODRAVSKA BANKA dioničko društvo, Opatička 3, 48000 Koprivnica; SIGURNOST društvo s ograničenom odgovornošću za poslove zaštite osoba i imovine, Ivana Gundulića 5, 31000 Osijek; ZAGREBAČKI HOLDING, društvo s ograničenom odgovornošću za javni prijevoz, opskrbu vodom, održavanje čistoće, putnička a, Ulica grada Vukovara 41, 10000 Zagreb; PORSCHE INTER AUTO d.o.o. za trgovinu i popravak motornih vozila, Velimira Škorpika 21-23, 10000 Zagreb zastupanog po punomoćniku Boris Anišić; UNIKOM d.o.o. za komunalno gospodarstvo, Ružina 11/a, 31000 Osijek; ODVJETNIČKI URED RADOJKA PETROVIĆ IVANIŠEVIĆ, Domovinskog rata 29B/IV, 21000 Split; HP - Hrvatska pošta d.d., Jurišićeva 13, 10000 Zagreb; UNIQA osiguranje d.d., Planinska 13 A, 10000 Zagreb; Hrvatski Telekom d.d., Roberta Frangeša Mihanovića 9, 10000 Zagreb; HRVATSKE ŠUME društvo s ograničenom odgovornošću, Ul.Ljudevita Farkaša Vukotinovića 2, 10000 Zagreb zastupanog po punomoćniku Zoran Tomić; Ministarstvo financija RH, Porezna uprava, Područni ured Dalmacija, Trg dr. Franje Tuđmana 4, 21000 Split zastupanog po punomoćniku Županijsko državno odvjetništvo u Splitu; GRAD OSIJEK, Ulica Franje Kuhača 9, 31000 Osijek; Hrvatske vode, pravna osoba za upravljanje vodama, Grada Vukovara 220, 10000 Zagreb; GRAD ZADAR, Narodni trg 1, 23000 Zadar; RECA d.o.o. za trgovinu, Kučanska 23, 42000 Varaždin zastupanog po punomoćniku OD KORUŠIĆ, HRG I VUKALOVIĆ j.t.d.; Lidija Lizak, Crni Put 5, 31220 Višnjevac; Kristina Dunai, Rudolf Banić 1, 31326 Mece; Jelena Boban, Ulica Don Petra Katunarića 61, 21214 Kaštel Lukšić; ZAGREBAČKA BANKA DIONIČKO DRUŠTVO, Trg bana Josipa Jelačića 10, 10000 Zagreb zastupanog po punomoćniku OD HANŽEKOVIĆ &amp; PARTNERI d.o.o.; Sberbank d.d., Varšavska 9, 10000 Zagreb; Adriatic Assets d.o.o. za usluge, Radnička cesta 80, 10000 Zagreb; INTEREUROPA, logističke usluge, društvo s ograničenom odgovornošću, Josipa Lončara 3, 10000 Zagreb; CWS-boco d.o.o. tekstilservis, Kovinska 4a, 10000 Zagreb zastupanog po punomoćniku OD LEKO I PARTNERI; CELLI S.p.A, Via Masetti, 47122 Forli; HEP - Opskrba d.o.o. za opskrbu potrošača električnom, toplinskom energijom i plinom, Ulica grada Vukovara 37, 10000 Zagreb; EKOTEX, d.o.o. za usluge u zaštiti okoliša, Remete 99, 10000 Zagreb zastupanog po punomoćniku Marta Šimrak Lukavski; HEP ELEKTRA d.o.o. za opskrbu električnom energijom, Ulica grada Vukovara 37, 10000 Zagreb; Financijska agencija, Ulica grada Vukovara 70, 10000 Zagreb; AGRIA društvo s ograničenom odgovornošću za veleprodaju i maloprodaju u stečaju, Obrtnička 2, 40000 Pušćine; Hrvatska radiotelevizija, Prisavlje 3, 10000 Zagreb zastupanog po punomoćniku OD MADIRAZZA &amp; PARTNERI; DAUS TRUCK, d.o.o. za trgovinu i servis vozila u stečaju, Put Bana 8, 21204 Dugopolje; Agencija za osiguranje radničkih tražbina, Frankopanska 11, 10000 Zagreb</izvorni_sadrzaj>
    <derivirana_varijabla naziv="DomainObject.Predmet.StrankaFormatedWithAdress_1"> FINANCIJSKA AGENCIJA, RC SPLIT, Mažuranićevo šetalište 24 b, 21000 Split; Addiko Bank dioničko društvo, Slavonska avenija 6, 10000 Zagreb; S.A.C.A.T. SNC vl.Alessandro Oberdank &amp; c, Via Marconi, 34133 TRST zastupanog po punomoćniku Ana Unković; Fond za zaštitu okoliša i energetsku učinkovitost, Radnička cesta 80, 10000 Zagreb; CROATIA osiguranje d.d., Vatroslava Jagića 33, 10000 Zagreb; VODOVOD-OSIJEK d.o.o. za vodoopskrbu i odvodnju, Poljski Put 1, 31000 Osijek; VIPnet, društvo s ograničenom odgovornošću za usluge javnih telekomunikacija, Vrtni put 1, 10000 Zagreb; PODRAVSKA BANKA dioničko društvo, Opatička 3, 48000 Koprivnica; SIGURNOST društvo s ograničenom odgovornošću za poslove zaštite osoba i imovine, Ivana Gundulića 5, 31000 Osijek; ZAGREBAČKI HOLDING, društvo s ograničenom odgovornošću za javni prijevoz, opskrbu vodom, održavanje čistoće, putnička a, Ulica grada Vukovara 41, 10000 Zagreb; PORSCHE INTER AUTO d.o.o. za trgovinu i popravak motornih vozila, Velimira Škorpika 21-23, 10000 Zagreb zastupanog po punomoćniku Boris Anišić; UNIKOM d.o.o. za komunalno gospodarstvo, Ružina 11/a, 31000 Osijek; ODVJETNIČKI URED RADOJKA PETROVIĆ IVANIŠEVIĆ, Domovinskog rata 29B/IV, 21000 Split; HP - Hrvatska pošta d.d., Jurišićeva 13, 10000 Zagreb; UNIQA osiguranje d.d., Planinska 13 A, 10000 Zagreb; Hrvatski Telekom d.d., Roberta Frangeša Mihanovića 9, 10000 Zagreb; HRVATSKE ŠUME društvo s ograničenom odgovornošću, Ul.Ljudevita Farkaša Vukotinovića 2, 10000 Zagreb zastupanog po punomoćniku Zoran Tomić; Ministarstvo financija RH, Porezna uprava, Područni ured Dalmacija, Trg dr. Franje Tuđmana 4, 21000 Split zastupanog po punomoćniku Županijsko državno odvjetništvo u Splitu; GRAD OSIJEK, Ulica Franje Kuhača 9, 31000 Osijek; Hrvatske vode, pravna osoba za upravljanje vodama, Grada Vukovara 220, 10000 Zagreb; GRAD ZADAR, Narodni trg 1, 23000 Zadar; RECA d.o.o. za trgovinu, Kučanska 23, 42000 Varaždin zastupanog po punomoćniku OD KORUŠIĆ, HRG I VUKALOVIĆ j.t.d.; Lidija Lizak, Crni Put 5, 31220 Višnjevac; Kristina Dunai, Rudolf Banić 1, 31326 Mece; Jelena Boban, Ulica Don Petra Katunarića 61, 21214 Kaštel Lukšić; ZAGREBAČKA BANKA DIONIČKO DRUŠTVO, Trg bana Josipa Jelačića 10, 10000 Zagreb zastupanog po punomoćniku OD HANŽEKOVIĆ &amp; PARTNERI d.o.o.; Sberbank d.d., Varšavska 9, 10000 Zagreb; Adriatic Assets d.o.o. za usluge, Radnička cesta 80, 10000 Zagreb; INTEREUROPA, logističke usluge, društvo s ograničenom odgovornošću, Josipa Lončara 3, 10000 Zagreb; CWS-boco d.o.o. tekstilservis, Kovinska 4a, 10000 Zagreb zastupanog po punomoćniku OD LEKO I PARTNERI; CELLI S.p.A, Via Masetti, 47122 Forli; HEP - Opskrba d.o.o. za opskrbu potrošača električnom, toplinskom energijom i plinom, Ulica grada Vukovara 37, 10000 Zagreb; EKOTEX, d.o.o. za usluge u zaštiti okoliša, Remete 99, 10000 Zagreb zastupanog po punomoćniku Marta Šimrak Lukavski; HEP ELEKTRA d.o.o. za opskrbu električnom energijom, Ulica grada Vukovara 37, 10000 Zagreb; Financijska agencija, Ulica grada Vukovara 70, 10000 Zagreb; AGRIA društvo s ograničenom odgovornošću za veleprodaju i maloprodaju u stečaju, Obrtnička 2, 40000 Pušćine; Hrvatska radiotelevizija, Prisavlje 3, 10000 Zagreb zastupanog po punomoćniku OD MADIRAZZA &amp; PARTNERI; DAUS TRUCK, d.o.o. za trgovinu i servis vozila u stečaju, Put Bana 8, 21204 Dugopolje; Agencija za osiguranje radničkih tražbina, Frankopanska 11, 10000 Zagreb</derivirana_varijabla>
  </DomainObject.Predmet.StrankaFormatedWithAdress>
  <DomainObject.Predmet.StrankaFormatedWithAdressOIB>
    <izvorni_sadrzaj> FINANCIJSKA AGENCIJA, RC SPLIT, OIB 85821130368, Mažuranićevo šetalište 24 b, 21000 Split; Addiko Bank dioničko društvo, OIB 14036333877, Slavonska avenija 6, 10000 Zagreb; S.A.C.A.T. SNC vl.Alessandro Oberdank &amp; c, OIB 08057303627, Via Marconi, 34133 TRST zastupanog po punomoćniku Ana Unković; Fond za zaštitu okoliša i energetsku učinkovitost, OIB 85828625994, Radnička cesta 80, 10000 Zagreb; CROATIA osiguranje d.d., OIB 26187994862, Vatroslava Jagića 33, 10000 Zagreb; VODOVOD-OSIJEK d.o.o. za vodoopskrbu i odvodnju, OIB 43654507669, Poljski Put 1, 31000 Osijek; VIPnet, društvo s ograničenom odgovornošću za usluge javnih telekomunikacija, OIB 29524210204, Vrtni put 1, 10000 Zagreb; PODRAVSKA BANKA dioničko društvo, OIB 97326283154, Opatička 3, 48000 Koprivnica; SIGURNOST društvo s ograničenom odgovornošću za poslove zaštite osoba i imovine, OIB 77306500476, Ivana Gundulića 5, 31000 Osijek; ZAGREBAČKI HOLDING, društvo s ograničenom odgovornošću za javni prijevoz, opskrbu vodom, održavanje čistoće, putnička a, OIB 85584865987, Ulica grada Vukovara 41, 10000 Zagreb; PORSCHE INTER AUTO d.o.o. za trgovinu i popravak motornih vozila, OIB 67492500921, Velimira Škorpika 21-23, 10000 Zagreb zastupanog po punomoćniku Boris Anišić; UNIKOM d.o.o. za komunalno gospodarstvo, OIB 07507345484, Ružina 11/a, 31000 Osijek; ODVJETNIČKI URED RADOJKA PETROVIĆ IVANIŠEVIĆ, OIB 69930659830, Domovinskog rata 29B/IV, 21000 Split; HP - Hrvatska pošta d.d., OIB 87311810356, Jurišićeva 13, 10000 Zagreb; UNIQA osiguranje d.d., OIB 75665455333, Planinska 13 A, 10000 Zagreb; Hrvatski Telekom d.d., OIB 81793146560, Roberta Frangeša Mihanovića 9, 10000 Zagreb; HRVATSKE ŠUME društvo s ograničenom odgovornošću, OIB 69693144506, Ul.Ljudevita Farkaša Vukotinovića 2, 10000 Zagreb zastupanog po punomoćniku Zoran Tomić; Ministarstvo financija RH, Porezna uprava, Područni ured Dalmacija, OIB 18683136487, Trg dr. Franje Tuđmana 4, 21000 Split zastupanog po punomoćniku Županijsko državno odvjetništvo u Splitu; GRAD OSIJEK, OIB 30050049642, Ulica Franje Kuhača 9, 31000 Osijek; Hrvatske vode, pravna osoba za upravljanje vodama, OIB 28921383001, Grada Vukovara 220, 10000 Zagreb; GRAD ZADAR, OIB 09933651854, Narodni trg 1, 23000 Zadar; RECA d.o.o. za trgovinu, OIB 63873177102, Kučanska 23, 42000 Varaždin zastupanog po punomoćniku OD KORUŠIĆ, HRG I VUKALOVIĆ j.t.d.; Lidija Lizak, OIB 58083544467, Crni Put 5, 31220 Višnjevac; Kristina Dunai, OIB 32871006278, Rudolf Banić 1, 31326 Mece; Jelena Boban, OIB 60025440051, Ulica Don Petra Katunarića 61, 21214 Kaštel Lukšić; ZAGREBAČKA BANKA DIONIČKO DRUŠTVO, OIB 92963223473, Trg bana Josipa Jelačića 10, 10000 Zagreb zastupanog po punomoćniku OD HANŽEKOVIĆ &amp; PARTNERI d.o.o.; Sberbank d.d., OIB 78427478595, Varšavska 9, 10000 Zagreb; Adriatic Assets d.o.o. za usluge, OIB 18846383988, Radnička cesta 80, 10000 Zagreb; INTEREUROPA, logističke usluge, društvo s ograničenom odgovornošću, OIB 85514716931, Josipa Lončara 3, 10000 Zagreb; CWS-boco d.o.o. tekstilservis, OIB 51026536351, Kovinska 4a, 10000 Zagreb zastupanog po punomoćniku OD LEKO I PARTNERI; CELLI S.p.A, OIB 82362733876, Via Masetti, 47122 Forli; HEP - Opskrba d.o.o. za opskrbu potrošača električnom, toplinskom energijom i plinom, OIB 63073332379, Ulica grada Vukovara 37, 10000 Zagreb; EKOTEX, d.o.o. za usluge u zaštiti okoliša, OIB 07941830049, Remete 99, 10000 Zagreb zastupanog po punomoćniku Marta Šimrak Lukavski; HEP ELEKTRA d.o.o. za opskrbu električnom energijom, OIB 43965974818, Ulica grada Vukovara 37, 10000 Zagreb; Financijska agencija, OIB 85821130368, Ulica grada Vukovara 70, 10000 Zagreb; AGRIA društvo s ograničenom odgovornošću za veleprodaju i maloprodaju u stečaju, OIB 43644175159, Obrtnička 2, 40000 Pušćine; Hrvatska radiotelevizija, OIB 68419124305, Prisavlje 3, 10000 Zagreb zastupanog po punomoćniku OD MADIRAZZA &amp; PARTNERI; DAUS TRUCK, d.o.o. za trgovinu i servis vozila u stečaju, OIB 95174048745, Put Bana 8, 21204 Dugopolje; Agencija za osiguranje radničkih tražbina, OIB 04323472109, Frankopanska 11, 10000 Zagreb</izvorni_sadrzaj>
    <derivirana_varijabla naziv="DomainObject.Predmet.StrankaFormatedWithAdressOIB_1"> FINANCIJSKA AGENCIJA, RC SPLIT, OIB 85821130368, Mažuranićevo šetalište 24 b, 21000 Split; Addiko Bank dioničko društvo, OIB 14036333877, Slavonska avenija 6, 10000 Zagreb; S.A.C.A.T. SNC vl.Alessandro Oberdank &amp; c, OIB 08057303627, Via Marconi, 34133 TRST zastupanog po punomoćniku Ana Unković; Fond za zaštitu okoliša i energetsku učinkovitost, OIB 85828625994, Radnička cesta 80, 10000 Zagreb; CROATIA osiguranje d.d., OIB 26187994862, Vatroslava Jagića 33, 10000 Zagreb; VODOVOD-OSIJEK d.o.o. za vodoopskrbu i odvodnju, OIB 43654507669, Poljski Put 1, 31000 Osijek; VIPnet, društvo s ograničenom odgovornošću za usluge javnih telekomunikacija, OIB 29524210204, Vrtni put 1, 10000 Zagreb; PODRAVSKA BANKA dioničko društvo, OIB 97326283154, Opatička 3, 48000 Koprivnica; SIGURNOST društvo s ograničenom odgovornošću za poslove zaštite osoba i imovine, OIB 77306500476, Ivana Gundulića 5, 31000 Osijek; ZAGREBAČKI HOLDING, društvo s ograničenom odgovornošću za javni prijevoz, opskrbu vodom, održavanje čistoće, putnička a, OIB 85584865987, Ulica grada Vukovara 41, 10000 Zagreb; PORSCHE INTER AUTO d.o.o. za trgovinu i popravak motornih vozila, OIB 67492500921, Velimira Škorpika 21-23, 10000 Zagreb zastupanog po punomoćniku Boris Anišić; UNIKOM d.o.o. za komunalno gospodarstvo, OIB 07507345484, Ružina 11/a, 31000 Osijek; ODVJETNIČKI URED RADOJKA PETROVIĆ IVANIŠEVIĆ, OIB 69930659830, Domovinskog rata 29B/IV, 21000 Split; HP - Hrvatska pošta d.d., OIB 87311810356, Jurišićeva 13, 10000 Zagreb; UNIQA osiguranje d.d., OIB 75665455333, Planinska 13 A, 10000 Zagreb; Hrvatski Telekom d.d., OIB 81793146560, Roberta Frangeša Mihanovića 9, 10000 Zagreb; HRVATSKE ŠUME društvo s ograničenom odgovornošću, OIB 69693144506, Ul.Ljudevita Farkaša Vukotinovića 2, 10000 Zagreb zastupanog po punomoćniku Zoran Tomić; Ministarstvo financija RH, Porezna uprava, Područni ured Dalmacija, OIB 18683136487, Trg dr. Franje Tuđmana 4, 21000 Split zastupanog po punomoćniku Županijsko državno odvjetništvo u Splitu; GRAD OSIJEK, OIB 30050049642, Ulica Franje Kuhača 9, 31000 Osijek; Hrvatske vode, pravna osoba za upravljanje vodama, OIB 28921383001, Grada Vukovara 220, 10000 Zagreb; GRAD ZADAR, OIB 09933651854, Narodni trg 1, 23000 Zadar; RECA d.o.o. za trgovinu, OIB 63873177102, Kučanska 23, 42000 Varaždin zastupanog po punomoćniku OD KORUŠIĆ, HRG I VUKALOVIĆ j.t.d.; Lidija Lizak, OIB 58083544467, Crni Put 5, 31220 Višnjevac; Kristina Dunai, OIB 32871006278, Rudolf Banić 1, 31326 Mece; Jelena Boban, OIB 60025440051, Ulica Don Petra Katunarića 61, 21214 Kaštel Lukšić; ZAGREBAČKA BANKA DIONIČKO DRUŠTVO, OIB 92963223473, Trg bana Josipa Jelačića 10, 10000 Zagreb zastupanog po punomoćniku OD HANŽEKOVIĆ &amp; PARTNERI d.o.o.; Sberbank d.d., OIB 78427478595, Varšavska 9, 10000 Zagreb; Adriatic Assets d.o.o. za usluge, OIB 18846383988, Radnička cesta 80, 10000 Zagreb; INTEREUROPA, logističke usluge, društvo s ograničenom odgovornošću, OIB 85514716931, Josipa Lončara 3, 10000 Zagreb; CWS-boco d.o.o. tekstilservis, OIB 51026536351, Kovinska 4a, 10000 Zagreb zastupanog po punomoćniku OD LEKO I PARTNERI; CELLI S.p.A, OIB 82362733876, Via Masetti, 47122 Forli; HEP - Opskrba d.o.o. za opskrbu potrošača električnom, toplinskom energijom i plinom, OIB 63073332379, Ulica grada Vukovara 37, 10000 Zagreb; EKOTEX, d.o.o. za usluge u zaštiti okoliša, OIB 07941830049, Remete 99, 10000 Zagreb zastupanog po punomoćniku Marta Šimrak Lukavski; HEP ELEKTRA d.o.o. za opskrbu električnom energijom, OIB 43965974818, Ulica grada Vukovara 37, 10000 Zagreb; Financijska agencija, OIB 85821130368, Ulica grada Vukovara 70, 10000 Zagreb; AGRIA društvo s ograničenom odgovornošću za veleprodaju i maloprodaju u stečaju, OIB 43644175159, Obrtnička 2, 40000 Pušćine; Hrvatska radiotelevizija, OIB 68419124305, Prisavlje 3, 10000 Zagreb zastupanog po punomoćniku OD MADIRAZZA &amp; PARTNERI; DAUS TRUCK, d.o.o. za trgovinu i servis vozila u stečaju, OIB 95174048745, Put Bana 8, 21204 Dugopolje; Agencija za osiguranje radničkih tražbina, OIB 04323472109, Frankopanska 11, 10000 Zagreb</derivirana_varijabla>
  </DomainObject.Predmet.StrankaFormatedWithAdressOIB>
  <DomainObject.Predmet.StrankaWithAdress>
    <izvorni_sadrzaj>FINANCIJSKA AGENCIJA, RC SPLIT Mažuranićevo šetalište 24 b,21000 Split,Addiko Bank dioničko društvo Slavonska avenija 6,10000 Zagreb,S.A.C.A.T. SNC vl.Alessandro Oberdank &amp; c Via Marconi,34133 TRST,Fond za zaštitu okoliša i energetsku učinkovitost Radnička cesta 80,10000 Zagreb,CROATIA osiguranje d.d. Vatroslava Jagića 33,10000 Zagreb,VODOVOD-OSIJEK d.o.o. za vodoopskrbu i odvodnju Poljski Put 1,31000 Osijek,VIPnet, društvo s ograničenom odgovornošću za usluge javnih telekomunikacija Vrtni put 1,10000 Zagreb,PODRAVSKA BANKA dioničko društvo Opatička 3,48000 Koprivnica,SIGURNOST društvo s ograničenom odgovornošću za poslove zaštite osoba i imovine Ivana Gundulića 5,31000 Osijek,ZAGREBAČKI HOLDING, društvo s ograničenom odgovornošću za javni prijevoz, opskrbu vodom, održavanje čistoće, putnička a Ulica grada Vukovara 41,10000 Zagreb,PORSCHE INTER AUTO d.o.o. za trgovinu i popravak motornih vozila Velimira Škorpika 21-23,10000 Zagreb,UNIKOM d.o.o. za komunalno gospodarstvo Ružina 11/a,31000 Osijek,ODVJETNIČKI URED RADOJKA PETROVIĆ IVANIŠEVIĆ Domovinskog rata 29B/IV,21000 Split,HP - Hrvatska pošta d.d. Jurišićeva 13,10000 Zagreb,UNIQA osiguranje d.d. Planinska 13 A,10000 Zagreb,Hrvatski Telekom d.d. Roberta Frangeša Mihanovića 9,10000 Zagreb,HRVATSKE ŠUME društvo s ograničenom odgovornošću Ul.Ljudevita Farkaša Vukotinovića 2,10000 Zagreb,Ministarstvo financija RH, Porezna uprava, Područni ured Dalmacija Trg dr. Franje Tuđmana 4,21000 Split,GRAD OSIJEK Ulica Franje Kuhača 9,31000 Osijek,Hrvatske vode, pravna osoba za upravljanje vodama Grada Vukovara 220,10000 Zagreb,GRAD ZADAR Narodni trg 1,23000 Zadar,RECA d.o.o. za trgovinu Kučanska 23,42000 Varaždin,Lidija Lizak Crni Put 5,31220 Višnjevac,Kristina Dunai Rudolf Banić 1,31326 Mece,Jelena Boban Ulica Don Petra Katunarića 61,21214 Kaštel Lukšić,ZAGREBAČKA BANKA DIONIČKO DRUŠTVO Trg bana Josipa Jelačića 10,10000 Zagreb,Sberbank d.d. Varšavska 9,10000 Zagreb,Adriatic Assets d.o.o. za usluge Radnička cesta 80,10000 Zagreb,INTEREUROPA, logističke usluge, društvo s ograničenom odgovornošću Josipa Lončara 3,10000 Zagreb,CWS-boco d.o.o. tekstilservis Kovinska 4a,10000 Zagreb,CELLI S.p.A Via Masetti,47122 Forli,HEP - Opskrba d.o.o. za opskrbu potrošača električnom, toplinskom energijom i plinom Ulica grada Vukovara 37,10000 Zagreb,EKOTEX, d.o.o. za usluge u zaštiti okoliša Remete 99,10000 Zagreb,HEP ELEKTRA d.o.o. za opskrbu električnom energijom Ulica grada Vukovara 37,10000 Zagreb,Financijska agencija Ulica grada Vukovara 70,10000 Zagreb,AGRIA društvo s ograničenom odgovornošću za veleprodaju i maloprodaju u stečaju Obrtnička 2,40000 Pušćine,Hrvatska radiotelevizija Prisavlje 3,10000 Zagreb,DAUS TRUCK, d.o.o. za trgovinu i servis vozila u stečaju Put Bana 8,21204 Dugopolje,Agencija za osiguranje radničkih tražbina Frankopanska 11,10000 Zagreb</izvorni_sadrzaj>
    <derivirana_varijabla naziv="DomainObject.Predmet.StrankaWithAdress_1">FINANCIJSKA AGENCIJA, RC SPLIT Mažuranićevo šetalište 24 b,21000 Split,Addiko Bank dioničko društvo Slavonska avenija 6,10000 Zagreb,S.A.C.A.T. SNC vl.Alessandro Oberdank &amp; c Via Marconi,34133 TRST,Fond za zaštitu okoliša i energetsku učinkovitost Radnička cesta 80,10000 Zagreb,CROATIA osiguranje d.d. Vatroslava Jagića 33,10000 Zagreb,VODOVOD-OSIJEK d.o.o. za vodoopskrbu i odvodnju Poljski Put 1,31000 Osijek,VIPnet, društvo s ograničenom odgovornošću za usluge javnih telekomunikacija Vrtni put 1,10000 Zagreb,PODRAVSKA BANKA dioničko društvo Opatička 3,48000 Koprivnica,SIGURNOST društvo s ograničenom odgovornošću za poslove zaštite osoba i imovine Ivana Gundulića 5,31000 Osijek,ZAGREBAČKI HOLDING, društvo s ograničenom odgovornošću za javni prijevoz, opskrbu vodom, održavanje čistoće, putnička a Ulica grada Vukovara 41,10000 Zagreb,PORSCHE INTER AUTO d.o.o. za trgovinu i popravak motornih vozila Velimira Škorpika 21-23,10000 Zagreb,UNIKOM d.o.o. za komunalno gospodarstvo Ružina 11/a,31000 Osijek,ODVJETNIČKI URED RADOJKA PETROVIĆ IVANIŠEVIĆ Domovinskog rata 29B/IV,21000 Split,HP - Hrvatska pošta d.d. Jurišićeva 13,10000 Zagreb,UNIQA osiguranje d.d. Planinska 13 A,10000 Zagreb,Hrvatski Telekom d.d. Roberta Frangeša Mihanovića 9,10000 Zagreb,HRVATSKE ŠUME društvo s ograničenom odgovornošću Ul.Ljudevita Farkaša Vukotinovića 2,10000 Zagreb,Ministarstvo financija RH, Porezna uprava, Područni ured Dalmacija Trg dr. Franje Tuđmana 4,21000 Split,GRAD OSIJEK Ulica Franje Kuhača 9,31000 Osijek,Hrvatske vode, pravna osoba za upravljanje vodama Grada Vukovara 220,10000 Zagreb,GRAD ZADAR Narodni trg 1,23000 Zadar,RECA d.o.o. za trgovinu Kučanska 23,42000 Varaždin,Lidija Lizak Crni Put 5,31220 Višnjevac,Kristina Dunai Rudolf Banić 1,31326 Mece,Jelena Boban Ulica Don Petra Katunarića 61,21214 Kaštel Lukšić,ZAGREBAČKA BANKA DIONIČKO DRUŠTVO Trg bana Josipa Jelačića 10,10000 Zagreb,Sberbank d.d. Varšavska 9,10000 Zagreb,Adriatic Assets d.o.o. za usluge Radnička cesta 80,10000 Zagreb,INTEREUROPA, logističke usluge, društvo s ograničenom odgovornošću Josipa Lončara 3,10000 Zagreb,CWS-boco d.o.o. tekstilservis Kovinska 4a,10000 Zagreb,CELLI S.p.A Via Masetti,47122 Forli,HEP - Opskrba d.o.o. za opskrbu potrošača električnom, toplinskom energijom i plinom Ulica grada Vukovara 37,10000 Zagreb,EKOTEX, d.o.o. za usluge u zaštiti okoliša Remete 99,10000 Zagreb,HEP ELEKTRA d.o.o. za opskrbu električnom energijom Ulica grada Vukovara 37,10000 Zagreb,Financijska agencija Ulica grada Vukovara 70,10000 Zagreb,AGRIA društvo s ograničenom odgovornošću za veleprodaju i maloprodaju u stečaju Obrtnička 2,40000 Pušćine,Hrvatska radiotelevizija Prisavlje 3,10000 Zagreb,DAUS TRUCK, d.o.o. za trgovinu i servis vozila u stečaju Put Bana 8,21204 Dugopolje,Agencija za osiguranje radničkih tražbina Frankopanska 11,10000 Zagreb</derivirana_varijabla>
  </DomainObject.Predmet.StrankaWithAdress>
  <DomainObject.Predmet.StrankaWithAdressOIB>
    <izvorni_sadrzaj>FINANCIJSKA AGENCIJA, RC SPLIT, OIB 85821130368, Mažuranićevo šetalište 24 b,21000 Split,Addiko Bank dioničko društvo, OIB 14036333877, Slavonska avenija 6,10000 Zagreb,S.A.C.A.T. SNC vl.Alessandro Oberdank &amp; c, OIB 08057303627, Via Marconi,34133 TRST,Fond za zaštitu okoliša i energetsku učinkovitost, OIB 85828625994, Radnička cesta 80,10000 Zagreb,CROATIA osiguranje d.d., OIB 26187994862, Vatroslava Jagića 33,10000 Zagreb,VODOVOD-OSIJEK d.o.o. za vodoopskrbu i odvodnju, OIB 43654507669, Poljski Put 1,31000 Osijek,VIPnet, društvo s ograničenom odgovornošću za usluge javnih telekomunikacija, OIB 29524210204, Vrtni put 1,10000 Zagreb,PODRAVSKA BANKA dioničko društvo, OIB 97326283154, Opatička 3,48000 Koprivnica,SIGURNOST društvo s ograničenom odgovornošću za poslove zaštite osoba i imovine, OIB 77306500476, Ivana Gundulića 5,31000 Osijek,ZAGREBAČKI HOLDING, društvo s ograničenom odgovornošću za javni prijevoz, opskrbu vodom, održavanje čistoće, putnička a, OIB 85584865987, Ulica grada Vukovara 41,10000 Zagreb,PORSCHE INTER AUTO d.o.o. za trgovinu i popravak motornih vozila, OIB 67492500921, Velimira Škorpika 21-23,10000 Zagreb,UNIKOM d.o.o. za komunalno gospodarstvo, OIB 07507345484, Ružina 11/a,31000 Osijek,ODVJETNIČKI URED RADOJKA PETROVIĆ IVANIŠEVIĆ, OIB 69930659830, Domovinskog rata 29B/IV,21000 Split,HP - Hrvatska pošta d.d., OIB 87311810356, Jurišićeva 13,10000 Zagreb,UNIQA osiguranje d.d., OIB 75665455333, Planinska 13 A,10000 Zagreb,Hrvatski Telekom d.d., OIB 81793146560, Roberta Frangeša Mihanovića 9,10000 Zagreb,HRVATSKE ŠUME društvo s ograničenom odgovornošću, OIB 69693144506, Ul.Ljudevita Farkaša Vukotinovića 2,10000 Zagreb,Ministarstvo financija RH, Porezna uprava, Područni ured Dalmacija, OIB 18683136487, Trg dr. Franje Tuđmana 4,21000 Split,GRAD OSIJEK, OIB 30050049642, Ulica Franje Kuhača 9,31000 Osijek,Hrvatske vode, pravna osoba za upravljanje vodama, OIB 28921383001, Grada Vukovara 220,10000 Zagreb,GRAD ZADAR, OIB 09933651854, Narodni trg 1,23000 Zadar,RECA d.o.o. za trgovinu, OIB 63873177102, Kučanska 23,42000 Varaždin,Lidija Lizak, OIB 58083544467, Crni Put 5,31220 Višnjevac,Kristina Dunai, OIB 32871006278, Rudolf Banić 1,31326 Mece,Jelena Boban, OIB 60025440051, Ulica Don Petra Katunarića 61,21214 Kaštel Lukšić,ZAGREBAČKA BANKA DIONIČKO DRUŠTVO, OIB 92963223473, Trg bana Josipa Jelačića 10,10000 Zagreb,Sberbank d.d., OIB 78427478595, Varšavska 9,10000 Zagreb,Adriatic Assets d.o.o. za usluge, OIB 18846383988, Radnička cesta 80,10000 Zagreb,INTEREUROPA, logističke usluge, društvo s ograničenom odgovornošću, OIB 85514716931, Josipa Lončara 3,10000 Zagreb,CWS-boco d.o.o. tekstilservis, OIB 51026536351, Kovinska 4a,10000 Zagreb,CELLI S.p.A, OIB 82362733876, Via Masetti,47122 Forli,HEP - Opskrba d.o.o. za opskrbu potrošača električnom, toplinskom energijom i plinom, OIB 63073332379, Ulica grada Vukovara 37,10000 Zagreb,EKOTEX, d.o.o. za usluge u zaštiti okoliša, OIB 07941830049, Remete 99,10000 Zagreb,HEP ELEKTRA d.o.o. za opskrbu električnom energijom, OIB 43965974818, Ulica grada Vukovara 37,10000 Zagreb,Financijska agencija, OIB 85821130368, Ulica grada Vukovara 70,10000 Zagreb,AGRIA društvo s ograničenom odgovornošću za veleprodaju i maloprodaju u stečaju, OIB 43644175159, Obrtnička 2,40000 Pušćine,Hrvatska radiotelevizija, OIB 68419124305, Prisavlje 3,10000 Zagreb,DAUS TRUCK, d.o.o. za trgovinu i servis vozila u stečaju, OIB 95174048745, Put Bana 8,21204 Dugopolje,Agencija za osiguranje radničkih tražbina, OIB 04323472109, Frankopanska 11,10000 Zagreb</izvorni_sadrzaj>
    <derivirana_varijabla naziv="DomainObject.Predmet.StrankaWithAdressOIB_1">FINANCIJSKA AGENCIJA, RC SPLIT, OIB 85821130368, Mažuranićevo šetalište 24 b,21000 Split,Addiko Bank dioničko društvo, OIB 14036333877, Slavonska avenija 6,10000 Zagreb,S.A.C.A.T. SNC vl.Alessandro Oberdank &amp; c, OIB 08057303627, Via Marconi,34133 TRST,Fond za zaštitu okoliša i energetsku učinkovitost, OIB 85828625994, Radnička cesta 80,10000 Zagreb,CROATIA osiguranje d.d., OIB 26187994862, Vatroslava Jagića 33,10000 Zagreb,VODOVOD-OSIJEK d.o.o. za vodoopskrbu i odvodnju, OIB 43654507669, Poljski Put 1,31000 Osijek,VIPnet, društvo s ograničenom odgovornošću za usluge javnih telekomunikacija, OIB 29524210204, Vrtni put 1,10000 Zagreb,PODRAVSKA BANKA dioničko društvo, OIB 97326283154, Opatička 3,48000 Koprivnica,SIGURNOST društvo s ograničenom odgovornošću za poslove zaštite osoba i imovine, OIB 77306500476, Ivana Gundulića 5,31000 Osijek,ZAGREBAČKI HOLDING, društvo s ograničenom odgovornošću za javni prijevoz, opskrbu vodom, održavanje čistoće, putnička a, OIB 85584865987, Ulica grada Vukovara 41,10000 Zagreb,PORSCHE INTER AUTO d.o.o. za trgovinu i popravak motornih vozila, OIB 67492500921, Velimira Škorpika 21-23,10000 Zagreb,UNIKOM d.o.o. za komunalno gospodarstvo, OIB 07507345484, Ružina 11/a,31000 Osijek,ODVJETNIČKI URED RADOJKA PETROVIĆ IVANIŠEVIĆ, OIB 69930659830, Domovinskog rata 29B/IV,21000 Split,HP - Hrvatska pošta d.d., OIB 87311810356, Jurišićeva 13,10000 Zagreb,UNIQA osiguranje d.d., OIB 75665455333, Planinska 13 A,10000 Zagreb,Hrvatski Telekom d.d., OIB 81793146560, Roberta Frangeša Mihanovića 9,10000 Zagreb,HRVATSKE ŠUME društvo s ograničenom odgovornošću, OIB 69693144506, Ul.Ljudevita Farkaša Vukotinovića 2,10000 Zagreb,Ministarstvo financija RH, Porezna uprava, Područni ured Dalmacija, OIB 18683136487, Trg dr. Franje Tuđmana 4,21000 Split,GRAD OSIJEK, OIB 30050049642, Ulica Franje Kuhača 9,31000 Osijek,Hrvatske vode, pravna osoba za upravljanje vodama, OIB 28921383001, Grada Vukovara 220,10000 Zagreb,GRAD ZADAR, OIB 09933651854, Narodni trg 1,23000 Zadar,RECA d.o.o. za trgovinu, OIB 63873177102, Kučanska 23,42000 Varaždin,Lidija Lizak, OIB 58083544467, Crni Put 5,31220 Višnjevac,Kristina Dunai, OIB 32871006278, Rudolf Banić 1,31326 Mece,Jelena Boban, OIB 60025440051, Ulica Don Petra Katunarića 61,21214 Kaštel Lukšić,ZAGREBAČKA BANKA DIONIČKO DRUŠTVO, OIB 92963223473, Trg bana Josipa Jelačića 10,10000 Zagreb,Sberbank d.d., OIB 78427478595, Varšavska 9,10000 Zagreb,Adriatic Assets d.o.o. za usluge, OIB 18846383988, Radnička cesta 80,10000 Zagreb,INTEREUROPA, logističke usluge, društvo s ograničenom odgovornošću, OIB 85514716931, Josipa Lončara 3,10000 Zagreb,CWS-boco d.o.o. tekstilservis, OIB 51026536351, Kovinska 4a,10000 Zagreb,CELLI S.p.A, OIB 82362733876, Via Masetti,47122 Forli,HEP - Opskrba d.o.o. za opskrbu potrošača električnom, toplinskom energijom i plinom, OIB 63073332379, Ulica grada Vukovara 37,10000 Zagreb,EKOTEX, d.o.o. za usluge u zaštiti okoliša, OIB 07941830049, Remete 99,10000 Zagreb,HEP ELEKTRA d.o.o. za opskrbu električnom energijom, OIB 43965974818, Ulica grada Vukovara 37,10000 Zagreb,Financijska agencija, OIB 85821130368, Ulica grada Vukovara 70,10000 Zagreb,AGRIA društvo s ograničenom odgovornošću za veleprodaju i maloprodaju u stečaju, OIB 43644175159, Obrtnička 2,40000 Pušćine,Hrvatska radiotelevizija, OIB 68419124305, Prisavlje 3,10000 Zagreb,DAUS TRUCK, d.o.o. za trgovinu i servis vozila u stečaju, OIB 95174048745, Put Bana 8,21204 Dugopolje,Agencija za osiguranje radničkih tražbina, OIB 04323472109, Frankopanska 11,10000 Zagreb</derivirana_varijabla>
  </DomainObject.Predmet.StrankaWithAdressOIB>
  <DomainObject.Predmet.StrankaNazivFormated>
    <izvorni_sadrzaj>FINANCIJSKA AGENCIJA, RC SPLIT,Addiko Bank dioničko društvo,S.A.C.A.T. SNC vl.Alessandro Oberdank &amp; c,Fond za zaštitu okoliša i energetsku učinkovitost,CROATIA osiguranje d.d.,VODOVOD-OSIJEK d.o.o. za vodoopskrbu i odvodnju,VIPnet, društvo s ograničenom odgovornošću za usluge javnih telekomunikacija,PODRAVSKA BANKA dioničko društvo,SIGURNOST društvo s ograničenom odgovornošću za poslove zaštite osoba i imovine,ZAGREBAČKI HOLDING, društvo s ograničenom odgovornošću za javni prijevoz, opskrbu vodom, održavanje čistoće, putnička a,PORSCHE INTER AUTO d.o.o. za trgovinu i popravak motornih vozila,UNIKOM d.o.o. za komunalno gospodarstvo,ODVJETNIČKI URED RADOJKA PETROVIĆ IVANIŠEVIĆ,HP - Hrvatska pošta d.d.,UNIQA osiguranje d.d.,Hrvatski Telekom d.d.,HRVATSKE ŠUME društvo s ograničenom odgovornošću,Ministarstvo financija RH, Porezna uprava, Područni ured Dalmacija,GRAD OSIJEK,Hrvatske vode, pravna osoba za upravljanje vodama,GRAD ZADAR,RECA d.o.o. za trgovinu,Lidija Lizak,Kristina Dunai,Jelena Boban,ZAGREBAČKA BANKA DIONIČKO DRUŠTVO,Sberbank d.d.,Adriatic Assets d.o.o. za usluge,INTEREUROPA, logističke usluge, društvo s ograničenom odgovornošću,CWS-boco d.o.o. tekstilservis,CELLI S.p.A,HEP - Opskrba d.o.o. za opskrbu potrošača električnom, toplinskom energijom i plinom,EKOTEX, d.o.o. za usluge u zaštiti okoliša,HEP ELEKTRA d.o.o. za opskrbu električnom energijom,Financijska agencija,AGRIA društvo s ograničenom odgovornošću za veleprodaju i maloprodaju u stečaju,Hrvatska radiotelevizija,DAUS TRUCK, d.o.o. za trgovinu i servis vozila u stečaju,Agencija za osiguranje radničkih tražbina</izvorni_sadrzaj>
    <derivirana_varijabla naziv="DomainObject.Predmet.StrankaNazivFormated_1">FINANCIJSKA AGENCIJA, RC SPLIT,Addiko Bank dioničko društvo,S.A.C.A.T. SNC vl.Alessandro Oberdank &amp; c,Fond za zaštitu okoliša i energetsku učinkovitost,CROATIA osiguranje d.d.,VODOVOD-OSIJEK d.o.o. za vodoopskrbu i odvodnju,VIPnet, društvo s ograničenom odgovornošću za usluge javnih telekomunikacija,PODRAVSKA BANKA dioničko društvo,SIGURNOST društvo s ograničenom odgovornošću za poslove zaštite osoba i imovine,ZAGREBAČKI HOLDING, društvo s ograničenom odgovornošću za javni prijevoz, opskrbu vodom, održavanje čistoće, putnička a,PORSCHE INTER AUTO d.o.o. za trgovinu i popravak motornih vozila,UNIKOM d.o.o. za komunalno gospodarstvo,ODVJETNIČKI URED RADOJKA PETROVIĆ IVANIŠEVIĆ,HP - Hrvatska pošta d.d.,UNIQA osiguranje d.d.,Hrvatski Telekom d.d.,HRVATSKE ŠUME društvo s ograničenom odgovornošću,Ministarstvo financija RH, Porezna uprava, Područni ured Dalmacija,GRAD OSIJEK,Hrvatske vode, pravna osoba za upravljanje vodama,GRAD ZADAR,RECA d.o.o. za trgovinu,Lidija Lizak,Kristina Dunai,Jelena Boban,ZAGREBAČKA BANKA DIONIČKO DRUŠTVO,Sberbank d.d.,Adriatic Assets d.o.o. za usluge,INTEREUROPA, logističke usluge, društvo s ograničenom odgovornošću,CWS-boco d.o.o. tekstilservis,CELLI S.p.A,HEP - Opskrba d.o.o. za opskrbu potrošača električnom, toplinskom energijom i plinom,EKOTEX, d.o.o. za usluge u zaštiti okoliša,HEP ELEKTRA d.o.o. za opskrbu električnom energijom,Financijska agencija,AGRIA društvo s ograničenom odgovornošću za veleprodaju i maloprodaju u stečaju,Hrvatska radiotelevizija,DAUS TRUCK, d.o.o. za trgovinu i servis vozila u stečaju,Agencija za osiguranje radničkih tražbina</derivirana_varijabla>
  </DomainObject.Predmet.StrankaNazivFormated>
  <DomainObject.Predmet.StrankaNazivFormatedOIB>
    <izvorni_sadrzaj>FINANCIJSKA AGENCIJA, RC SPLIT, OIB 85821130368,Addiko Bank dioničko društvo, OIB 14036333877,S.A.C.A.T. SNC vl.Alessandro Oberdank &amp; c, OIB 08057303627,Fond za zaštitu okoliša i energetsku učinkovitost, OIB 85828625994,CROATIA osiguranje d.d., OIB 26187994862,VODOVOD-OSIJEK d.o.o. za vodoopskrbu i odvodnju, OIB 43654507669,VIPnet, društvo s ograničenom odgovornošću za usluge javnih telekomunikacija, OIB 29524210204,PODRAVSKA BANKA dioničko društvo, OIB 97326283154,SIGURNOST društvo s ograničenom odgovornošću za poslove zaštite osoba i imovine, OIB 77306500476,ZAGREBAČKI HOLDING, društvo s ograničenom odgovornošću za javni prijevoz, opskrbu vodom, održavanje čistoće, putnička a, OIB 85584865987,PORSCHE INTER AUTO d.o.o. za trgovinu i popravak motornih vozila, OIB 67492500921,UNIKOM d.o.o. za komunalno gospodarstvo, OIB 07507345484,ODVJETNIČKI URED RADOJKA PETROVIĆ IVANIŠEVIĆ, OIB 69930659830,HP - Hrvatska pošta d.d., OIB 87311810356,UNIQA osiguranje d.d., OIB 75665455333,Hrvatski Telekom d.d., OIB 81793146560,HRVATSKE ŠUME društvo s ograničenom odgovornošću, OIB 69693144506,Ministarstvo financija RH, Porezna uprava, Područni ured Dalmacija, OIB 18683136487,GRAD OSIJEK, OIB 30050049642,Hrvatske vode, pravna osoba za upravljanje vodama, OIB 28921383001,GRAD ZADAR, OIB 09933651854,RECA d.o.o. za trgovinu, OIB 63873177102,Lidija Lizak, OIB 58083544467,Kristina Dunai, OIB 32871006278,Jelena Boban, OIB 60025440051,ZAGREBAČKA BANKA DIONIČKO DRUŠTVO, OIB 92963223473,Sberbank d.d., OIB 78427478595,Adriatic Assets d.o.o. za usluge, OIB 18846383988,INTEREUROPA, logističke usluge, društvo s ograničenom odgovornošću, OIB 85514716931,CWS-boco d.o.o. tekstilservis, OIB 51026536351,CELLI S.p.A, OIB 82362733876,HEP - Opskrba d.o.o. za opskrbu potrošača električnom, toplinskom energijom i plinom, OIB 63073332379,EKOTEX, d.o.o. za usluge u zaštiti okoliša, OIB 07941830049,HEP ELEKTRA d.o.o. za opskrbu električnom energijom, OIB 43965974818,Financijska agencija, OIB 85821130368,AGRIA društvo s ograničenom odgovornošću za veleprodaju i maloprodaju u stečaju, OIB 43644175159,Hrvatska radiotelevizija, OIB 68419124305,DAUS TRUCK, d.o.o. za trgovinu i servis vozila u stečaju, OIB 95174048745,Agencija za osiguranje radničkih tražbina, OIB 04323472109</izvorni_sadrzaj>
    <derivirana_varijabla naziv="DomainObject.Predmet.StrankaNazivFormatedOIB_1">FINANCIJSKA AGENCIJA, RC SPLIT, OIB 85821130368,Addiko Bank dioničko društvo, OIB 14036333877,S.A.C.A.T. SNC vl.Alessandro Oberdank &amp; c, OIB 08057303627,Fond za zaštitu okoliša i energetsku učinkovitost, OIB 85828625994,CROATIA osiguranje d.d., OIB 26187994862,VODOVOD-OSIJEK d.o.o. za vodoopskrbu i odvodnju, OIB 43654507669,VIPnet, društvo s ograničenom odgovornošću za usluge javnih telekomunikacija, OIB 29524210204,PODRAVSKA BANKA dioničko društvo, OIB 97326283154,SIGURNOST društvo s ograničenom odgovornošću za poslove zaštite osoba i imovine, OIB 77306500476,ZAGREBAČKI HOLDING, društvo s ograničenom odgovornošću za javni prijevoz, opskrbu vodom, održavanje čistoće, putnička a, OIB 85584865987,PORSCHE INTER AUTO d.o.o. za trgovinu i popravak motornih vozila, OIB 67492500921,UNIKOM d.o.o. za komunalno gospodarstvo, OIB 07507345484,ODVJETNIČKI URED RADOJKA PETROVIĆ IVANIŠEVIĆ, OIB 69930659830,HP - Hrvatska pošta d.d., OIB 87311810356,UNIQA osiguranje d.d., OIB 75665455333,Hrvatski Telekom d.d., OIB 81793146560,HRVATSKE ŠUME društvo s ograničenom odgovornošću, OIB 69693144506,Ministarstvo financija RH, Porezna uprava, Područni ured Dalmacija, OIB 18683136487,GRAD OSIJEK, OIB 30050049642,Hrvatske vode, pravna osoba za upravljanje vodama, OIB 28921383001,GRAD ZADAR, OIB 09933651854,RECA d.o.o. za trgovinu, OIB 63873177102,Lidija Lizak, OIB 58083544467,Kristina Dunai, OIB 32871006278,Jelena Boban, OIB 60025440051,ZAGREBAČKA BANKA DIONIČKO DRUŠTVO, OIB 92963223473,Sberbank d.d., OIB 78427478595,Adriatic Assets d.o.o. za usluge, OIB 18846383988,INTEREUROPA, logističke usluge, društvo s ograničenom odgovornošću, OIB 85514716931,CWS-boco d.o.o. tekstilservis, OIB 51026536351,CELLI S.p.A, OIB 82362733876,HEP - Opskrba d.o.o. za opskrbu potrošača električnom, toplinskom energijom i plinom, OIB 63073332379,EKOTEX, d.o.o. za usluge u zaštiti okoliša, OIB 07941830049,HEP ELEKTRA d.o.o. za opskrbu električnom energijom, OIB 43965974818,Financijska agencija, OIB 85821130368,AGRIA društvo s ograničenom odgovornošću za veleprodaju i maloprodaju u stečaju, OIB 43644175159,Hrvatska radiotelevizija, OIB 68419124305,DAUS TRUCK, d.o.o. za trgovinu i servis vozila u stečaju, OIB 95174048745,Agencija za osiguranje radničkih tražbina, OIB 04323472109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61330.64</izvorni_sadrzaj>
    <derivirana_varijabla naziv="DomainObject.Predmet.TrenutnaVrijednost_1">61330.64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Addiko Bank dioničko društvo</item>
      <item>S.A.C.A.T. SNC vl.Alessandro Oberdank &amp; c zastupanog po punomoćniku Ana Unković</item>
      <item>Fond za zaštitu okoliša i energetsku učinkovitost</item>
      <item>CROATIA osiguranje d.d.</item>
      <item>VODOVOD-OSIJEK d.o.o. za vodoopskrbu i odvodnju</item>
      <item>VIPnet, društvo s ograničenom odgovornošću za usluge javnih telekomunikacija</item>
      <item>PODRAVSKA BANKA dioničko društvo</item>
      <item>SIGURNOST društvo s ograničenom odgovornošću za poslove zaštite osoba i imovine</item>
      <item>ZAGREBAČKI HOLDING, društvo s ograničenom odgovornošću za javni prijevoz, opskrbu vodom, održavanje čistoće, putnička a</item>
      <item>PORSCHE INTER AUTO d.o.o. za trgovinu i popravak motornih vozila zastupanog po punomoćniku Boris Anišić</item>
      <item>UNIKOM d.o.o. za komunalno gospodarstvo</item>
      <item>ODVJETNIČKI URED RADOJKA PETROVIĆ IVANIŠEVIĆ</item>
      <item>HP - Hrvatska pošta d.d.</item>
      <item>UNIQA osiguranje d.d.</item>
      <item>Hrvatski Telekom d.d.</item>
      <item>HRVATSKE ŠUME društvo s ograničenom odgovornošću zastupanog po punomoćniku Zoran Tomić</item>
      <item>Ministarstvo financija RH, Porezna uprava, Područni ured Dalmacija zastupanog po punomoćniku Županijsko državno odvjetništvo u Splitu</item>
      <item>GRAD OSIJEK</item>
      <item>Hrvatske vode, pravna osoba za upravljanje vodama</item>
      <item>GRAD ZADAR</item>
      <item>RECA d.o.o. za trgovinu zastupanog po punomoćniku OD KORUŠIĆ, HRG I VUKALOVIĆ j.t.d.</item>
      <item>Lidija Lizak</item>
      <item>Kristina Dunai</item>
      <item>Jelena Boban</item>
      <item>ZAGREBAČKA BANKA DIONIČKO DRUŠTVO zastupanog po punomoćniku OD HANŽEKOVIĆ &amp; PARTNERI d.o.o.</item>
      <item>Sberbank d.d.</item>
      <item>Adriatic Assets d.o.o. za usluge</item>
      <item>INTEREUROPA, logističke usluge, društvo s ograničenom odgovornošću</item>
      <item>CWS-boco d.o.o. tekstilservis zastupanog po punomoćniku OD LEKO I PARTNERI</item>
      <item>CELLI S.p.A</item>
      <item>HEP - Opskrba d.o.o. za opskrbu potrošača električnom, toplinskom energijom i plinom</item>
      <item>EKOTEX, d.o.o. za usluge u zaštiti okoliša zastupanog po punomoćniku Marta Šimrak Lukavski</item>
      <item>HEP ELEKTRA d.o.o. za opskrbu električnom energijom</item>
      <item>Financijska agencija</item>
      <item>AGRIA društvo s ograničenom odgovornošću za veleprodaju i maloprodaju u stečaju</item>
      <item>Hrvatska radiotelevizija zastupanog po punomoćniku OD MADIRAZZA &amp; PARTNERI</item>
      <item>DAUS TRUCK, d.o.o. za trgovinu i servis vozila u stečaju</item>
      <item>Agencija za osiguranje radničkih tražbina</item>
    </izvorni_sadrzaj>
    <derivirana_varijabla naziv="DomainObject.Predmet.StrankaListFormated_1">
      <item>FINANCIJSKA AGENCIJA, RC SPLIT</item>
      <item>Addiko Bank dioničko društvo</item>
      <item>S.A.C.A.T. SNC vl.Alessandro Oberdank &amp; c zastupanog po punomoćniku Ana Unković</item>
      <item>Fond za zaštitu okoliša i energetsku učinkovitost</item>
      <item>CROATIA osiguranje d.d.</item>
      <item>VODOVOD-OSIJEK d.o.o. za vodoopskrbu i odvodnju</item>
      <item>VIPnet, društvo s ograničenom odgovornošću za usluge javnih telekomunikacija</item>
      <item>PODRAVSKA BANKA dioničko društvo</item>
      <item>SIGURNOST društvo s ograničenom odgovornošću za poslove zaštite osoba i imovine</item>
      <item>ZAGREBAČKI HOLDING, društvo s ograničenom odgovornošću za javni prijevoz, opskrbu vodom, održavanje čistoće, putnička a</item>
      <item>PORSCHE INTER AUTO d.o.o. za trgovinu i popravak motornih vozila zastupanog po punomoćniku Boris Anišić</item>
      <item>UNIKOM d.o.o. za komunalno gospodarstvo</item>
      <item>ODVJETNIČKI URED RADOJKA PETROVIĆ IVANIŠEVIĆ</item>
      <item>HP - Hrvatska pošta d.d.</item>
      <item>UNIQA osiguranje d.d.</item>
      <item>Hrvatski Telekom d.d.</item>
      <item>HRVATSKE ŠUME društvo s ograničenom odgovornošću zastupanog po punomoćniku Zoran Tomić</item>
      <item>Ministarstvo financija RH, Porezna uprava, Područni ured Dalmacija zastupanog po punomoćniku Županijsko državno odvjetništvo u Splitu</item>
      <item>GRAD OSIJEK</item>
      <item>Hrvatske vode, pravna osoba za upravljanje vodama</item>
      <item>GRAD ZADAR</item>
      <item>RECA d.o.o. za trgovinu zastupanog po punomoćniku OD KORUŠIĆ, HRG I VUKALOVIĆ j.t.d.</item>
      <item>Lidija Lizak</item>
      <item>Kristina Dunai</item>
      <item>Jelena Boban</item>
      <item>ZAGREBAČKA BANKA DIONIČKO DRUŠTVO zastupanog po punomoćniku OD HANŽEKOVIĆ &amp; PARTNERI d.o.o.</item>
      <item>Sberbank d.d.</item>
      <item>Adriatic Assets d.o.o. za usluge</item>
      <item>INTEREUROPA, logističke usluge, društvo s ograničenom odgovornošću</item>
      <item>CWS-boco d.o.o. tekstilservis zastupanog po punomoćniku OD LEKO I PARTNERI</item>
      <item>CELLI S.p.A</item>
      <item>HEP - Opskrba d.o.o. za opskrbu potrošača električnom, toplinskom energijom i plinom</item>
      <item>EKOTEX, d.o.o. za usluge u zaštiti okoliša zastupanog po punomoćniku Marta Šimrak Lukavski</item>
      <item>HEP ELEKTRA d.o.o. za opskrbu električnom energijom</item>
      <item>Financijska agencija</item>
      <item>AGRIA društvo s ograničenom odgovornošću za veleprodaju i maloprodaju u stečaju</item>
      <item>Hrvatska radiotelevizija zastupanog po punomoćniku OD MADIRAZZA &amp; PARTNERI</item>
      <item>DAUS TRUCK, d.o.o. za trgovinu i servis vozila u stečaju</item>
      <item>Agencija za osiguranje radničkih tražbina</item>
    </derivirana_varijabla>
  </DomainObject.Predmet.StrankaListFormated>
  <DomainObject.Predmet.StrankaListFormatedOIB>
    <izvorni_sadrzaj>
      <item>FINANCIJSKA AGENCIJA, RC SPLIT, OIB 85821130368</item>
      <item>Addiko Bank dioničko društvo, OIB 14036333877</item>
      <item>S.A.C.A.T. SNC vl.Alessandro Oberdank &amp; c, OIB 08057303627 zastupanog po punomoćniku Ana Unković</item>
      <item>Fond za zaštitu okoliša i energetsku učinkovitost, OIB 85828625994</item>
      <item>CROATIA osiguranje d.d., OIB 26187994862</item>
      <item>VODOVOD-OSIJEK d.o.o. za vodoopskrbu i odvodnju, OIB 43654507669</item>
      <item>VIPnet, društvo s ograničenom odgovornošću za usluge javnih telekomunikacija, OIB 29524210204</item>
      <item>PODRAVSKA BANKA dioničko društvo, OIB 97326283154</item>
      <item>SIGURNOST društvo s ograničenom odgovornošću za poslove zaštite osoba i imovine, OIB 77306500476</item>
      <item>ZAGREBAČKI HOLDING, društvo s ograničenom odgovornošću za javni prijevoz, opskrbu vodom, održavanje čistoće, putnička a, OIB 85584865987</item>
      <item>PORSCHE INTER AUTO d.o.o. za trgovinu i popravak motornih vozila, OIB 67492500921 zastupanog po punomoćniku Boris Anišić</item>
      <item>UNIKOM d.o.o. za komunalno gospodarstvo, OIB 07507345484</item>
      <item>ODVJETNIČKI URED RADOJKA PETROVIĆ IVANIŠEVIĆ, OIB 69930659830</item>
      <item>HP - Hrvatska pošta d.d., OIB 87311810356</item>
      <item>UNIQA osiguranje d.d., OIB 75665455333</item>
      <item>Hrvatski Telekom d.d., OIB 81793146560</item>
      <item>HRVATSKE ŠUME društvo s ograničenom odgovornošću, OIB 69693144506 zastupanog po punomoćniku Zoran Tomić</item>
      <item>Ministarstvo financija RH, Porezna uprava, Područni ured Dalmacija, OIB 18683136487 zastupanog po punomoćniku Županijsko državno odvjetništvo u Splitu</item>
      <item>GRAD OSIJEK, OIB 30050049642</item>
      <item>Hrvatske vode, pravna osoba za upravljanje vodama, OIB 28921383001</item>
      <item>GRAD ZADAR, OIB 09933651854</item>
      <item>RECA d.o.o. za trgovinu, OIB 63873177102 zastupanog po punomoćniku OD KORUŠIĆ, HRG I VUKALOVIĆ j.t.d.</item>
      <item>Lidija Lizak, OIB 58083544467</item>
      <item>Kristina Dunai, OIB 32871006278</item>
      <item>Jelena Boban, OIB 60025440051</item>
      <item>ZAGREBAČKA BANKA DIONIČKO DRUŠTVO, OIB 92963223473 zastupanog po punomoćniku OD HANŽEKOVIĆ &amp; PARTNERI d.o.o.</item>
      <item>Sberbank d.d., OIB 78427478595</item>
      <item>Adriatic Assets d.o.o. za usluge, OIB 18846383988</item>
      <item>INTEREUROPA, logističke usluge, društvo s ograničenom odgovornošću, OIB 85514716931</item>
      <item>CWS-boco d.o.o. tekstilservis, OIB 51026536351 zastupanog po punomoćniku OD LEKO I PARTNERI</item>
      <item>CELLI S.p.A, OIB 82362733876</item>
      <item>HEP - Opskrba d.o.o. za opskrbu potrošača električnom, toplinskom energijom i plinom, OIB 63073332379</item>
      <item>EKOTEX, d.o.o. za usluge u zaštiti okoliša, OIB 07941830049 zastupanog po punomoćniku Marta Šimrak Lukavski</item>
      <item>HEP ELEKTRA d.o.o. za opskrbu električnom energijom, OIB 43965974818</item>
      <item>Financijska agencija, OIB 85821130368</item>
      <item>AGRIA društvo s ograničenom odgovornošću za veleprodaju i maloprodaju u stečaju, OIB 43644175159</item>
      <item>Hrvatska radiotelevizija, OIB 68419124305 zastupanog po punomoćniku OD MADIRAZZA &amp; PARTNERI</item>
      <item>DAUS TRUCK, d.o.o. za trgovinu i servis vozila u stečaju, OIB 95174048745</item>
      <item>Agencija za osiguranje radničkih tražbina, OIB 04323472109</item>
    </izvorni_sadrzaj>
    <derivirana_varijabla naziv="DomainObject.Predmet.StrankaListFormatedOIB_1">
      <item>FINANCIJSKA AGENCIJA, RC SPLIT, OIB 85821130368</item>
      <item>Addiko Bank dioničko društvo, OIB 14036333877</item>
      <item>S.A.C.A.T. SNC vl.Alessandro Oberdank &amp; c, OIB 08057303627 zastupanog po punomoćniku Ana Unković</item>
      <item>Fond za zaštitu okoliša i energetsku učinkovitost, OIB 85828625994</item>
      <item>CROATIA osiguranje d.d., OIB 26187994862</item>
      <item>VODOVOD-OSIJEK d.o.o. za vodoopskrbu i odvodnju, OIB 43654507669</item>
      <item>VIPnet, društvo s ograničenom odgovornošću za usluge javnih telekomunikacija, OIB 29524210204</item>
      <item>PODRAVSKA BANKA dioničko društvo, OIB 97326283154</item>
      <item>SIGURNOST društvo s ograničenom odgovornošću za poslove zaštite osoba i imovine, OIB 77306500476</item>
      <item>ZAGREBAČKI HOLDING, društvo s ograničenom odgovornošću za javni prijevoz, opskrbu vodom, održavanje čistoće, putnička a, OIB 85584865987</item>
      <item>PORSCHE INTER AUTO d.o.o. za trgovinu i popravak motornih vozila, OIB 67492500921 zastupanog po punomoćniku Boris Anišić</item>
      <item>UNIKOM d.o.o. za komunalno gospodarstvo, OIB 07507345484</item>
      <item>ODVJETNIČKI URED RADOJKA PETROVIĆ IVANIŠEVIĆ, OIB 69930659830</item>
      <item>HP - Hrvatska pošta d.d., OIB 87311810356</item>
      <item>UNIQA osiguranje d.d., OIB 75665455333</item>
      <item>Hrvatski Telekom d.d., OIB 81793146560</item>
      <item>HRVATSKE ŠUME društvo s ograničenom odgovornošću, OIB 69693144506 zastupanog po punomoćniku Zoran Tomić</item>
      <item>Ministarstvo financija RH, Porezna uprava, Područni ured Dalmacija, OIB 18683136487 zastupanog po punomoćniku Županijsko državno odvjetništvo u Splitu</item>
      <item>GRAD OSIJEK, OIB 30050049642</item>
      <item>Hrvatske vode, pravna osoba za upravljanje vodama, OIB 28921383001</item>
      <item>GRAD ZADAR, OIB 09933651854</item>
      <item>RECA d.o.o. za trgovinu, OIB 63873177102 zastupanog po punomoćniku OD KORUŠIĆ, HRG I VUKALOVIĆ j.t.d.</item>
      <item>Lidija Lizak, OIB 58083544467</item>
      <item>Kristina Dunai, OIB 32871006278</item>
      <item>Jelena Boban, OIB 60025440051</item>
      <item>ZAGREBAČKA BANKA DIONIČKO DRUŠTVO, OIB 92963223473 zastupanog po punomoćniku OD HANŽEKOVIĆ &amp; PARTNERI d.o.o.</item>
      <item>Sberbank d.d., OIB 78427478595</item>
      <item>Adriatic Assets d.o.o. za usluge, OIB 18846383988</item>
      <item>INTEREUROPA, logističke usluge, društvo s ograničenom odgovornošću, OIB 85514716931</item>
      <item>CWS-boco d.o.o. tekstilservis, OIB 51026536351 zastupanog po punomoćniku OD LEKO I PARTNERI</item>
      <item>CELLI S.p.A, OIB 82362733876</item>
      <item>HEP - Opskrba d.o.o. za opskrbu potrošača električnom, toplinskom energijom i plinom, OIB 63073332379</item>
      <item>EKOTEX, d.o.o. za usluge u zaštiti okoliša, OIB 07941830049 zastupanog po punomoćniku Marta Šimrak Lukavski</item>
      <item>HEP ELEKTRA d.o.o. za opskrbu električnom energijom, OIB 43965974818</item>
      <item>Financijska agencija, OIB 85821130368</item>
      <item>AGRIA društvo s ograničenom odgovornošću za veleprodaju i maloprodaju u stečaju, OIB 43644175159</item>
      <item>Hrvatska radiotelevizija, OIB 68419124305 zastupanog po punomoćniku OD MADIRAZZA &amp; PARTNERI</item>
      <item>DAUS TRUCK, d.o.o. za trgovinu i servis vozila u stečaju, OIB 95174048745</item>
      <item>Agencija za osiguranje radničkih tražbina, OIB 04323472109</item>
    </derivirana_varijabla>
  </DomainObject.Predmet.StrankaListFormatedOIB>
  <DomainObject.Predmet.StrankaListFormatedWithAdress>
    <izvorni_sadrzaj>
      <item>FINANCIJSKA AGENCIJA, RC SPLIT, Mažuranićevo šetalište 24 b, 21000 Split</item>
      <item>Addiko Bank dioničko društvo, Slavonska avenija 6, 10000 Zagreb</item>
      <item>S.A.C.A.T. SNC vl.Alessandro Oberdank &amp; c, Via Marconi, 34133 TRST zastupanog po punomoćniku Ana Unković</item>
      <item>Fond za zaštitu okoliša i energetsku učinkovitost, Radnička cesta 80, 10000 Zagreb</item>
      <item>CROATIA osiguranje d.d., Vatroslava Jagića 33, 10000 Zagreb</item>
      <item>VODOVOD-OSIJEK d.o.o. za vodoopskrbu i odvodnju, Poljski Put 1, 31000 Osijek</item>
      <item>VIPnet, društvo s ograničenom odgovornošću za usluge javnih telekomunikacija, Vrtni put 1, 10000 Zagreb</item>
      <item>PODRAVSKA BANKA dioničko društvo, Opatička 3, 48000 Koprivnica</item>
      <item>SIGURNOST društvo s ograničenom odgovornošću za poslove zaštite osoba i imovine, Ivana Gundulića 5, 31000 Osijek</item>
      <item>ZAGREBAČKI HOLDING, društvo s ograničenom odgovornošću za javni prijevoz, opskrbu vodom, održavanje čistoće, putnička a, Ulica grada Vukovara 41, 10000 Zagreb</item>
      <item>PORSCHE INTER AUTO d.o.o. za trgovinu i popravak motornih vozila, Velimira Škorpika 21-23, 10000 Zagreb zastupanog po punomoćniku Boris Anišić</item>
      <item>UNIKOM d.o.o. za komunalno gospodarstvo, Ružina 11/a, 31000 Osijek</item>
      <item>ODVJETNIČKI URED RADOJKA PETROVIĆ IVANIŠEVIĆ, Domovinskog rata 29B/IV, 21000 Split</item>
      <item>HP - Hrvatska pošta d.d., Jurišićeva 13, 10000 Zagreb</item>
      <item>UNIQA osiguranje d.d., Planinska 13 A, 10000 Zagreb</item>
      <item>Hrvatski Telekom d.d., Roberta Frangeša Mihanovića 9, 10000 Zagreb</item>
      <item>HRVATSKE ŠUME društvo s ograničenom odgovornošću, Ul.Ljudevita Farkaša Vukotinovića 2, 10000 Zagreb zastupanog po punomoćniku Zoran Tomić</item>
      <item>Ministarstvo financija RH, Porezna uprava, Područni ured Dalmacija, Trg dr. Franje Tuđmana 4, 21000 Split zastupanog po punomoćniku Županijsko državno odvjetništvo u Splitu</item>
      <item>GRAD OSIJEK, Ulica Franje Kuhača 9, 31000 Osijek</item>
      <item>Hrvatske vode, pravna osoba za upravljanje vodama, Grada Vukovara 220, 10000 Zagreb</item>
      <item>GRAD ZADAR, Narodni trg 1, 23000 Zadar</item>
      <item>RECA d.o.o. za trgovinu, Kučanska 23, 42000 Varaždin zastupanog po punomoćniku OD KORUŠIĆ, HRG I VUKALOVIĆ j.t.d.</item>
      <item>Lidija Lizak, Crni Put 5, 31220 Višnjevac</item>
      <item>Kristina Dunai, Rudolf Banić 1, 31326 Mece</item>
      <item>Jelena Boban, Ulica Don Petra Katunarića 61, 21214 Kaštel Lukšić</item>
      <item>ZAGREBAČKA BANKA DIONIČKO DRUŠTVO, Trg bana Josipa Jelačića 10, 10000 Zagreb zastupanog po punomoćniku OD HANŽEKOVIĆ &amp; PARTNERI d.o.o.</item>
      <item>Sberbank d.d., Varšavska 9, 10000 Zagreb</item>
      <item>Adriatic Assets d.o.o. za usluge, Radnička cesta 80, 10000 Zagreb</item>
      <item>INTEREUROPA, logističke usluge, društvo s ograničenom odgovornošću, Josipa Lončara 3, 10000 Zagreb</item>
      <item>CWS-boco d.o.o. tekstilservis, Kovinska 4a, 10000 Zagreb zastupanog po punomoćniku OD LEKO I PARTNERI</item>
      <item>CELLI S.p.A, Via Masetti, 47122 Forli</item>
      <item>HEP - Opskrba d.o.o. za opskrbu potrošača električnom, toplinskom energijom i plinom, Ulica grada Vukovara 37, 10000 Zagreb</item>
      <item>EKOTEX, d.o.o. za usluge u zaštiti okoliša, Remete 99, 10000 Zagreb zastupanog po punomoćniku Marta Šimrak Lukavski</item>
      <item>HEP ELEKTRA d.o.o. za opskrbu električnom energijom, Ulica grada Vukovara 37, 10000 Zagreb</item>
      <item>Financijska agencija, Ulica grada Vukovara 70, 10000 Zagreb</item>
      <item>AGRIA društvo s ograničenom odgovornošću za veleprodaju i maloprodaju u stečaju, Obrtnička 2, 40000 Pušćine</item>
      <item>Hrvatska radiotelevizija, Prisavlje 3, 10000 Zagreb zastupanog po punomoćniku OD MADIRAZZA &amp; PARTNERI</item>
      <item>DAUS TRUCK, d.o.o. za trgovinu i servis vozila u stečaju, Put Bana 8, 21204 Dugopolje</item>
      <item>Agencija za osiguranje radničkih tražbina, Frankopanska 11, 10000 Zagreb</item>
    </izvorni_sadrzaj>
    <derivirana_varijabla naziv="DomainObject.Predmet.StrankaListFormatedWithAdress_1">
      <item>FINANCIJSKA AGENCIJA, RC SPLIT, Mažuranićevo šetalište 24 b, 21000 Split</item>
      <item>Addiko Bank dioničko društvo, Slavonska avenija 6, 10000 Zagreb</item>
      <item>S.A.C.A.T. SNC vl.Alessandro Oberdank &amp; c, Via Marconi, 34133 TRST zastupanog po punomoćniku Ana Unković</item>
      <item>Fond za zaštitu okoliša i energetsku učinkovitost, Radnička cesta 80, 10000 Zagreb</item>
      <item>CROATIA osiguranje d.d., Vatroslava Jagića 33, 10000 Zagreb</item>
      <item>VODOVOD-OSIJEK d.o.o. za vodoopskrbu i odvodnju, Poljski Put 1, 31000 Osijek</item>
      <item>VIPnet, društvo s ograničenom odgovornošću za usluge javnih telekomunikacija, Vrtni put 1, 10000 Zagreb</item>
      <item>PODRAVSKA BANKA dioničko društvo, Opatička 3, 48000 Koprivnica</item>
      <item>SIGURNOST društvo s ograničenom odgovornošću za poslove zaštite osoba i imovine, Ivana Gundulića 5, 31000 Osijek</item>
      <item>ZAGREBAČKI HOLDING, društvo s ograničenom odgovornošću za javni prijevoz, opskrbu vodom, održavanje čistoće, putnička a, Ulica grada Vukovara 41, 10000 Zagreb</item>
      <item>PORSCHE INTER AUTO d.o.o. za trgovinu i popravak motornih vozila, Velimira Škorpika 21-23, 10000 Zagreb zastupanog po punomoćniku Boris Anišić</item>
      <item>UNIKOM d.o.o. za komunalno gospodarstvo, Ružina 11/a, 31000 Osijek</item>
      <item>ODVJETNIČKI URED RADOJKA PETROVIĆ IVANIŠEVIĆ, Domovinskog rata 29B/IV, 21000 Split</item>
      <item>HP - Hrvatska pošta d.d., Jurišićeva 13, 10000 Zagreb</item>
      <item>UNIQA osiguranje d.d., Planinska 13 A, 10000 Zagreb</item>
      <item>Hrvatski Telekom d.d., Roberta Frangeša Mihanovića 9, 10000 Zagreb</item>
      <item>HRVATSKE ŠUME društvo s ograničenom odgovornošću, Ul.Ljudevita Farkaša Vukotinovića 2, 10000 Zagreb zastupanog po punomoćniku Zoran Tomić</item>
      <item>Ministarstvo financija RH, Porezna uprava, Područni ured Dalmacija, Trg dr. Franje Tuđmana 4, 21000 Split zastupanog po punomoćniku Županijsko državno odvjetništvo u Splitu</item>
      <item>GRAD OSIJEK, Ulica Franje Kuhača 9, 31000 Osijek</item>
      <item>Hrvatske vode, pravna osoba za upravljanje vodama, Grada Vukovara 220, 10000 Zagreb</item>
      <item>GRAD ZADAR, Narodni trg 1, 23000 Zadar</item>
      <item>RECA d.o.o. za trgovinu, Kučanska 23, 42000 Varaždin zastupanog po punomoćniku OD KORUŠIĆ, HRG I VUKALOVIĆ j.t.d.</item>
      <item>Lidija Lizak, Crni Put 5, 31220 Višnjevac</item>
      <item>Kristina Dunai, Rudolf Banić 1, 31326 Mece</item>
      <item>Jelena Boban, Ulica Don Petra Katunarića 61, 21214 Kaštel Lukšić</item>
      <item>ZAGREBAČKA BANKA DIONIČKO DRUŠTVO, Trg bana Josipa Jelačića 10, 10000 Zagreb zastupanog po punomoćniku OD HANŽEKOVIĆ &amp; PARTNERI d.o.o.</item>
      <item>Sberbank d.d., Varšavska 9, 10000 Zagreb</item>
      <item>Adriatic Assets d.o.o. za usluge, Radnička cesta 80, 10000 Zagreb</item>
      <item>INTEREUROPA, logističke usluge, društvo s ograničenom odgovornošću, Josipa Lončara 3, 10000 Zagreb</item>
      <item>CWS-boco d.o.o. tekstilservis, Kovinska 4a, 10000 Zagreb zastupanog po punomoćniku OD LEKO I PARTNERI</item>
      <item>CELLI S.p.A, Via Masetti, 47122 Forli</item>
      <item>HEP - Opskrba d.o.o. za opskrbu potrošača električnom, toplinskom energijom i plinom, Ulica grada Vukovara 37, 10000 Zagreb</item>
      <item>EKOTEX, d.o.o. za usluge u zaštiti okoliša, Remete 99, 10000 Zagreb zastupanog po punomoćniku Marta Šimrak Lukavski</item>
      <item>HEP ELEKTRA d.o.o. za opskrbu električnom energijom, Ulica grada Vukovara 37, 10000 Zagreb</item>
      <item>Financijska agencija, Ulica grada Vukovara 70, 10000 Zagreb</item>
      <item>AGRIA društvo s ograničenom odgovornošću za veleprodaju i maloprodaju u stečaju, Obrtnička 2, 40000 Pušćine</item>
      <item>Hrvatska radiotelevizija, Prisavlje 3, 10000 Zagreb zastupanog po punomoćniku OD MADIRAZZA &amp; PARTNERI</item>
      <item>DAUS TRUCK, d.o.o. za trgovinu i servis vozila u stečaju, Put Bana 8, 21204 Dugopolje</item>
      <item>Agencija za osiguranje radničkih tražbina, Frankopanska 11, 10000 Zagreb</item>
    </derivirana_varijabla>
  </DomainObject.Predmet.StrankaListFormatedWithAdress>
  <DomainObject.Predmet.StrankaListFormatedWithAdressOIB>
    <izvorni_sadrzaj>
      <item>FINANCIJSKA AGENCIJA, RC SPLIT, OIB 85821130368, Mažuranićevo šetalište 24 b, 21000 Split</item>
      <item>Addiko Bank dioničko društvo, OIB 14036333877, Slavonska avenija 6, 10000 Zagreb</item>
      <item>S.A.C.A.T. SNC vl.Alessandro Oberdank &amp; c, OIB 08057303627, Via Marconi, 34133 TRST zastupanog po punomoćniku Ana Unković</item>
      <item>Fond za zaštitu okoliša i energetsku učinkovitost, OIB 85828625994, Radnička cesta 80, 10000 Zagreb</item>
      <item>CROATIA osiguranje d.d., OIB 26187994862, Vatroslava Jagića 33, 10000 Zagreb</item>
      <item>VODOVOD-OSIJEK d.o.o. za vodoopskrbu i odvodnju, OIB 43654507669, Poljski Put 1, 31000 Osijek</item>
      <item>VIPnet, društvo s ograničenom odgovornošću za usluge javnih telekomunikacija, OIB 29524210204, Vrtni put 1, 10000 Zagreb</item>
      <item>PODRAVSKA BANKA dioničko društvo, OIB 97326283154, Opatička 3, 48000 Koprivnica</item>
      <item>SIGURNOST društvo s ograničenom odgovornošću za poslove zaštite osoba i imovine, OIB 77306500476, Ivana Gundulića 5, 31000 Osijek</item>
      <item>ZAGREBAČKI HOLDING, društvo s ograničenom odgovornošću za javni prijevoz, opskrbu vodom, održavanje čistoće, putnička a, OIB 85584865987, Ulica grada Vukovara 41, 10000 Zagreb</item>
      <item>PORSCHE INTER AUTO d.o.o. za trgovinu i popravak motornih vozila, OIB 67492500921, Velimira Škorpika 21-23, 10000 Zagreb zastupanog po punomoćniku Boris Anišić</item>
      <item>UNIKOM d.o.o. za komunalno gospodarstvo, OIB 07507345484, Ružina 11/a, 31000 Osijek</item>
      <item>ODVJETNIČKI URED RADOJKA PETROVIĆ IVANIŠEVIĆ, OIB 69930659830, Domovinskog rata 29B/IV, 21000 Split</item>
      <item>HP - Hrvatska pošta d.d., OIB 87311810356, Jurišićeva 13, 10000 Zagreb</item>
      <item>UNIQA osiguranje d.d., OIB 75665455333, Planinska 13 A, 10000 Zagreb</item>
      <item>Hrvatski Telekom d.d., OIB 81793146560, Roberta Frangeša Mihanovića 9, 10000 Zagreb</item>
      <item>HRVATSKE ŠUME društvo s ograničenom odgovornošću, OIB 69693144506, Ul.Ljudevita Farkaša Vukotinovića 2, 10000 Zagreb zastupanog po punomoćniku Zoran Tomić</item>
      <item>Ministarstvo financija RH, Porezna uprava, Područni ured Dalmacija, OIB 18683136487, Trg dr. Franje Tuđmana 4, 21000 Split zastupanog po punomoćniku Županijsko državno odvjetništvo u Splitu</item>
      <item>GRAD OSIJEK, OIB 30050049642, Ulica Franje Kuhača 9, 31000 Osijek</item>
      <item>Hrvatske vode, pravna osoba za upravljanje vodama, OIB 28921383001, Grada Vukovara 220, 10000 Zagreb</item>
      <item>GRAD ZADAR, OIB 09933651854, Narodni trg 1, 23000 Zadar</item>
      <item>RECA d.o.o. za trgovinu, OIB 63873177102, Kučanska 23, 42000 Varaždin zastupanog po punomoćniku OD KORUŠIĆ, HRG I VUKALOVIĆ j.t.d.</item>
      <item>Lidija Lizak, OIB 58083544467, Crni Put 5, 31220 Višnjevac</item>
      <item>Kristina Dunai, OIB 32871006278, Rudolf Banić 1, 31326 Mece</item>
      <item>Jelena Boban, OIB 60025440051, Ulica Don Petra Katunarića 61, 21214 Kaštel Lukšić</item>
      <item>ZAGREBAČKA BANKA DIONIČKO DRUŠTVO, OIB 92963223473, Trg bana Josipa Jelačića 10, 10000 Zagreb zastupanog po punomoćniku OD HANŽEKOVIĆ &amp; PARTNERI d.o.o.</item>
      <item>Sberbank d.d., OIB 78427478595, Varšavska 9, 10000 Zagreb</item>
      <item>Adriatic Assets d.o.o. za usluge, OIB 18846383988, Radnička cesta 80, 10000 Zagreb</item>
      <item>INTEREUROPA, logističke usluge, društvo s ograničenom odgovornošću, OIB 85514716931, Josipa Lončara 3, 10000 Zagreb</item>
      <item>CWS-boco d.o.o. tekstilservis, OIB 51026536351, Kovinska 4a, 10000 Zagreb zastupanog po punomoćniku OD LEKO I PARTNERI</item>
      <item>CELLI S.p.A, OIB 82362733876, Via Masetti, 47122 Forli</item>
      <item>HEP - Opskrba d.o.o. za opskrbu potrošača električnom, toplinskom energijom i plinom, OIB 63073332379, Ulica grada Vukovara 37, 10000 Zagreb</item>
      <item>EKOTEX, d.o.o. za usluge u zaštiti okoliša, OIB 07941830049, Remete 99, 10000 Zagreb zastupanog po punomoćniku Marta Šimrak Lukavski</item>
      <item>HEP ELEKTRA d.o.o. za opskrbu električnom energijom, OIB 43965974818, Ulica grada Vukovara 37, 10000 Zagreb</item>
      <item>Financijska agencija, OIB 85821130368, Ulica grada Vukovara 70, 10000 Zagreb</item>
      <item>AGRIA društvo s ograničenom odgovornošću za veleprodaju i maloprodaju u stečaju, OIB 43644175159, Obrtnička 2, 40000 Pušćine</item>
      <item>Hrvatska radiotelevizija, OIB 68419124305, Prisavlje 3, 10000 Zagreb zastupanog po punomoćniku OD MADIRAZZA &amp; PARTNERI</item>
      <item>DAUS TRUCK, d.o.o. za trgovinu i servis vozila u stečaju, OIB 95174048745, Put Bana 8, 21204 Dugopolje</item>
      <item>Agencija za osiguranje radničkih tražbina, OIB 04323472109, Frankopanska 11, 10000 Zagreb</item>
    </izvorni_sadrzaj>
    <derivirana_varijabla naziv="DomainObject.Predmet.StrankaListFormatedWithAdressOIB_1">
      <item>FINANCIJSKA AGENCIJA, RC SPLIT, OIB 85821130368, Mažuranićevo šetalište 24 b, 21000 Split</item>
      <item>Addiko Bank dioničko društvo, OIB 14036333877, Slavonska avenija 6, 10000 Zagreb</item>
      <item>S.A.C.A.T. SNC vl.Alessandro Oberdank &amp; c, OIB 08057303627, Via Marconi, 34133 TRST zastupanog po punomoćniku Ana Unković</item>
      <item>Fond za zaštitu okoliša i energetsku učinkovitost, OIB 85828625994, Radnička cesta 80, 10000 Zagreb</item>
      <item>CROATIA osiguranje d.d., OIB 26187994862, Vatroslava Jagića 33, 10000 Zagreb</item>
      <item>VODOVOD-OSIJEK d.o.o. za vodoopskrbu i odvodnju, OIB 43654507669, Poljski Put 1, 31000 Osijek</item>
      <item>VIPnet, društvo s ograničenom odgovornošću za usluge javnih telekomunikacija, OIB 29524210204, Vrtni put 1, 10000 Zagreb</item>
      <item>PODRAVSKA BANKA dioničko društvo, OIB 97326283154, Opatička 3, 48000 Koprivnica</item>
      <item>SIGURNOST društvo s ograničenom odgovornošću za poslove zaštite osoba i imovine, OIB 77306500476, Ivana Gundulića 5, 31000 Osijek</item>
      <item>ZAGREBAČKI HOLDING, društvo s ograničenom odgovornošću za javni prijevoz, opskrbu vodom, održavanje čistoće, putnička a, OIB 85584865987, Ulica grada Vukovara 41, 10000 Zagreb</item>
      <item>PORSCHE INTER AUTO d.o.o. za trgovinu i popravak motornih vozila, OIB 67492500921, Velimira Škorpika 21-23, 10000 Zagreb zastupanog po punomoćniku Boris Anišić</item>
      <item>UNIKOM d.o.o. za komunalno gospodarstvo, OIB 07507345484, Ružina 11/a, 31000 Osijek</item>
      <item>ODVJETNIČKI URED RADOJKA PETROVIĆ IVANIŠEVIĆ, OIB 69930659830, Domovinskog rata 29B/IV, 21000 Split</item>
      <item>HP - Hrvatska pošta d.d., OIB 87311810356, Jurišićeva 13, 10000 Zagreb</item>
      <item>UNIQA osiguranje d.d., OIB 75665455333, Planinska 13 A, 10000 Zagreb</item>
      <item>Hrvatski Telekom d.d., OIB 81793146560, Roberta Frangeša Mihanovića 9, 10000 Zagreb</item>
      <item>HRVATSKE ŠUME društvo s ograničenom odgovornošću, OIB 69693144506, Ul.Ljudevita Farkaša Vukotinovića 2, 10000 Zagreb zastupanog po punomoćniku Zoran Tomić</item>
      <item>Ministarstvo financija RH, Porezna uprava, Područni ured Dalmacija, OIB 18683136487, Trg dr. Franje Tuđmana 4, 21000 Split zastupanog po punomoćniku Županijsko državno odvjetništvo u Splitu</item>
      <item>GRAD OSIJEK, OIB 30050049642, Ulica Franje Kuhača 9, 31000 Osijek</item>
      <item>Hrvatske vode, pravna osoba za upravljanje vodama, OIB 28921383001, Grada Vukovara 220, 10000 Zagreb</item>
      <item>GRAD ZADAR, OIB 09933651854, Narodni trg 1, 23000 Zadar</item>
      <item>RECA d.o.o. za trgovinu, OIB 63873177102, Kučanska 23, 42000 Varaždin zastupanog po punomoćniku OD KORUŠIĆ, HRG I VUKALOVIĆ j.t.d.</item>
      <item>Lidija Lizak, OIB 58083544467, Crni Put 5, 31220 Višnjevac</item>
      <item>Kristina Dunai, OIB 32871006278, Rudolf Banić 1, 31326 Mece</item>
      <item>Jelena Boban, OIB 60025440051, Ulica Don Petra Katunarića 61, 21214 Kaštel Lukšić</item>
      <item>ZAGREBAČKA BANKA DIONIČKO DRUŠTVO, OIB 92963223473, Trg bana Josipa Jelačića 10, 10000 Zagreb zastupanog po punomoćniku OD HANŽEKOVIĆ &amp; PARTNERI d.o.o.</item>
      <item>Sberbank d.d., OIB 78427478595, Varšavska 9, 10000 Zagreb</item>
      <item>Adriatic Assets d.o.o. za usluge, OIB 18846383988, Radnička cesta 80, 10000 Zagreb</item>
      <item>INTEREUROPA, logističke usluge, društvo s ograničenom odgovornošću, OIB 85514716931, Josipa Lončara 3, 10000 Zagreb</item>
      <item>CWS-boco d.o.o. tekstilservis, OIB 51026536351, Kovinska 4a, 10000 Zagreb zastupanog po punomoćniku OD LEKO I PARTNERI</item>
      <item>CELLI S.p.A, OIB 82362733876, Via Masetti, 47122 Forli</item>
      <item>HEP - Opskrba d.o.o. za opskrbu potrošača električnom, toplinskom energijom i plinom, OIB 63073332379, Ulica grada Vukovara 37, 10000 Zagreb</item>
      <item>EKOTEX, d.o.o. za usluge u zaštiti okoliša, OIB 07941830049, Remete 99, 10000 Zagreb zastupanog po punomoćniku Marta Šimrak Lukavski</item>
      <item>HEP ELEKTRA d.o.o. za opskrbu električnom energijom, OIB 43965974818, Ulica grada Vukovara 37, 10000 Zagreb</item>
      <item>Financijska agencija, OIB 85821130368, Ulica grada Vukovara 70, 10000 Zagreb</item>
      <item>AGRIA društvo s ograničenom odgovornošću za veleprodaju i maloprodaju u stečaju, OIB 43644175159, Obrtnička 2, 40000 Pušćine</item>
      <item>Hrvatska radiotelevizija, OIB 68419124305, Prisavlje 3, 10000 Zagreb zastupanog po punomoćniku OD MADIRAZZA &amp; PARTNERI</item>
      <item>DAUS TRUCK, d.o.o. za trgovinu i servis vozila u stečaju, OIB 95174048745, Put Bana 8, 21204 Dugopolje</item>
      <item>Agencija za osiguranje radničkih tražbina, OIB 04323472109, Frankopanska 11, 10000 Zagreb</item>
    </derivirana_varijabla>
  </DomainObject.Predmet.StrankaListFormatedWithAdressOIB>
  <DomainObject.Predmet.StrankaListNazivFormated>
    <izvorni_sadrzaj>
      <item>FINANCIJSKA AGENCIJA, RC SPLIT</item>
      <item>Addiko Bank dioničko društvo</item>
      <item>S.A.C.A.T. SNC vl.Alessandro Oberdank &amp; c</item>
      <item>Fond za zaštitu okoliša i energetsku učinkovitost</item>
      <item>CROATIA osiguranje d.d.</item>
      <item>VODOVOD-OSIJEK d.o.o. za vodoopskrbu i odvodnju</item>
      <item>VIPnet, društvo s ograničenom odgovornošću za usluge javnih telekomunikacija</item>
      <item>PODRAVSKA BANKA dioničko društvo</item>
      <item>SIGURNOST društvo s ograničenom odgovornošću za poslove zaštite osoba i imovine</item>
      <item>ZAGREBAČKI HOLDING, društvo s ograničenom odgovornošću za javni prijevoz, opskrbu vodom, održavanje čistoće, putnička a</item>
      <item>PORSCHE INTER AUTO d.o.o. za trgovinu i popravak motornih vozila</item>
      <item>UNIKOM d.o.o. za komunalno gospodarstvo</item>
      <item>ODVJETNIČKI URED RADOJKA PETROVIĆ IVANIŠEVIĆ</item>
      <item>HP - Hrvatska pošta d.d.</item>
      <item>UNIQA osiguranje d.d.</item>
      <item>Hrvatski Telekom d.d.</item>
      <item>HRVATSKE ŠUME društvo s ograničenom odgovornošću</item>
      <item>Ministarstvo financija RH, Porezna uprava, Područni ured Dalmacija</item>
      <item>GRAD OSIJEK</item>
      <item>Hrvatske vode, pravna osoba za upravljanje vodama</item>
      <item>GRAD ZADAR</item>
      <item>RECA d.o.o. za trgovinu</item>
      <item>Lidija Lizak</item>
      <item>Kristina Dunai</item>
      <item>Jelena Boban</item>
      <item>ZAGREBAČKA BANKA DIONIČKO DRUŠTVO</item>
      <item>Sberbank d.d.</item>
      <item>Adriatic Assets d.o.o. za usluge</item>
      <item>INTEREUROPA, logističke usluge, društvo s ograničenom odgovornošću</item>
      <item>CWS-boco d.o.o. tekstilservis</item>
      <item>CELLI S.p.A</item>
      <item>HEP - Opskrba d.o.o. za opskrbu potrošača električnom, toplinskom energijom i plinom</item>
      <item>EKOTEX, d.o.o. za usluge u zaštiti okoliša</item>
      <item>HEP ELEKTRA d.o.o. za opskrbu električnom energijom</item>
      <item>Financijska agencija</item>
      <item>AGRIA društvo s ograničenom odgovornošću za veleprodaju i maloprodaju u stečaju</item>
      <item>Hrvatska radiotelevizija</item>
      <item>DAUS TRUCK, d.o.o. za trgovinu i servis vozila u stečaju</item>
      <item>Agencija za osiguranje radničkih tražbina</item>
    </izvorni_sadrzaj>
    <derivirana_varijabla naziv="DomainObject.Predmet.StrankaListNazivFormated_1">
      <item>FINANCIJSKA AGENCIJA, RC SPLIT</item>
      <item>Addiko Bank dioničko društvo</item>
      <item>S.A.C.A.T. SNC vl.Alessandro Oberdank &amp; c</item>
      <item>Fond za zaštitu okoliša i energetsku učinkovitost</item>
      <item>CROATIA osiguranje d.d.</item>
      <item>VODOVOD-OSIJEK d.o.o. za vodoopskrbu i odvodnju</item>
      <item>VIPnet, društvo s ograničenom odgovornošću za usluge javnih telekomunikacija</item>
      <item>PODRAVSKA BANKA dioničko društvo</item>
      <item>SIGURNOST društvo s ograničenom odgovornošću za poslove zaštite osoba i imovine</item>
      <item>ZAGREBAČKI HOLDING, društvo s ograničenom odgovornošću za javni prijevoz, opskrbu vodom, održavanje čistoće, putnička a</item>
      <item>PORSCHE INTER AUTO d.o.o. za trgovinu i popravak motornih vozila</item>
      <item>UNIKOM d.o.o. za komunalno gospodarstvo</item>
      <item>ODVJETNIČKI URED RADOJKA PETROVIĆ IVANIŠEVIĆ</item>
      <item>HP - Hrvatska pošta d.d.</item>
      <item>UNIQA osiguranje d.d.</item>
      <item>Hrvatski Telekom d.d.</item>
      <item>HRVATSKE ŠUME društvo s ograničenom odgovornošću</item>
      <item>Ministarstvo financija RH, Porezna uprava, Područni ured Dalmacija</item>
      <item>GRAD OSIJEK</item>
      <item>Hrvatske vode, pravna osoba za upravljanje vodama</item>
      <item>GRAD ZADAR</item>
      <item>RECA d.o.o. za trgovinu</item>
      <item>Lidija Lizak</item>
      <item>Kristina Dunai</item>
      <item>Jelena Boban</item>
      <item>ZAGREBAČKA BANKA DIONIČKO DRUŠTVO</item>
      <item>Sberbank d.d.</item>
      <item>Adriatic Assets d.o.o. za usluge</item>
      <item>INTEREUROPA, logističke usluge, društvo s ograničenom odgovornošću</item>
      <item>CWS-boco d.o.o. tekstilservis</item>
      <item>CELLI S.p.A</item>
      <item>HEP - Opskrba d.o.o. za opskrbu potrošača električnom, toplinskom energijom i plinom</item>
      <item>EKOTEX, d.o.o. za usluge u zaštiti okoliša</item>
      <item>HEP ELEKTRA d.o.o. za opskrbu električnom energijom</item>
      <item>Financijska agencija</item>
      <item>AGRIA društvo s ograničenom odgovornošću za veleprodaju i maloprodaju u stečaju</item>
      <item>Hrvatska radiotelevizija</item>
      <item>DAUS TRUCK, d.o.o. za trgovinu i servis vozila u stečaju</item>
      <item>Agencija za osiguranje radničkih tražbina</item>
    </derivirana_varijabla>
  </DomainObject.Predmet.StrankaListNazivFormated>
  <DomainObject.Predmet.StrankaListNazivFormatedOIB>
    <izvorni_sadrzaj>
      <item>FINANCIJSKA AGENCIJA, RC SPLIT, OIB 85821130368</item>
      <item>Addiko Bank dioničko društvo, OIB 14036333877</item>
      <item>S.A.C.A.T. SNC vl.Alessandro Oberdank &amp; c, OIB 08057303627</item>
      <item>Fond za zaštitu okoliša i energetsku učinkovitost, OIB 85828625994</item>
      <item>CROATIA osiguranje d.d., OIB 26187994862</item>
      <item>VODOVOD-OSIJEK d.o.o. za vodoopskrbu i odvodnju, OIB 43654507669</item>
      <item>VIPnet, društvo s ograničenom odgovornošću za usluge javnih telekomunikacija, OIB 29524210204</item>
      <item>PODRAVSKA BANKA dioničko društvo, OIB 97326283154</item>
      <item>SIGURNOST društvo s ograničenom odgovornošću za poslove zaštite osoba i imovine, OIB 77306500476</item>
      <item>ZAGREBAČKI HOLDING, društvo s ograničenom odgovornošću za javni prijevoz, opskrbu vodom, održavanje čistoće, putnička a, OIB 85584865987</item>
      <item>PORSCHE INTER AUTO d.o.o. za trgovinu i popravak motornih vozila, OIB 67492500921</item>
      <item>UNIKOM d.o.o. za komunalno gospodarstvo, OIB 07507345484</item>
      <item>ODVJETNIČKI URED RADOJKA PETROVIĆ IVANIŠEVIĆ, OIB 69930659830</item>
      <item>HP - Hrvatska pošta d.d., OIB 87311810356</item>
      <item>UNIQA osiguranje d.d., OIB 75665455333</item>
      <item>Hrvatski Telekom d.d., OIB 81793146560</item>
      <item>HRVATSKE ŠUME društvo s ograničenom odgovornošću, OIB 69693144506</item>
      <item>Ministarstvo financija RH, Porezna uprava, Područni ured Dalmacija, OIB 18683136487</item>
      <item>GRAD OSIJEK, OIB 30050049642</item>
      <item>Hrvatske vode, pravna osoba za upravljanje vodama, OIB 28921383001</item>
      <item>GRAD ZADAR, OIB 09933651854</item>
      <item>RECA d.o.o. za trgovinu, OIB 63873177102</item>
      <item>Lidija Lizak, OIB 58083544467</item>
      <item>Kristina Dunai, OIB 32871006278</item>
      <item>Jelena Boban, OIB 60025440051</item>
      <item>ZAGREBAČKA BANKA DIONIČKO DRUŠTVO, OIB 92963223473</item>
      <item>Sberbank d.d., OIB 78427478595</item>
      <item>Adriatic Assets d.o.o. za usluge, OIB 18846383988</item>
      <item>INTEREUROPA, logističke usluge, društvo s ograničenom odgovornošću, OIB 85514716931</item>
      <item>CWS-boco d.o.o. tekstilservis, OIB 51026536351</item>
      <item>CELLI S.p.A, OIB 82362733876</item>
      <item>HEP - Opskrba d.o.o. za opskrbu potrošača električnom, toplinskom energijom i plinom, OIB 63073332379</item>
      <item>EKOTEX, d.o.o. za usluge u zaštiti okoliša, OIB 07941830049</item>
      <item>HEP ELEKTRA d.o.o. za opskrbu električnom energijom, OIB 43965974818</item>
      <item>Financijska agencija, OIB 85821130368</item>
      <item>AGRIA društvo s ograničenom odgovornošću za veleprodaju i maloprodaju u stečaju, OIB 43644175159</item>
      <item>Hrvatska radiotelevizija, OIB 68419124305</item>
      <item>DAUS TRUCK, d.o.o. za trgovinu i servis vozila u stečaju, OIB 95174048745</item>
      <item>Agencija za osiguranje radničkih tražbina, OIB 04323472109</item>
    </izvorni_sadrzaj>
    <derivirana_varijabla naziv="DomainObject.Predmet.StrankaListNazivFormatedOIB_1">
      <item>FINANCIJSKA AGENCIJA, RC SPLIT, OIB 85821130368</item>
      <item>Addiko Bank dioničko društvo, OIB 14036333877</item>
      <item>S.A.C.A.T. SNC vl.Alessandro Oberdank &amp; c, OIB 08057303627</item>
      <item>Fond za zaštitu okoliša i energetsku učinkovitost, OIB 85828625994</item>
      <item>CROATIA osiguranje d.d., OIB 26187994862</item>
      <item>VODOVOD-OSIJEK d.o.o. za vodoopskrbu i odvodnju, OIB 43654507669</item>
      <item>VIPnet, društvo s ograničenom odgovornošću za usluge javnih telekomunikacija, OIB 29524210204</item>
      <item>PODRAVSKA BANKA dioničko društvo, OIB 97326283154</item>
      <item>SIGURNOST društvo s ograničenom odgovornošću za poslove zaštite osoba i imovine, OIB 77306500476</item>
      <item>ZAGREBAČKI HOLDING, društvo s ograničenom odgovornošću za javni prijevoz, opskrbu vodom, održavanje čistoće, putnička a, OIB 85584865987</item>
      <item>PORSCHE INTER AUTO d.o.o. za trgovinu i popravak motornih vozila, OIB 67492500921</item>
      <item>UNIKOM d.o.o. za komunalno gospodarstvo, OIB 07507345484</item>
      <item>ODVJETNIČKI URED RADOJKA PETROVIĆ IVANIŠEVIĆ, OIB 69930659830</item>
      <item>HP - Hrvatska pošta d.d., OIB 87311810356</item>
      <item>UNIQA osiguranje d.d., OIB 75665455333</item>
      <item>Hrvatski Telekom d.d., OIB 81793146560</item>
      <item>HRVATSKE ŠUME društvo s ograničenom odgovornošću, OIB 69693144506</item>
      <item>Ministarstvo financija RH, Porezna uprava, Područni ured Dalmacija, OIB 18683136487</item>
      <item>GRAD OSIJEK, OIB 30050049642</item>
      <item>Hrvatske vode, pravna osoba za upravljanje vodama, OIB 28921383001</item>
      <item>GRAD ZADAR, OIB 09933651854</item>
      <item>RECA d.o.o. za trgovinu, OIB 63873177102</item>
      <item>Lidija Lizak, OIB 58083544467</item>
      <item>Kristina Dunai, OIB 32871006278</item>
      <item>Jelena Boban, OIB 60025440051</item>
      <item>ZAGREBAČKA BANKA DIONIČKO DRUŠTVO, OIB 92963223473</item>
      <item>Sberbank d.d., OIB 78427478595</item>
      <item>Adriatic Assets d.o.o. za usluge, OIB 18846383988</item>
      <item>INTEREUROPA, logističke usluge, društvo s ograničenom odgovornošću, OIB 85514716931</item>
      <item>CWS-boco d.o.o. tekstilservis, OIB 51026536351</item>
      <item>CELLI S.p.A, OIB 82362733876</item>
      <item>HEP - Opskrba d.o.o. za opskrbu potrošača električnom, toplinskom energijom i plinom, OIB 63073332379</item>
      <item>EKOTEX, d.o.o. za usluge u zaštiti okoliša, OIB 07941830049</item>
      <item>HEP ELEKTRA d.o.o. za opskrbu električnom energijom, OIB 43965974818</item>
      <item>Financijska agencija, OIB 85821130368</item>
      <item>AGRIA društvo s ograničenom odgovornošću za veleprodaju i maloprodaju u stečaju, OIB 43644175159</item>
      <item>Hrvatska radiotelevizija, OIB 68419124305</item>
      <item>DAUS TRUCK, d.o.o. za trgovinu i servis vozila u stečaju, OIB 95174048745</item>
      <item>Agencija za osiguranje radničkih tražbina, OIB 04323472109</item>
    </derivirana_varijabla>
  </DomainObject.Predmet.StrankaListNazivFormatedOIB>
  <DomainObject.Predmet.ProtuStrankaListFormated>
    <izvorni_sadrzaj>
      <item>EUROMAKINA d.o.o. za trgovinu i usluge u stečaju</item>
    </izvorni_sadrzaj>
    <derivirana_varijabla naziv="DomainObject.Predmet.ProtuStrankaListFormated_1">
      <item>EUROMAKINA d.o.o. za trgovinu i usluge u stečaju</item>
    </derivirana_varijabla>
  </DomainObject.Predmet.ProtuStrankaListFormated>
  <DomainObject.Predmet.ProtuStrankaListFormatedOIB>
    <izvorni_sadrzaj>
      <item>EUROMAKINA d.o.o. za trgovinu i usluge u stečaju, OIB 35305886927</item>
    </izvorni_sadrzaj>
    <derivirana_varijabla naziv="DomainObject.Predmet.ProtuStrankaListFormatedOIB_1">
      <item>EUROMAKINA d.o.o. za trgovinu i usluge u stečaju, OIB 35305886927</item>
    </derivirana_varijabla>
  </DomainObject.Predmet.ProtuStrankaListFormatedOIB>
  <DomainObject.Predmet.ProtuStrankaListFormatedWithAdress>
    <izvorni_sadrzaj>
      <item>EUROMAKINA d.o.o. za trgovinu i usluge u stečaju, Put Bana 8, 21204 Dugopolje</item>
    </izvorni_sadrzaj>
    <derivirana_varijabla naziv="DomainObject.Predmet.ProtuStrankaListFormatedWithAdress_1">
      <item>EUROMAKINA d.o.o. za trgovinu i usluge u stečaju, Put Bana 8, 21204 Dugopolje</item>
    </derivirana_varijabla>
  </DomainObject.Predmet.ProtuStrankaListFormatedWithAdress>
  <DomainObject.Predmet.ProtuStrankaListFormatedWithAdressOIB>
    <izvorni_sadrzaj>
      <item>EUROMAKINA d.o.o. za trgovinu i usluge u stečaju, OIB 35305886927, Put Bana 8, 21204 Dugopolje</item>
    </izvorni_sadrzaj>
    <derivirana_varijabla naziv="DomainObject.Predmet.ProtuStrankaListFormatedWithAdressOIB_1">
      <item>EUROMAKINA d.o.o. za trgovinu i usluge u stečaju, OIB 35305886927, Put Bana 8, 21204 Dugopolje</item>
    </derivirana_varijabla>
  </DomainObject.Predmet.ProtuStrankaListFormatedWithAdressOIB>
  <DomainObject.Predmet.ProtuStrankaListNazivFormated>
    <izvorni_sadrzaj>
      <item>EUROMAKINA d.o.o. za trgovinu i usluge u stečaju</item>
    </izvorni_sadrzaj>
    <derivirana_varijabla naziv="DomainObject.Predmet.ProtuStrankaListNazivFormated_1">
      <item>EUROMAKINA d.o.o. za trgovinu i usluge u stečaju</item>
    </derivirana_varijabla>
  </DomainObject.Predmet.ProtuStrankaListNazivFormated>
  <DomainObject.Predmet.ProtuStrankaListNazivFormatedOIB>
    <izvorni_sadrzaj>
      <item>EUROMAKINA d.o.o. za trgovinu i usluge u stečaju, OIB 35305886927</item>
    </izvorni_sadrzaj>
    <derivirana_varijabla naziv="DomainObject.Predmet.ProtuStrankaListNazivFormatedOIB_1">
      <item>EUROMAKINA d.o.o. za trgovinu i usluge u stečaju, OIB 35305886927</item>
    </derivirana_varijabla>
  </DomainObject.Predmet.ProtuStrankaListNazivFormatedOIB>
  <DomainObject.Predmet.OstaliListFormated>
    <izvorni_sadrzaj>
      <item>Vinko Dumičić</item>
      <item>Ana Unković punomoćnik sudionika u postupku S.A.C.A.T. SNC vl.Alessandro Oberdank &amp; c</item>
      <item>Boris Anišić punomoćnik sudionika u postupku PORSCHE INTER AUTO d.o.o. za trgovinu i popravak motornih vozila</item>
      <item>Županijsko državno odvjetništvo u Splitu punomoćnik sudionika u postupku Ministarstvo financija RH, Porezna uprava, Područni ured Dalmacija</item>
      <item>Zoran Tomić punomoćnik sudionika u postupku HRVATSKE ŠUME društvo s ograničenom odgovornošću</item>
      <item>OD KORUŠIĆ, HRG I VUKALOVIĆ j.t.d. punomoćnik sudionika u postupku RECA d.o.o. za trgovinu</item>
      <item>OD LEKO I PARTNERI punomoćnik sudionika u postupku CWS-boco d.o.o. tekstilservis</item>
      <item>Marta Šimrak Lukavski punomoćnik sudionika u postupku EKOTEX, d.o.o. za usluge u zaštiti okoliša</item>
      <item>OD MADIRAZZA &amp; PARTNERI punomoćnik sudionika u postupku Hrvatska radiotelevizija</item>
      <item>OD HANŽEKOVIĆ &amp; PARTNERI d.o.o. punomoćnik sudionika u postupku ZAGREBAČKA BANKA DIONIČKO DRUŠTVO</item>
      <item>Zajednički odvj.ured M.Praljak&amp;M.Svić</item>
    </izvorni_sadrzaj>
    <derivirana_varijabla naziv="DomainObject.Predmet.OstaliListFormated_1">
      <item>Vinko Dumičić</item>
      <item>Ana Unković punomoćnik sudionika u postupku S.A.C.A.T. SNC vl.Alessandro Oberdank &amp; c</item>
      <item>Boris Anišić punomoćnik sudionika u postupku PORSCHE INTER AUTO d.o.o. za trgovinu i popravak motornih vozila</item>
      <item>Županijsko državno odvjetništvo u Splitu punomoćnik sudionika u postupku Ministarstvo financija RH, Porezna uprava, Područni ured Dalmacija</item>
      <item>Zoran Tomić punomoćnik sudionika u postupku HRVATSKE ŠUME društvo s ograničenom odgovornošću</item>
      <item>OD KORUŠIĆ, HRG I VUKALOVIĆ j.t.d. punomoćnik sudionika u postupku RECA d.o.o. za trgovinu</item>
      <item>OD LEKO I PARTNERI punomoćnik sudionika u postupku CWS-boco d.o.o. tekstilservis</item>
      <item>Marta Šimrak Lukavski punomoćnik sudionika u postupku EKOTEX, d.o.o. za usluge u zaštiti okoliša</item>
      <item>OD MADIRAZZA &amp; PARTNERI punomoćnik sudionika u postupku Hrvatska radiotelevizija</item>
      <item>OD HANŽEKOVIĆ &amp; PARTNERI d.o.o. punomoćnik sudionika u postupku ZAGREBAČKA BANKA DIONIČKO DRUŠTVO</item>
      <item>Zajednički odvj.ured M.Praljak&amp;M.Svić</item>
    </derivirana_varijabla>
  </DomainObject.Predmet.OstaliListFormated>
  <DomainObject.Predmet.OstaliListFormatedOIB>
    <izvorni_sadrzaj>
      <item>Vinko Dumičić, OIB 89052862209</item>
      <item>Ana Unković punomoćnik sudionika u postupku S.A.C.A.T. SNC vl.Alessandro Oberdank &amp; c</item>
      <item>Boris Anišić, OIB 87537034116 punomoćnik sudionika u postupku PORSCHE INTER AUTO d.o.o. za trgovinu i popravak motornih vozila</item>
      <item>Županijsko državno odvjetništvo u Splitu punomoćnik sudionika u postupku Ministarstvo financija RH, Porezna uprava, Područni ured Dalmacija</item>
      <item>Zoran Tomić, OIB 80809284399 punomoćnik sudionika u postupku HRVATSKE ŠUME društvo s ograničenom odgovornošću</item>
      <item>OD KORUŠIĆ, HRG I VUKALOVIĆ j.t.d. punomoćnik sudionika u postupku RECA d.o.o. za trgovinu</item>
      <item>OD LEKO I PARTNERI punomoćnik sudionika u postupku CWS-boco d.o.o. tekstilservis</item>
      <item>Marta Šimrak Lukavski, OIB 71517708936 punomoćnik sudionika u postupku EKOTEX, d.o.o. za usluge u zaštiti okoliša</item>
      <item>OD MADIRAZZA &amp; PARTNERI punomoćnik sudionika u postupku Hrvatska radiotelevizija</item>
      <item>OD HANŽEKOVIĆ &amp; PARTNERI d.o.o. punomoćnik sudionika u postupku ZAGREBAČKA BANKA DIONIČKO DRUŠTVO</item>
      <item>Zajednički odvj.ured M.Praljak&amp;M.Svić, OIB 23673585807</item>
    </izvorni_sadrzaj>
    <derivirana_varijabla naziv="DomainObject.Predmet.OstaliListFormatedOIB_1">
      <item>Vinko Dumičić, OIB 89052862209</item>
      <item>Ana Unković punomoćnik sudionika u postupku S.A.C.A.T. SNC vl.Alessandro Oberdank &amp; c</item>
      <item>Boris Anišić, OIB 87537034116 punomoćnik sudionika u postupku PORSCHE INTER AUTO d.o.o. za trgovinu i popravak motornih vozila</item>
      <item>Županijsko državno odvjetništvo u Splitu punomoćnik sudionika u postupku Ministarstvo financija RH, Porezna uprava, Područni ured Dalmacija</item>
      <item>Zoran Tomić, OIB 80809284399 punomoćnik sudionika u postupku HRVATSKE ŠUME društvo s ograničenom odgovornošću</item>
      <item>OD KORUŠIĆ, HRG I VUKALOVIĆ j.t.d. punomoćnik sudionika u postupku RECA d.o.o. za trgovinu</item>
      <item>OD LEKO I PARTNERI punomoćnik sudionika u postupku CWS-boco d.o.o. tekstilservis</item>
      <item>Marta Šimrak Lukavski, OIB 71517708936 punomoćnik sudionika u postupku EKOTEX, d.o.o. za usluge u zaštiti okoliša</item>
      <item>OD MADIRAZZA &amp; PARTNERI punomoćnik sudionika u postupku Hrvatska radiotelevizija</item>
      <item>OD HANŽEKOVIĆ &amp; PARTNERI d.o.o. punomoćnik sudionika u postupku ZAGREBAČKA BANKA DIONIČKO DRUŠTVO</item>
      <item>Zajednički odvj.ured M.Praljak&amp;M.Svić, OIB 23673585807</item>
    </derivirana_varijabla>
  </DomainObject.Predmet.OstaliListFormatedOIB>
  <DomainObject.Predmet.OstaliListFormatedWithAdress>
    <izvorni_sadrzaj>
      <item>Vinko Dumičić, Kopernikova Ulica 30, 10000 Zagreb</item>
      <item>Ana Unković, Držićeva 13, 21000 Split punomoćnik sudionika u postupku S.A.C.A.T. SNC vl.Alessandro Oberdank &amp; c</item>
      <item>Boris Anišić, Ilica 191 b, 10000 Zagreb punomoćnik sudionika u postupku PORSCHE INTER AUTO d.o.o. za trgovinu i popravak motornih vozila</item>
      <item>Županijsko državno odvjetništvo u Splitu, Gundulićeva 29a, 21000 Split punomoćnik sudionika u postupku Ministarstvo financija RH, Porezna uprava, Područni ured Dalmacija</item>
      <item>Zoran Tomić, Zelinska 2/I, 10000 Zagreb punomoćnik sudionika u postupku HRVATSKE ŠUME društvo s ograničenom odgovornošću</item>
      <item>OD KORUŠIĆ, HRG I VUKALOVIĆ j.t.d., Anina ul.br. 2/II, 42000 Varaždin punomoćnik sudionika u postupku RECA d.o.o. za trgovinu</item>
      <item>OD LEKO I PARTNERI, Domagojeva 18, 10000 Zagreb punomoćnik sudionika u postupku CWS-boco d.o.o. tekstilservis</item>
      <item>Marta Šimrak Lukavski, Hermana Bužana 6/I, 10000 Zagreb punomoćnik sudionika u postupku EKOTEX, d.o.o. za usluge u zaštiti okoliša</item>
      <item>OD MADIRAZZA &amp; PARTNERI, Masarykova 21, 10000 Zagreb punomoćnik sudionika u postupku Hrvatska radiotelevizija</item>
      <item>OD HANŽEKOVIĆ &amp; PARTNERI d.o.o., Radnička cesta 22, 10000 Zagreb punomoćnik sudionika u postupku ZAGREBAČKA BANKA DIONIČKO DRUŠTVO</item>
      <item>Zajednički odvj.ured M.Praljak&amp;M.Svić, Radnička 37b, 10000 Zagreb</item>
    </izvorni_sadrzaj>
    <derivirana_varijabla naziv="DomainObject.Predmet.OstaliListFormatedWithAdress_1">
      <item>Vinko Dumičić, Kopernikova Ulica 30, 10000 Zagreb</item>
      <item>Ana Unković, Držićeva 13, 21000 Split punomoćnik sudionika u postupku S.A.C.A.T. SNC vl.Alessandro Oberdank &amp; c</item>
      <item>Boris Anišić, Ilica 191 b, 10000 Zagreb punomoćnik sudionika u postupku PORSCHE INTER AUTO d.o.o. za trgovinu i popravak motornih vozila</item>
      <item>Županijsko državno odvjetništvo u Splitu, Gundulićeva 29a, 21000 Split punomoćnik sudionika u postupku Ministarstvo financija RH, Porezna uprava, Područni ured Dalmacija</item>
      <item>Zoran Tomić, Zelinska 2/I, 10000 Zagreb punomoćnik sudionika u postupku HRVATSKE ŠUME društvo s ograničenom odgovornošću</item>
      <item>OD KORUŠIĆ, HRG I VUKALOVIĆ j.t.d., Anina ul.br. 2/II, 42000 Varaždin punomoćnik sudionika u postupku RECA d.o.o. za trgovinu</item>
      <item>OD LEKO I PARTNERI, Domagojeva 18, 10000 Zagreb punomoćnik sudionika u postupku CWS-boco d.o.o. tekstilservis</item>
      <item>Marta Šimrak Lukavski, Hermana Bužana 6/I, 10000 Zagreb punomoćnik sudionika u postupku EKOTEX, d.o.o. za usluge u zaštiti okoliša</item>
      <item>OD MADIRAZZA &amp; PARTNERI, Masarykova 21, 10000 Zagreb punomoćnik sudionika u postupku Hrvatska radiotelevizija</item>
      <item>OD HANŽEKOVIĆ &amp; PARTNERI d.o.o., Radnička cesta 22, 10000 Zagreb punomoćnik sudionika u postupku ZAGREBAČKA BANKA DIONIČKO DRUŠTVO</item>
      <item>Zajednički odvj.ured M.Praljak&amp;M.Svić, Radnička 37b, 10000 Zagreb</item>
    </derivirana_varijabla>
  </DomainObject.Predmet.OstaliListFormatedWithAdress>
  <DomainObject.Predmet.OstaliListFormatedWithAdressOIB>
    <izvorni_sadrzaj>
      <item>Vinko Dumičić, OIB 89052862209, Kopernikova Ulica 30, 10000 Zagreb</item>
      <item>Ana Unković, Držićeva 13, 21000 Split punomoćnik sudionika u postupku S.A.C.A.T. SNC vl.Alessandro Oberdank &amp; c</item>
      <item>Boris Anišić, OIB 87537034116, Ilica 191 b, 10000 Zagreb punomoćnik sudionika u postupku PORSCHE INTER AUTO d.o.o. za trgovinu i popravak motornih vozila</item>
      <item>Županijsko državno odvjetništvo u Splitu, Gundulićeva 29a, 21000 Split punomoćnik sudionika u postupku Ministarstvo financija RH, Porezna uprava, Područni ured Dalmacija</item>
      <item>Zoran Tomić, OIB 80809284399, Zelinska 2/I, 10000 Zagreb punomoćnik sudionika u postupku HRVATSKE ŠUME društvo s ograničenom odgovornošću</item>
      <item>OD KORUŠIĆ, HRG I VUKALOVIĆ j.t.d., Anina ul.br. 2/II, 42000 Varaždin punomoćnik sudionika u postupku RECA d.o.o. za trgovinu</item>
      <item>OD LEKO I PARTNERI, Domagojeva 18, 10000 Zagreb punomoćnik sudionika u postupku CWS-boco d.o.o. tekstilservis</item>
      <item>Marta Šimrak Lukavski, OIB 71517708936, Hermana Bužana 6/I, 10000 Zagreb punomoćnik sudionika u postupku EKOTEX, d.o.o. za usluge u zaštiti okoliša</item>
      <item>OD MADIRAZZA &amp; PARTNERI, Masarykova 21, 10000 Zagreb punomoćnik sudionika u postupku Hrvatska radiotelevizija</item>
      <item>OD HANŽEKOVIĆ &amp; PARTNERI d.o.o., Radnička cesta 22, 10000 Zagreb punomoćnik sudionika u postupku ZAGREBAČKA BANKA DIONIČKO DRUŠTVO</item>
      <item>Zajednički odvj.ured M.Praljak&amp;M.Svić, OIB 23673585807, Radnička 37b, 10000 Zagreb</item>
    </izvorni_sadrzaj>
    <derivirana_varijabla naziv="DomainObject.Predmet.OstaliListFormatedWithAdressOIB_1">
      <item>Vinko Dumičić, OIB 89052862209, Kopernikova Ulica 30, 10000 Zagreb</item>
      <item>Ana Unković, Držićeva 13, 21000 Split punomoćnik sudionika u postupku S.A.C.A.T. SNC vl.Alessandro Oberdank &amp; c</item>
      <item>Boris Anišić, OIB 87537034116, Ilica 191 b, 10000 Zagreb punomoćnik sudionika u postupku PORSCHE INTER AUTO d.o.o. za trgovinu i popravak motornih vozila</item>
      <item>Županijsko državno odvjetništvo u Splitu, Gundulićeva 29a, 21000 Split punomoćnik sudionika u postupku Ministarstvo financija RH, Porezna uprava, Područni ured Dalmacija</item>
      <item>Zoran Tomić, OIB 80809284399, Zelinska 2/I, 10000 Zagreb punomoćnik sudionika u postupku HRVATSKE ŠUME društvo s ograničenom odgovornošću</item>
      <item>OD KORUŠIĆ, HRG I VUKALOVIĆ j.t.d., Anina ul.br. 2/II, 42000 Varaždin punomoćnik sudionika u postupku RECA d.o.o. za trgovinu</item>
      <item>OD LEKO I PARTNERI, Domagojeva 18, 10000 Zagreb punomoćnik sudionika u postupku CWS-boco d.o.o. tekstilservis</item>
      <item>Marta Šimrak Lukavski, OIB 71517708936, Hermana Bužana 6/I, 10000 Zagreb punomoćnik sudionika u postupku EKOTEX, d.o.o. za usluge u zaštiti okoliša</item>
      <item>OD MADIRAZZA &amp; PARTNERI, Masarykova 21, 10000 Zagreb punomoćnik sudionika u postupku Hrvatska radiotelevizija</item>
      <item>OD HANŽEKOVIĆ &amp; PARTNERI d.o.o., Radnička cesta 22, 10000 Zagreb punomoćnik sudionika u postupku ZAGREBAČKA BANKA DIONIČKO DRUŠTVO</item>
      <item>Zajednički odvj.ured M.Praljak&amp;M.Svić, OIB 23673585807, Radnička 37b, 10000 Zagreb</item>
    </derivirana_varijabla>
  </DomainObject.Predmet.OstaliListFormatedWithAdressOIB>
  <DomainObject.Predmet.OstaliListNazivFormated>
    <izvorni_sadrzaj>
      <item>Vinko Dumičić</item>
      <item>Ana Unković</item>
      <item>Boris Anišić</item>
      <item>Županijsko državno odvjetništvo u Splitu</item>
      <item>Zoran Tomić</item>
      <item>OD KORUŠIĆ, HRG I VUKALOVIĆ j.t.d.</item>
      <item>OD LEKO I PARTNERI</item>
      <item>Marta Šimrak Lukavski</item>
      <item>OD MADIRAZZA &amp; PARTNERI</item>
      <item>OD HANŽEKOVIĆ &amp; PARTNERI d.o.o.</item>
      <item>Zajednički odvj.ured M.Praljak&amp;M.Svić</item>
    </izvorni_sadrzaj>
    <derivirana_varijabla naziv="DomainObject.Predmet.OstaliListNazivFormated_1">
      <item>Vinko Dumičić</item>
      <item>Ana Unković</item>
      <item>Boris Anišić</item>
      <item>Županijsko državno odvjetništvo u Splitu</item>
      <item>Zoran Tomić</item>
      <item>OD KORUŠIĆ, HRG I VUKALOVIĆ j.t.d.</item>
      <item>OD LEKO I PARTNERI</item>
      <item>Marta Šimrak Lukavski</item>
      <item>OD MADIRAZZA &amp; PARTNERI</item>
      <item>OD HANŽEKOVIĆ &amp; PARTNERI d.o.o.</item>
      <item>Zajednički odvj.ured M.Praljak&amp;M.Svić</item>
    </derivirana_varijabla>
  </DomainObject.Predmet.OstaliListNazivFormated>
  <DomainObject.Predmet.OstaliListNazivFormatedOIB>
    <izvorni_sadrzaj>
      <item>Vinko Dumičić, OIB 89052862209</item>
      <item>Ana Unković</item>
      <item>Boris Anišić, OIB 87537034116</item>
      <item>Županijsko državno odvjetništvo u Splitu</item>
      <item>Zoran Tomić, OIB 80809284399</item>
      <item>OD KORUŠIĆ, HRG I VUKALOVIĆ j.t.d.</item>
      <item>OD LEKO I PARTNERI</item>
      <item>Marta Šimrak Lukavski, OIB 71517708936</item>
      <item>OD MADIRAZZA &amp; PARTNERI</item>
      <item>OD HANŽEKOVIĆ &amp; PARTNERI d.o.o.</item>
      <item>Zajednički odvj.ured M.Praljak&amp;M.Svić, OIB 23673585807</item>
    </izvorni_sadrzaj>
    <derivirana_varijabla naziv="DomainObject.Predmet.OstaliListNazivFormatedOIB_1">
      <item>Vinko Dumičić, OIB 89052862209</item>
      <item>Ana Unković</item>
      <item>Boris Anišić, OIB 87537034116</item>
      <item>Županijsko državno odvjetništvo u Splitu</item>
      <item>Zoran Tomić, OIB 80809284399</item>
      <item>OD KORUŠIĆ, HRG I VUKALOVIĆ j.t.d.</item>
      <item>OD LEKO I PARTNERI</item>
      <item>Marta Šimrak Lukavski, OIB 71517708936</item>
      <item>OD MADIRAZZA &amp; PARTNERI</item>
      <item>OD HANŽEKOVIĆ &amp; PARTNERI d.o.o.</item>
      <item>Zajednički odvj.ured M.Praljak&amp;M.Svić, OIB 23673585807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2018.</izvorni_sadrzaj>
    <derivirana_varijabla naziv="DomainObject.Datum_1">7. lipnja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EUROMAKINA d.o.o. za trgovinu i usluge u stečaju</izvorni_sadrzaj>
    <derivirana_varijabla naziv="DomainObject.Predmet.ProtustrankaIDrugi_1">EUROMAKINA d.o.o. za trgovinu i usluge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EUROMAKINA d.o.o. za trgovinu i usluge u stečaju, OIB 35305886927, Put Bana 8, 21204 Dugopolje</izvorni_sadrzaj>
    <derivirana_varijabla naziv="DomainObject.Predmet.ProtustrankaIDrugiAdressOIB_1">EUROMAKINA d.o.o. za trgovinu i usluge u stečaju, OIB 35305886927, Put Bana 8, 21204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EUROMAKINA d.o.o. za trgovinu i usluge u stečaju</item>
      <item>FINANCIJSKA AGENCIJA, RC SPLIT</item>
      <item>Vinko Dumičić</item>
      <item>Addiko Bank dioničko društvo</item>
      <item>S.A.C.A.T. SNC vl.Alessandro Oberdank &amp; c</item>
      <item>Ana Unković</item>
      <item>Fond za zaštitu okoliša i energetsku učinkovitost</item>
      <item>CROATIA osiguranje d.d.</item>
      <item>VODOVOD-OSIJEK d.o.o. za vodoopskrbu i odvodnju</item>
      <item>VIPnet, društvo s ograničenom odgovornošću za usluge javnih telekomunikacija</item>
      <item>PODRAVSKA BANKA dioničko društvo</item>
      <item>SIGURNOST društvo s ograničenom odgovornošću za poslove zaštite osoba i imovine</item>
      <item>ZAGREBAČKI HOLDING, društvo s ograničenom odgovornošću za javni prijevoz, opskrbu vodom, održavanje čistoće, putnička a</item>
      <item>PORSCHE INTER AUTO d.o.o. za trgovinu i popravak motornih vozila</item>
      <item>Boris Anišić</item>
      <item>UNIKOM d.o.o. za komunalno gospodarstvo</item>
      <item>ODVJETNIČKI URED RADOJKA PETROVIĆ IVANIŠEVIĆ</item>
      <item>HP - Hrvatska pošta d.d.</item>
      <item>UNIQA osiguranje d.d.</item>
      <item>Hrvatski Telekom d.d.</item>
      <item>HRVATSKE ŠUME društvo s ograničenom odgovornošću</item>
      <item>Ministarstvo financija RH, Porezna uprava, Područni ured Dalmacija</item>
      <item>Županijsko državno odvjetništvo u Splitu</item>
      <item>GRAD OSIJEK</item>
      <item>Hrvatske vode, pravna osoba za upravljanje vodama</item>
      <item>GRAD ZADAR</item>
      <item>RECA d.o.o. za trgovinu</item>
      <item>Zoran Tomić</item>
      <item>OD KORUŠIĆ, HRG I VUKALOVIĆ j.t.d.</item>
      <item>Lidija Lizak</item>
      <item>Kristina Dunai</item>
      <item>Jelena Boban</item>
      <item>ZAGREBAČKA BANKA DIONIČKO DRUŠTVO</item>
      <item>Sberbank d.d.</item>
      <item>Adriatic Assets d.o.o. za usluge</item>
      <item>INTEREUROPA, logističke usluge, društvo s ograničenom odgovornošću</item>
      <item>CWS-boco d.o.o. tekstilservis</item>
      <item>OD LEKO I PARTNERI</item>
      <item>CELLI S.p.A</item>
      <item>HEP - Opskrba d.o.o. za opskrbu potrošača električnom, toplinskom energijom i plinom</item>
      <item>EKOTEX, d.o.o. za usluge u zaštiti okoliša</item>
      <item>Marta Šimrak Lukavski</item>
      <item>HEP ELEKTRA d.o.o. za opskrbu električnom energijom</item>
      <item>Financijska agencija</item>
      <item>AGRIA društvo s ograničenom odgovornošću za veleprodaju i maloprodaju u stečaju</item>
      <item>Hrvatska radiotelevizija</item>
      <item>OD MADIRAZZA &amp; PARTNERI</item>
      <item>DAUS TRUCK, d.o.o. za trgovinu i servis vozila u stečaju</item>
      <item>OD HANŽEKOVIĆ &amp; PARTNERI d.o.o.</item>
      <item>Zajednički odvj.ured M.Praljak&amp;M.Svić</item>
      <item>Agencija za osiguranje radničkih tražbina</item>
    </izvorni_sadrzaj>
    <derivirana_varijabla naziv="DomainObject.Predmet.SudioniciListNaziv_1">
      <item>EUROMAKINA d.o.o. za trgovinu i usluge u stečaju</item>
      <item>FINANCIJSKA AGENCIJA, RC SPLIT</item>
      <item>Vinko Dumičić</item>
      <item>Addiko Bank dioničko društvo</item>
      <item>S.A.C.A.T. SNC vl.Alessandro Oberdank &amp; c</item>
      <item>Ana Unković</item>
      <item>Fond za zaštitu okoliša i energetsku učinkovitost</item>
      <item>CROATIA osiguranje d.d.</item>
      <item>VODOVOD-OSIJEK d.o.o. za vodoopskrbu i odvodnju</item>
      <item>VIPnet, društvo s ograničenom odgovornošću za usluge javnih telekomunikacija</item>
      <item>PODRAVSKA BANKA dioničko društvo</item>
      <item>SIGURNOST društvo s ograničenom odgovornošću za poslove zaštite osoba i imovine</item>
      <item>ZAGREBAČKI HOLDING, društvo s ograničenom odgovornošću za javni prijevoz, opskrbu vodom, održavanje čistoće, putnička a</item>
      <item>PORSCHE INTER AUTO d.o.o. za trgovinu i popravak motornih vozila</item>
      <item>Boris Anišić</item>
      <item>UNIKOM d.o.o. za komunalno gospodarstvo</item>
      <item>ODVJETNIČKI URED RADOJKA PETROVIĆ IVANIŠEVIĆ</item>
      <item>HP - Hrvatska pošta d.d.</item>
      <item>UNIQA osiguranje d.d.</item>
      <item>Hrvatski Telekom d.d.</item>
      <item>HRVATSKE ŠUME društvo s ograničenom odgovornošću</item>
      <item>Ministarstvo financija RH, Porezna uprava, Područni ured Dalmacija</item>
      <item>Županijsko državno odvjetništvo u Splitu</item>
      <item>GRAD OSIJEK</item>
      <item>Hrvatske vode, pravna osoba za upravljanje vodama</item>
      <item>GRAD ZADAR</item>
      <item>RECA d.o.o. za trgovinu</item>
      <item>Zoran Tomić</item>
      <item>OD KORUŠIĆ, HRG I VUKALOVIĆ j.t.d.</item>
      <item>Lidija Lizak</item>
      <item>Kristina Dunai</item>
      <item>Jelena Boban</item>
      <item>ZAGREBAČKA BANKA DIONIČKO DRUŠTVO</item>
      <item>Sberbank d.d.</item>
      <item>Adriatic Assets d.o.o. za usluge</item>
      <item>INTEREUROPA, logističke usluge, društvo s ograničenom odgovornošću</item>
      <item>CWS-boco d.o.o. tekstilservis</item>
      <item>OD LEKO I PARTNERI</item>
      <item>CELLI S.p.A</item>
      <item>HEP - Opskrba d.o.o. za opskrbu potrošača električnom, toplinskom energijom i plinom</item>
      <item>EKOTEX, d.o.o. za usluge u zaštiti okoliša</item>
      <item>Marta Šimrak Lukavski</item>
      <item>HEP ELEKTRA d.o.o. za opskrbu električnom energijom</item>
      <item>Financijska agencija</item>
      <item>AGRIA društvo s ograničenom odgovornošću za veleprodaju i maloprodaju u stečaju</item>
      <item>Hrvatska radiotelevizija</item>
      <item>OD MADIRAZZA &amp; PARTNERI</item>
      <item>DAUS TRUCK, d.o.o. za trgovinu i servis vozila u stečaju</item>
      <item>OD HANŽEKOVIĆ &amp; PARTNERI d.o.o.</item>
      <item>Zajednički odvj.ured M.Praljak&amp;M.Svić</item>
      <item>Agencija za osiguranje radničkih tražbina</item>
    </derivirana_varijabla>
  </DomainObject.Predmet.SudioniciListNaziv>
  <DomainObject.Predmet.SudioniciListAdressOIB>
    <izvorni_sadrzaj>
      <item>EUROMAKINA d.o.o. za trgovinu i usluge u stečaju, OIB 35305886927, Put Bana 8,21204 Dugopolje</item>
      <item>FINANCIJSKA AGENCIJA, RC SPLIT, OIB 85821130368, Mažuranićevo šetalište 24 b,21000 Split</item>
      <item>Vinko Dumičić, OIB 89052862209, Kopernikova Ulica 30,10000 Zagreb</item>
      <item>Addiko Bank dioničko društvo, OIB 14036333877, Slavonska avenija 6,10000 Zagreb</item>
      <item>S.A.C.A.T. SNC vl.Alessandro Oberdank &amp; c, OIB 08057303627, Via Marconi,34133 TRST</item>
      <item>Ana Unković, Držićeva 13,21000 Split</item>
      <item>Fond za zaštitu okoliša i energetsku učinkovitost, OIB 85828625994, Radnička cesta 80,10000 Zagreb</item>
      <item>CROATIA osiguranje d.d., OIB 26187994862, Vatroslava Jagića 33,10000 Zagreb</item>
      <item>VODOVOD-OSIJEK d.o.o. za vodoopskrbu i odvodnju, OIB 43654507669, Poljski Put 1,31000 Osijek</item>
      <item>VIPnet, društvo s ograničenom odgovornošću za usluge javnih telekomunikacija, OIB 29524210204, Vrtni put 1,10000 Zagreb</item>
      <item>PODRAVSKA BANKA dioničko društvo, OIB 97326283154, Opatička 3,48000 Koprivnica</item>
      <item>SIGURNOST društvo s ograničenom odgovornošću za poslove zaštite osoba i imovine, OIB 77306500476, Ivana Gundulića 5,31000 Osijek</item>
      <item>ZAGREBAČKI HOLDING, društvo s ograničenom odgovornošću za javni prijevoz, opskrbu vodom, održavanje čistoće, putnička a, OIB 85584865987, Ulica grada Vukovara 41,10000 Zagreb</item>
      <item>PORSCHE INTER AUTO d.o.o. za trgovinu i popravak motornih vozila, OIB 67492500921, Velimira Škorpika 21-23,10000 Zagreb</item>
      <item>Boris Anišić, OIB 87537034116, Ilica 191 b,10000 Zagreb</item>
      <item>UNIKOM d.o.o. za komunalno gospodarstvo, OIB 07507345484, Ružina 11/a,31000 Osijek</item>
      <item>ODVJETNIČKI URED RADOJKA PETROVIĆ IVANIŠEVIĆ, OIB 69930659830, Domovinskog rata 29B/IV,21000 Split</item>
      <item>HP - Hrvatska pošta d.d., OIB 87311810356, Jurišićeva 13,10000 Zagreb</item>
      <item>UNIQA osiguranje d.d., OIB 75665455333, Planinska 13 A,10000 Zagreb</item>
      <item>Hrvatski Telekom d.d., OIB 81793146560, Roberta Frangeša Mihanovića 9,10000 Zagreb</item>
      <item>HRVATSKE ŠUME društvo s ograničenom odgovornošću, OIB 69693144506, Ul.Ljudevita Farkaša Vukotinovića 2,10000 Zagreb</item>
      <item>Ministarstvo financija RH, Porezna uprava, Područni ured Dalmacija, OIB 18683136487, Trg dr. Franje Tuđmana 4,21000 Split</item>
      <item>Županijsko državno odvjetništvo u Splitu, Gundulićeva 29a,21000 Split</item>
      <item>GRAD OSIJEK, OIB 30050049642, Ulica Franje Kuhača 9,31000 Osijek</item>
      <item>Hrvatske vode, pravna osoba za upravljanje vodama, OIB 28921383001, Grada Vukovara 220,10000 Zagreb</item>
      <item>GRAD ZADAR, OIB 09933651854, Narodni trg 1,23000 Zadar</item>
      <item>RECA d.o.o. za trgovinu, OIB 63873177102, Kučanska 23,42000 Varaždin</item>
      <item>Zoran Tomić, OIB 80809284399, Zelinska 2/I,10000 Zagreb</item>
      <item>OD KORUŠIĆ, HRG I VUKALOVIĆ j.t.d., Anina ul.br. 2/II,42000 Varaždin</item>
      <item>Lidija Lizak, OIB 58083544467, Crni Put 5,31220 Višnjevac</item>
      <item>Kristina Dunai, OIB 32871006278, Rudolf Banić 1,31326 Mece</item>
      <item>Jelena Boban, OIB 60025440051, Ulica Don Petra Katunarića 61,21214 Kaštel Lukšić</item>
      <item>ZAGREBAČKA BANKA DIONIČKO DRUŠTVO, OIB 92963223473, Trg bana Josipa Jelačića 10,10000 Zagreb</item>
      <item>Sberbank d.d., OIB 78427478595, Varšavska 9,10000 Zagreb</item>
      <item>Adriatic Assets d.o.o. za usluge, OIB 18846383988, Radnička cesta 80,10000 Zagreb</item>
      <item>INTEREUROPA, logističke usluge, društvo s ograničenom odgovornošću, OIB 85514716931, Josipa Lončara 3,10000 Zagreb</item>
      <item>CWS-boco d.o.o. tekstilservis, OIB 51026536351, Kovinska 4a,10000 Zagreb</item>
      <item>OD LEKO I PARTNERI, Domagojeva 18,10000 Zagreb</item>
      <item>CELLI S.p.A, OIB 82362733876, Via Masetti,47122 Forli</item>
      <item>HEP - Opskrba d.o.o. za opskrbu potrošača električnom, toplinskom energijom i plinom, OIB 63073332379, Ulica grada Vukovara 37,10000 Zagreb</item>
      <item>EKOTEX, d.o.o. za usluge u zaštiti okoliša, OIB 07941830049, Remete 99,10000 Zagreb</item>
      <item>Marta Šimrak Lukavski, OIB 71517708936, Hermana Bužana 6/I,10000 Zagreb</item>
      <item>HEP ELEKTRA d.o.o. za opskrbu električnom energijom, OIB 43965974818, Ulica grada Vukovara 37,10000 Zagreb</item>
      <item>Financijska agencija, OIB 85821130368, Ulica grada Vukovara 70,10000 Zagreb</item>
      <item>AGRIA društvo s ograničenom odgovornošću za veleprodaju i maloprodaju u stečaju, OIB 43644175159, Obrtnička 2,40000 Pušćine</item>
      <item>Hrvatska radiotelevizija, OIB 68419124305, Prisavlje 3,10000 Zagreb</item>
      <item>OD MADIRAZZA &amp; PARTNERI, Masarykova 21,10000 Zagreb</item>
      <item>DAUS TRUCK, d.o.o. za trgovinu i servis vozila u stečaju, OIB 95174048745, Put Bana 8,21204 Dugopolje</item>
      <item>OD HANŽEKOVIĆ &amp; PARTNERI d.o.o., Radnička cesta 22,10000 Zagreb</item>
      <item>Zajednički odvj.ured M.Praljak&amp;M.Svić, OIB 23673585807, Radnička 37b,10000 Zagreb</item>
      <item>Agencija za osiguranje radničkih tražbina, OIB 04323472109, Frankopanska 11,10000 Zagreb</item>
    </izvorni_sadrzaj>
    <derivirana_varijabla naziv="DomainObject.Predmet.SudioniciListAdressOIB_1">
      <item>EUROMAKINA d.o.o. za trgovinu i usluge u stečaju, OIB 35305886927, Put Bana 8,21204 Dugopolje</item>
      <item>FINANCIJSKA AGENCIJA, RC SPLIT, OIB 85821130368, Mažuranićevo šetalište 24 b,21000 Split</item>
      <item>Vinko Dumičić, OIB 89052862209, Kopernikova Ulica 30,10000 Zagreb</item>
      <item>Addiko Bank dioničko društvo, OIB 14036333877, Slavonska avenija 6,10000 Zagreb</item>
      <item>S.A.C.A.T. SNC vl.Alessandro Oberdank &amp; c, OIB 08057303627, Via Marconi,34133 TRST</item>
      <item>Ana Unković, Držićeva 13,21000 Split</item>
      <item>Fond za zaštitu okoliša i energetsku učinkovitost, OIB 85828625994, Radnička cesta 80,10000 Zagreb</item>
      <item>CROATIA osiguranje d.d., OIB 26187994862, Vatroslava Jagića 33,10000 Zagreb</item>
      <item>VODOVOD-OSIJEK d.o.o. za vodoopskrbu i odvodnju, OIB 43654507669, Poljski Put 1,31000 Osijek</item>
      <item>VIPnet, društvo s ograničenom odgovornošću za usluge javnih telekomunikacija, OIB 29524210204, Vrtni put 1,10000 Zagreb</item>
      <item>PODRAVSKA BANKA dioničko društvo, OIB 97326283154, Opatička 3,48000 Koprivnica</item>
      <item>SIGURNOST društvo s ograničenom odgovornošću za poslove zaštite osoba i imovine, OIB 77306500476, Ivana Gundulića 5,31000 Osijek</item>
      <item>ZAGREBAČKI HOLDING, društvo s ograničenom odgovornošću za javni prijevoz, opskrbu vodom, održavanje čistoće, putnička a, OIB 85584865987, Ulica grada Vukovara 41,10000 Zagreb</item>
      <item>PORSCHE INTER AUTO d.o.o. za trgovinu i popravak motornih vozila, OIB 67492500921, Velimira Škorpika 21-23,10000 Zagreb</item>
      <item>Boris Anišić, OIB 87537034116, Ilica 191 b,10000 Zagreb</item>
      <item>UNIKOM d.o.o. za komunalno gospodarstvo, OIB 07507345484, Ružina 11/a,31000 Osijek</item>
      <item>ODVJETNIČKI URED RADOJKA PETROVIĆ IVANIŠEVIĆ, OIB 69930659830, Domovinskog rata 29B/IV,21000 Split</item>
      <item>HP - Hrvatska pošta d.d., OIB 87311810356, Jurišićeva 13,10000 Zagreb</item>
      <item>UNIQA osiguranje d.d., OIB 75665455333, Planinska 13 A,10000 Zagreb</item>
      <item>Hrvatski Telekom d.d., OIB 81793146560, Roberta Frangeša Mihanovića 9,10000 Zagreb</item>
      <item>HRVATSKE ŠUME društvo s ograničenom odgovornošću, OIB 69693144506, Ul.Ljudevita Farkaša Vukotinovića 2,10000 Zagreb</item>
      <item>Ministarstvo financija RH, Porezna uprava, Područni ured Dalmacija, OIB 18683136487, Trg dr. Franje Tuđmana 4,21000 Split</item>
      <item>Županijsko državno odvjetništvo u Splitu, Gundulićeva 29a,21000 Split</item>
      <item>GRAD OSIJEK, OIB 30050049642, Ulica Franje Kuhača 9,31000 Osijek</item>
      <item>Hrvatske vode, pravna osoba za upravljanje vodama, OIB 28921383001, Grada Vukovara 220,10000 Zagreb</item>
      <item>GRAD ZADAR, OIB 09933651854, Narodni trg 1,23000 Zadar</item>
      <item>RECA d.o.o. za trgovinu, OIB 63873177102, Kučanska 23,42000 Varaždin</item>
      <item>Zoran Tomić, OIB 80809284399, Zelinska 2/I,10000 Zagreb</item>
      <item>OD KORUŠIĆ, HRG I VUKALOVIĆ j.t.d., Anina ul.br. 2/II,42000 Varaždin</item>
      <item>Lidija Lizak, OIB 58083544467, Crni Put 5,31220 Višnjevac</item>
      <item>Kristina Dunai, OIB 32871006278, Rudolf Banić 1,31326 Mece</item>
      <item>Jelena Boban, OIB 60025440051, Ulica Don Petra Katunarića 61,21214 Kaštel Lukšić</item>
      <item>ZAGREBAČKA BANKA DIONIČKO DRUŠTVO, OIB 92963223473, Trg bana Josipa Jelačića 10,10000 Zagreb</item>
      <item>Sberbank d.d., OIB 78427478595, Varšavska 9,10000 Zagreb</item>
      <item>Adriatic Assets d.o.o. za usluge, OIB 18846383988, Radnička cesta 80,10000 Zagreb</item>
      <item>INTEREUROPA, logističke usluge, društvo s ograničenom odgovornošću, OIB 85514716931, Josipa Lončara 3,10000 Zagreb</item>
      <item>CWS-boco d.o.o. tekstilservis, OIB 51026536351, Kovinska 4a,10000 Zagreb</item>
      <item>OD LEKO I PARTNERI, Domagojeva 18,10000 Zagreb</item>
      <item>CELLI S.p.A, OIB 82362733876, Via Masetti,47122 Forli</item>
      <item>HEP - Opskrba d.o.o. za opskrbu potrošača električnom, toplinskom energijom i plinom, OIB 63073332379, Ulica grada Vukovara 37,10000 Zagreb</item>
      <item>EKOTEX, d.o.o. za usluge u zaštiti okoliša, OIB 07941830049, Remete 99,10000 Zagreb</item>
      <item>Marta Šimrak Lukavski, OIB 71517708936, Hermana Bužana 6/I,10000 Zagreb</item>
      <item>HEP ELEKTRA d.o.o. za opskrbu električnom energijom, OIB 43965974818, Ulica grada Vukovara 37,10000 Zagreb</item>
      <item>Financijska agencija, OIB 85821130368, Ulica grada Vukovara 70,10000 Zagreb</item>
      <item>AGRIA društvo s ograničenom odgovornošću za veleprodaju i maloprodaju u stečaju, OIB 43644175159, Obrtnička 2,40000 Pušćine</item>
      <item>Hrvatska radiotelevizija, OIB 68419124305, Prisavlje 3,10000 Zagreb</item>
      <item>OD MADIRAZZA &amp; PARTNERI, Masarykova 21,10000 Zagreb</item>
      <item>DAUS TRUCK, d.o.o. za trgovinu i servis vozila u stečaju, OIB 95174048745, Put Bana 8,21204 Dugopolje</item>
      <item>OD HANŽEKOVIĆ &amp; PARTNERI d.o.o., Radnička cesta 22,10000 Zagreb</item>
      <item>Zajednički odvj.ured M.Praljak&amp;M.Svić, OIB 23673585807, Radnička 37b,10000 Zagreb</item>
      <item>Agencija za osiguranje radničkih tražbina,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35305886927</item>
      <item>, OIB 89052862209</item>
      <item>, OIB 14036333877</item>
      <item>, OIB 08057303627</item>
      <item>, OIB null</item>
      <item>, OIB 85828625994</item>
      <item>, OIB 26187994862</item>
      <item>, OIB 43654507669</item>
      <item>, OIB 29524210204</item>
      <item>, OIB 97326283154</item>
      <item>, OIB 77306500476</item>
      <item>, OIB 85584865987</item>
      <item>, OIB 67492500921</item>
      <item>, OIB 87537034116</item>
      <item>, OIB 07507345484</item>
      <item>, OIB 69930659830</item>
      <item>, OIB 87311810356</item>
      <item>, OIB 75665455333</item>
      <item>, OIB 81793146560</item>
      <item>, OIB 69693144506</item>
      <item>, OIB 18683136487</item>
      <item>, OIB null</item>
      <item>, OIB 30050049642</item>
      <item>, OIB 28921383001</item>
      <item>, OIB 09933651854</item>
      <item>, OIB 63873177102</item>
      <item>, OIB 80809284399</item>
      <item>, OIB null</item>
      <item>, OIB 58083544467</item>
      <item>, OIB 32871006278</item>
      <item>, OIB 60025440051</item>
      <item>, OIB 92963223473</item>
      <item>, OIB 78427478595</item>
      <item>, OIB 18846383988</item>
      <item>, OIB 85514716931</item>
      <item>, OIB 51026536351</item>
      <item>, OIB null</item>
      <item>, OIB 82362733876</item>
      <item>, OIB 63073332379</item>
      <item>, OIB 07941830049</item>
      <item>, OIB 71517708936</item>
      <item>, OIB 43965974818</item>
      <item>, OIB 85821130368</item>
      <item>, OIB 43644175159</item>
      <item>, OIB 68419124305</item>
      <item>, OIB null</item>
      <item>, OIB 95174048745</item>
      <item>, OIB null</item>
      <item>, OIB 23673585807</item>
      <item>, OIB 04323472109</item>
    </izvorni_sadrzaj>
    <derivirana_varijabla naziv="DomainObject.Predmet.SudioniciListNazivOIB_1">
      <item>, OIB 85821130368</item>
      <item>, OIB 35305886927</item>
      <item>, OIB 89052862209</item>
      <item>, OIB 14036333877</item>
      <item>, OIB 08057303627</item>
      <item>, OIB null</item>
      <item>, OIB 85828625994</item>
      <item>, OIB 26187994862</item>
      <item>, OIB 43654507669</item>
      <item>, OIB 29524210204</item>
      <item>, OIB 97326283154</item>
      <item>, OIB 77306500476</item>
      <item>, OIB 85584865987</item>
      <item>, OIB 67492500921</item>
      <item>, OIB 87537034116</item>
      <item>, OIB 07507345484</item>
      <item>, OIB 69930659830</item>
      <item>, OIB 87311810356</item>
      <item>, OIB 75665455333</item>
      <item>, OIB 81793146560</item>
      <item>, OIB 69693144506</item>
      <item>, OIB 18683136487</item>
      <item>, OIB null</item>
      <item>, OIB 30050049642</item>
      <item>, OIB 28921383001</item>
      <item>, OIB 09933651854</item>
      <item>, OIB 63873177102</item>
      <item>, OIB 80809284399</item>
      <item>, OIB null</item>
      <item>, OIB 58083544467</item>
      <item>, OIB 32871006278</item>
      <item>, OIB 60025440051</item>
      <item>, OIB 92963223473</item>
      <item>, OIB 78427478595</item>
      <item>, OIB 18846383988</item>
      <item>, OIB 85514716931</item>
      <item>, OIB 51026536351</item>
      <item>, OIB null</item>
      <item>, OIB 82362733876</item>
      <item>, OIB 63073332379</item>
      <item>, OIB 07941830049</item>
      <item>, OIB 71517708936</item>
      <item>, OIB 43965974818</item>
      <item>, OIB 85821130368</item>
      <item>, OIB 43644175159</item>
      <item>, OIB 68419124305</item>
      <item>, OIB null</item>
      <item>, OIB 95174048745</item>
      <item>, OIB null</item>
      <item>, OIB 23673585807</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Vidman, OIB 42883746819, V. Nazora 77 Ivanec</item>
    </izvorni_sadrzaj>
    <derivirana_varijabla naziv="DomainObject.Predmet.StecajniUpraviteljiListAddressOIB_1">
      <item>Dražen Vidman, OIB 42883746819, V. Nazora 77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F3ED98-9B33-482E-B655-FAA9103A47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1</properties:Pages>
  <properties:Words>253</properties:Words>
  <properties:Characters>1381</properties:Characters>
  <properties:Lines>47</properties:Lines>
  <properties:Paragraphs>19</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1654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2018-03-21T12:02:00Z</dcterms:created>
  <dc:creator>Ardena Bajlo</dc:creator>
  <cp:lastModifiedBy>Katarina Mikulić</cp:lastModifiedBy>
  <cp:lastPrinted>2018-06-07T08:35:00Z</cp:lastPrinted>
  <dcterms:modified xmlns:xsi="http://www.w3.org/2001/XMLSchema-instance" xsi:type="dcterms:W3CDTF">2018-06-07T08:35:00Z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UPISU RJEŠENJA O OTVARANJU STEČAJA U ZK.docx)</vt:lpwstr>
  </prop:property>
  <prop:property name="CC_coloring" pid="4" fmtid="{D5CDD505-2E9C-101B-9397-08002B2CF9AE}">
    <vt:bool>false</vt:bool>
  </prop:property>
  <prop:property name="BrojStranica" pid="5" fmtid="{D5CDD505-2E9C-101B-9397-08002B2CF9AE}">
    <vt:i4>1</vt:i4>
  </prop:property>
</prop:Properties>
</file>