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6546" w14:paraId="d706546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D635F8">
        <w:t>457</w:t>
      </w:r>
      <w:r w:rsidRPr="0082401E">
        <w:t>/</w:t>
      </w:r>
      <w:r w:rsidR="0082401E" w:rsidRPr="0082401E">
        <w:t>2016</w:t>
      </w:r>
      <w:r w:rsidRPr="0082401E">
        <w:t>-</w:t>
      </w:r>
      <w:r w:rsidR="00DA3550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D635F8">
        <w:t>REPARARE</w:t>
      </w:r>
      <w:r w:rsidR="00411DDC">
        <w:t xml:space="preserve"> </w:t>
      </w:r>
      <w:r w:rsidR="00280747">
        <w:t>j.</w:t>
      </w:r>
      <w:r w:rsidR="00D120C5" w:rsidRPr="0082401E">
        <w:t>d.o.o.</w:t>
      </w:r>
      <w:r w:rsidR="00C529A6" w:rsidRPr="0082401E">
        <w:t xml:space="preserve">, </w:t>
      </w:r>
      <w:r w:rsidR="00D635F8">
        <w:t>Varaždin</w:t>
      </w:r>
      <w:r w:rsidR="00411DDC">
        <w:t xml:space="preserve">, </w:t>
      </w:r>
      <w:r w:rsidR="00D635F8">
        <w:t>Vukovarska 2</w:t>
      </w:r>
      <w:r w:rsidR="00C529A6" w:rsidRPr="0082401E">
        <w:t xml:space="preserve">, OIB: </w:t>
      </w:r>
      <w:r w:rsidR="00D635F8" w:rsidRPr="00D635F8">
        <w:t>36175072199</w:t>
      </w:r>
      <w:r w:rsidR="00624B88" w:rsidRPr="0082401E">
        <w:t xml:space="preserve">,  </w:t>
      </w:r>
      <w:r w:rsidR="00EC7C95" w:rsidRPr="0082401E">
        <w:t xml:space="preserve">dana </w:t>
      </w:r>
      <w:r w:rsidR="00D635F8">
        <w:t>23</w:t>
      </w:r>
      <w:r w:rsidR="001E56E4" w:rsidRPr="0082401E">
        <w:t xml:space="preserve">. </w:t>
      </w:r>
      <w:r w:rsidR="00DA3550">
        <w:t>ožujka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D635F8">
        <w:t>REPARARE j.</w:t>
      </w:r>
      <w:r w:rsidR="00D635F8" w:rsidRPr="0082401E">
        <w:t xml:space="preserve">d.o.o., </w:t>
      </w:r>
      <w:r w:rsidR="00D635F8">
        <w:t>Varaždin, Vukovarska 2</w:t>
      </w:r>
      <w:r w:rsidR="00D635F8" w:rsidRPr="0082401E">
        <w:t xml:space="preserve">, OIB: </w:t>
      </w:r>
      <w:r w:rsidR="00D635F8" w:rsidRPr="00D635F8">
        <w:t>36175072199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 </w:t>
      </w:r>
      <w:r w:rsidR="00D635F8">
        <w:t>Velimir Cmrečnjak, Varaždin, Vukovarska 2</w:t>
      </w:r>
      <w:r w:rsidR="00C07F25">
        <w:t xml:space="preserve">, OIB: </w:t>
      </w:r>
      <w:r w:rsidR="00D635F8">
        <w:t>56021980155</w:t>
      </w:r>
      <w:r w:rsidR="00DA3550">
        <w:t xml:space="preserve"> </w:t>
      </w:r>
      <w:r w:rsidRPr="0082401E">
        <w:t>da za davanje neistinitoga ili nepotpunoga popisa imovine i obveza, odgovara kao za davanje lažnoga iskaza u postupku pred sudom.</w:t>
      </w:r>
    </w:p>
    <w:p w:rsidRDefault="00C4338C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7705CF" w:rsidP="00C4338C" w:rsidR="007705CF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D635F8">
        <w:rPr>
          <w:rFonts w:eastAsia="Times New Roman"/>
          <w:lang w:eastAsia="hr-HR"/>
        </w:rPr>
        <w:t>21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D635F8">
        <w:t>REPARARE j.</w:t>
      </w:r>
      <w:r w:rsidR="00D635F8" w:rsidRPr="0082401E">
        <w:t xml:space="preserve">d.o.o., </w:t>
      </w:r>
      <w:r w:rsidR="00D635F8">
        <w:t>Varaždin, Vukovarska 2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DA3550">
        <w:rPr>
          <w:rFonts w:eastAsia="Times New Roman"/>
          <w:lang w:eastAsia="hr-HR"/>
        </w:rPr>
        <w:t>1</w:t>
      </w:r>
      <w:r w:rsidR="00402657"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rujna</w:t>
      </w:r>
      <w:r w:rsidR="00402657" w:rsidRPr="0082401E">
        <w:rPr>
          <w:rFonts w:eastAsia="Times New Roman"/>
          <w:lang w:eastAsia="hr-HR"/>
        </w:rPr>
        <w:t xml:space="preserve"> 201</w:t>
      </w:r>
      <w:r w:rsidR="009C1379">
        <w:rPr>
          <w:rFonts w:eastAsia="Times New Roman"/>
          <w:lang w:eastAsia="hr-HR"/>
        </w:rPr>
        <w:t>5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D635F8">
        <w:rPr>
          <w:rFonts w:eastAsia="Times New Roman"/>
          <w:lang w:eastAsia="hr-HR"/>
        </w:rPr>
        <w:t>1.862,84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DA3550">
        <w:rPr>
          <w:rFonts w:eastAsia="Times New Roman"/>
          <w:lang w:eastAsia="hr-HR"/>
        </w:rPr>
        <w:t>og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D635F8">
        <w:rPr>
          <w:rFonts w:eastAsia="Times New Roman"/>
          <w:lang w:eastAsia="hr-HR"/>
        </w:rPr>
        <w:t>23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2513DD" w:rsidR="002513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D635F8">
        <w:t>REPARARE j.</w:t>
      </w:r>
      <w:r w:rsidR="00D635F8" w:rsidRPr="0082401E">
        <w:t xml:space="preserve">d.o.o., </w:t>
      </w:r>
      <w:r w:rsidR="00D635F8">
        <w:t>Varaždin, Vukovarska 2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2513DD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D635F8">
      <w:t>457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DA355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15E9D"/>
    <w:rsid w:val="00132CAF"/>
    <w:rsid w:val="00162F87"/>
    <w:rsid w:val="00190844"/>
    <w:rsid w:val="001A069D"/>
    <w:rsid w:val="001A2133"/>
    <w:rsid w:val="001D0A8E"/>
    <w:rsid w:val="001E56E4"/>
    <w:rsid w:val="002179C2"/>
    <w:rsid w:val="002513DD"/>
    <w:rsid w:val="00280747"/>
    <w:rsid w:val="002B7ABE"/>
    <w:rsid w:val="003548DA"/>
    <w:rsid w:val="003A7B96"/>
    <w:rsid w:val="003C00E1"/>
    <w:rsid w:val="003C596F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82401E"/>
    <w:rsid w:val="00863162"/>
    <w:rsid w:val="008A2D50"/>
    <w:rsid w:val="008E64E7"/>
    <w:rsid w:val="008E662A"/>
    <w:rsid w:val="009A0EA4"/>
    <w:rsid w:val="009B3960"/>
    <w:rsid w:val="009C1379"/>
    <w:rsid w:val="00A213C9"/>
    <w:rsid w:val="00B521C1"/>
    <w:rsid w:val="00B91E99"/>
    <w:rsid w:val="00BD4B30"/>
    <w:rsid w:val="00BF56ED"/>
    <w:rsid w:val="00C07F25"/>
    <w:rsid w:val="00C3333B"/>
    <w:rsid w:val="00C4338C"/>
    <w:rsid w:val="00C529A6"/>
    <w:rsid w:val="00C57B5C"/>
    <w:rsid w:val="00C6355D"/>
    <w:rsid w:val="00C76024"/>
    <w:rsid w:val="00CD4711"/>
    <w:rsid w:val="00D11AF6"/>
    <w:rsid w:val="00D120C5"/>
    <w:rsid w:val="00D33569"/>
    <w:rsid w:val="00D635F8"/>
    <w:rsid w:val="00DA3550"/>
    <w:rsid w:val="00DB0A87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51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51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REPARARE jednostavno društvo s ograničenom odgovornošću za kućanske popravke</izvorni_sadrzaj>
    <derivirana_varijabla naziv="DomainObject.Predmet.ProtustrankaFormated_1">  REPARARE jednostavno društvo s ograničenom odgovornošću za kućanske popravke</derivirana_varijabla>
  </DomainObject.Predmet.ProtustrankaFormated>
  <DomainObject.Predmet.ProtustrankaFormatedOIB>
    <izvorni_sadrzaj>  REPARARE jednostavno društvo s ograničenom odgovornošću za kućanske popravke, OIB 36175072199</izvorni_sadrzaj>
    <derivirana_varijabla naziv="DomainObject.Predmet.ProtustrankaFormatedOIB_1">  REPARARE jednostavno društvo s ograničenom odgovornošću za kućanske popravke, OIB 36175072199</derivirana_varijabla>
  </DomainObject.Predmet.ProtustrankaFormatedOIB>
  <DomainObject.Predmet.ProtustrankaFormatedWithAdress>
    <izvorni_sadrzaj> REPARARE jednostavno društvo s ograničenom odgovornošću za kućanske popravke, Vukovarska 2, 42000 Varaždin</izvorni_sadrzaj>
    <derivirana_varijabla naziv="DomainObject.Predmet.ProtustrankaFormatedWithAdress_1"> REPARARE jednostavno društvo s ograničenom odgovornošću za kućanske popravke, Vukovarska 2, 42000 Varaždin</derivirana_varijabla>
  </DomainObject.Predmet.ProtustrankaFormatedWithAdress>
  <DomainObject.Predmet.ProtustrankaFormatedWithAdressOIB>
    <izvorni_sadrzaj> REPARARE jednostavno društvo s ograničenom odgovornošću za kućanske popravke, OIB 36175072199, Vukovarska 2, 42000 Varaždin</izvorni_sadrzaj>
    <derivirana_varijabla naziv="DomainObject.Predmet.ProtustrankaFormatedWithAdressOIB_1"> REPARARE jednostavno društvo s ograničenom odgovornošću za kućanske popravke, OIB 36175072199, Vukovarska 2, 42000 Varaždin</derivirana_varijabla>
  </DomainObject.Predmet.ProtustrankaFormatedWithAdressOIB>
  <DomainObject.Predmet.ProtustrankaWithAdress>
    <izvorni_sadrzaj>REPARARE jednostavno društvo s ograničenom odgovornošću za kućanske popravke Vukovarska 2, 42000 Varaždin</izvorni_sadrzaj>
    <derivirana_varijabla naziv="DomainObject.Predmet.ProtustrankaWithAdress_1">REPARARE jednostavno društvo s ograničenom odgovornošću za kućanske popravke Vukovarska 2, 42000 Varaždin</derivirana_varijabla>
  </DomainObject.Predmet.ProtustrankaWithAdress>
  <DomainObject.Predmet.ProtustrankaWithAdressOIB>
    <izvorni_sadrzaj>REPARARE jednostavno društvo s ograničenom odgovornošću za kućanske popravke, OIB 36175072199, Vukovarska 2, 42000 Varaždin</izvorni_sadrzaj>
    <derivirana_varijabla naziv="DomainObject.Predmet.ProtustrankaWithAdressOIB_1">REPARARE jednostavno društvo s ograničenom odgovornošću za kućanske popravke, OIB 36175072199, Vukovarska 2, 42000 Varaždin</derivirana_varijabla>
  </DomainObject.Predmet.ProtustrankaWithAdressOIB>
  <DomainObject.Predmet.ProtustrankaNazivFormated>
    <izvorni_sadrzaj>REPARARE jednostavno društvo s ograničenom odgovornošću za kućanske popravke</izvorni_sadrzaj>
    <derivirana_varijabla naziv="DomainObject.Predmet.ProtustrankaNazivFormated_1">REPARARE jednostavno društvo s ograničenom odgovornošću za kućanske popravke</derivirana_varijabla>
  </DomainObject.Predmet.ProtustrankaNazivFormated>
  <DomainObject.Predmet.ProtustrankaNazivFormatedOIB>
    <izvorni_sadrzaj>REPARARE jednostavno društvo s ograničenom odgovornošću za kućanske popravke, OIB 36175072199</izvorni_sadrzaj>
    <derivirana_varijabla naziv="DomainObject.Predmet.ProtustrankaNazivFormatedOIB_1">REPARARE jednostavno društvo s ograničenom odgovornošću za kućanske popravke, OIB 36175072199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1862.84</izvorni_sadrzaj>
    <derivirana_varijabla naziv="DomainObject.Predmet.TrenutnaVrijednost_1">1862.84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REPARARE jednostavno društvo s ograničenom odgovornošću za kućanske popravke</item>
    </izvorni_sadrzaj>
    <derivirana_varijabla naziv="DomainObject.Predmet.ProtuStrankaListFormated_1">
      <item>REPARARE jednostavno društvo s ograničenom odgovornošću za kućanske popravke</item>
    </derivirana_varijabla>
  </DomainObject.Predmet.ProtuStrankaListFormated>
  <DomainObject.Predmet.ProtuStrankaListFormatedOIB>
    <izvorni_sadrzaj>
      <item>REPARARE jednostavno društvo s ograničenom odgovornošću za kućanske popravke, OIB 36175072199</item>
    </izvorni_sadrzaj>
    <derivirana_varijabla naziv="DomainObject.Predmet.ProtuStrankaListFormatedOIB_1">
      <item>REPARARE jednostavno društvo s ograničenom odgovornošću za kućanske popravke, OIB 36175072199</item>
    </derivirana_varijabla>
  </DomainObject.Predmet.ProtuStrankaListFormatedOIB>
  <DomainObject.Predmet.ProtuStrankaListFormatedWithAdress>
    <izvorni_sadrzaj>
      <item>REPARARE jednostavno društvo s ograničenom odgovornošću za kućanske popravke, Vukovarska 2, 42000 Varaždin</item>
    </izvorni_sadrzaj>
    <derivirana_varijabla naziv="DomainObject.Predmet.ProtuStrankaListFormatedWithAdress_1">
      <item>REPARARE jednostavno društvo s ograničenom odgovornošću za kućanske popravke, Vukovarska 2, 42000 Varaždin</item>
    </derivirana_varijabla>
  </DomainObject.Predmet.ProtuStrankaListFormatedWithAdress>
  <DomainObject.Predmet.ProtuStrankaListFormatedWithAdressOIB>
    <izvorni_sadrzaj>
      <item>REPARARE jednostavno društvo s ograničenom odgovornošću za kućanske popravke, OIB 36175072199, Vukovarska 2, 42000 Varaždin</item>
    </izvorni_sadrzaj>
    <derivirana_varijabla naziv="DomainObject.Predmet.ProtuStrankaListFormatedWithAdressOIB_1">
      <item>REPARARE jednostavno društvo s ograničenom odgovornošću za kućanske popravke, OIB 36175072199, Vukovarska 2, 42000 Varaždin</item>
    </derivirana_varijabla>
  </DomainObject.Predmet.ProtuStrankaListFormatedWithAdressOIB>
  <DomainObject.Predmet.ProtuStrankaListNazivFormated>
    <izvorni_sadrzaj>
      <item>REPARARE jednostavno društvo s ograničenom odgovornošću za kućanske popravke</item>
    </izvorni_sadrzaj>
    <derivirana_varijabla naziv="DomainObject.Predmet.ProtuStrankaListNazivFormated_1">
      <item>REPARARE jednostavno društvo s ograničenom odgovornošću za kućanske popravke</item>
    </derivirana_varijabla>
  </DomainObject.Predmet.ProtuStrankaListNazivFormated>
  <DomainObject.Predmet.ProtuStrankaListNazivFormatedOIB>
    <izvorni_sadrzaj>
      <item>REPARARE jednostavno društvo s ograničenom odgovornošću za kućanske popravke, OIB 36175072199</item>
    </izvorni_sadrzaj>
    <derivirana_varijabla naziv="DomainObject.Predmet.ProtuStrankaListNazivFormatedOIB_1">
      <item>REPARARE jednostavno društvo s ograničenom odgovornošću za kućanske popravke, OIB 36175072199</item>
    </derivirana_varijabla>
  </DomainObject.Predmet.ProtuStrankaListNazivFormatedOIB>
  <DomainObject.Predmet.OstaliListFormated>
    <izvorni_sadrzaj>
      <item>E-oglasna ploča</item>
      <item>Sudski registar</item>
      <item>Velimir Cmrečnjak</item>
      <item>Županijsko državno odvjetništvo</item>
    </izvorni_sadrzaj>
    <derivirana_varijabla naziv="DomainObject.Predmet.OstaliListFormated_1">
      <item>E-oglasna ploča</item>
      <item>Sudski registar</item>
      <item>Velimir Cmrečnjak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Velimir Cmrečnjak, OIB 56021980155</item>
      <item>Županijsko državno odvjetništvo</item>
    </izvorni_sadrzaj>
    <derivirana_varijabla naziv="DomainObject.Predmet.OstaliListFormatedOIB_1">
      <item>E-oglasna ploča</item>
      <item>Sudski registar</item>
      <item>Velimir Cmrečnjak, OIB 56021980155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Velimir Cmrečnjak, Vukovarska 2, 42000 Varaždin</item>
      <item>Županijsko državno odvjetništvo</item>
    </izvorni_sadrzaj>
    <derivirana_varijabla naziv="DomainObject.Predmet.OstaliListFormatedWithAdress_1">
      <item>E-oglasna ploča</item>
      <item>Sudski registar</item>
      <item>Velimir Cmrečnjak, Vukovarska 2, 42000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Velimir Cmrečnjak, OIB 56021980155, Vukovarska 2, 42000 Varaždin</item>
      <item>Županijsko državno odvjetništvo</item>
    </izvorni_sadrzaj>
    <derivirana_varijabla naziv="DomainObject.Predmet.OstaliListFormatedWithAdressOIB_1">
      <item>E-oglasna ploča</item>
      <item>Sudski registar</item>
      <item>Velimir Cmrečnjak, OIB 56021980155, Vukovarska 2, 42000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Velimir Cmrečnjak</item>
      <item>Županijsko državno odvjetništvo</item>
    </izvorni_sadrzaj>
    <derivirana_varijabla naziv="DomainObject.Predmet.OstaliListNazivFormated_1">
      <item>E-oglasna ploča</item>
      <item>Sudski registar</item>
      <item>Velimir Cmrečnjak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Velimir Cmrečnjak, OIB 56021980155</item>
      <item>Županijsko državno odvjetništvo</item>
    </izvorni_sadrzaj>
    <derivirana_varijabla naziv="DomainObject.Predmet.OstaliListNazivFormatedOIB_1">
      <item>E-oglasna ploča</item>
      <item>Sudski registar</item>
      <item>Velimir Cmrečnjak, OIB 56021980155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REPARARE jednostavno društvo s ograničenom odgovornošću za kućanske popravke</izvorni_sadrzaj>
    <derivirana_varijabla naziv="DomainObject.Predmet.ProtustrankaIDrugi_1">REPARARE jednostavno društvo s ograničenom odgovornošću za kućanske popravke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REPARARE jednostavno društvo s ograničenom odgovornošću za kućanske popravke, OIB 36175072199, Vukovarska 2, 42000 Varaždin</izvorni_sadrzaj>
    <derivirana_varijabla naziv="DomainObject.Predmet.ProtustrankaIDrugiAdressOIB_1">REPARARE jednostavno društvo s ograničenom odgovornošću za kućanske popravke, OIB 36175072199, Vukovarska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REPARARE jednostavno društvo s ograničenom odgovornošću za kućanske popravke</item>
      <item>E-oglasna ploča</item>
      <item>Sudski registar</item>
      <item>Velimir Cmrečnjak</item>
      <item>Županijsko državno odvjetništvo</item>
    </izvorni_sadrzaj>
    <derivirana_varijabla naziv="DomainObject.Predmet.SudioniciListNaziv_1">
      <item>Financijska agencija</item>
      <item>REPARARE jednostavno društvo s ograničenom odgovornošću za kućanske popravke</item>
      <item>E-oglasna ploča</item>
      <item>Sudski registar</item>
      <item>Velimir Cmrečnjak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REPARARE jednostavno društvo s ograničenom odgovornošću za kućanske popravke, OIB 36175072199, Vukovarska 2,42000 Varaždin</item>
      <item>E-oglasna ploča</item>
      <item>Sudski registar</item>
      <item>Velimir Cmrečnjak, OIB 56021980155, Vukovarska 2,42000 Varaždin</item>
      <item>Županijsko državno odvjetništvo</item>
    </izvorni_sadrzaj>
    <derivirana_varijabla naziv="DomainObject.Predmet.SudioniciListAdressOIB_1">
      <item>Financijska agencija, OIB 85821130368, A. Cesarca 2,42000 Varaždin</item>
      <item>REPARARE jednostavno društvo s ograničenom odgovornošću za kućanske popravke, OIB 36175072199, Vukovarska 2,42000 Varaždin</item>
      <item>E-oglasna ploča</item>
      <item>Sudski registar</item>
      <item>Velimir Cmrečnjak, OIB 56021980155, Vukovarska 2,42000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36175072199</item>
      <item>, OIB null</item>
      <item>, OIB null</item>
      <item>, OIB 56021980155</item>
      <item>, OIB null</item>
    </izvorni_sadrzaj>
    <derivirana_varijabla naziv="DomainObject.Predmet.SudioniciListNazivOIB_1">
      <item>, OIB 85821130368</item>
      <item>, OIB 36175072199</item>
      <item>, OIB null</item>
      <item>, OIB null</item>
      <item>, OIB 56021980155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630</properties:Words>
  <properties:Characters>3474</properties:Characters>
  <properties:Lines>91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2016-03-23T11:05:00Z</dcterms:created>
  <dc:creator>Maja Valušnig</dc:creator>
  <cp:lastModifiedBy>Nevenka Vuković</cp:lastModifiedBy>
  <cp:lastPrinted>2016-03-23T11:12:00Z</cp:lastPrinted>
  <dcterms:modified xmlns:xsi="http://www.w3.org/2001/XMLSchema-instance" xsi:type="dcterms:W3CDTF">2016-03-23T11:18:00Z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