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cb5c" w14:paraId="a4dcb5c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2E264F">
        <w:t>3</w:t>
      </w:r>
      <w:r w:rsidR="004F16DA">
        <w:t xml:space="preserve">. </w:t>
      </w:r>
      <w:r w:rsidR="00C52DAE">
        <w:t>listopada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0A3F9F" w:rsidRPr="00C74552">
        <w:t xml:space="preserve"> </w:t>
      </w:r>
      <w:r w:rsidR="00F86B54">
        <w:t xml:space="preserve">LERGA DOM j.d.o.o. za smještaj starih i nemoćnih osoba, turizam, ugostiteljstvo i graditeljstvo, </w:t>
      </w:r>
      <w:proofErr w:type="spellStart"/>
      <w:r w:rsidR="00F86B54">
        <w:t>Slivnica</w:t>
      </w:r>
      <w:proofErr w:type="spellEnd"/>
      <w:r w:rsidR="00F86B54">
        <w:t xml:space="preserve">, </w:t>
      </w:r>
      <w:proofErr w:type="spellStart"/>
      <w:r w:rsidR="00F86B54">
        <w:t>Slivnica</w:t>
      </w:r>
      <w:proofErr w:type="spellEnd"/>
      <w:r w:rsidR="00F86B54">
        <w:t xml:space="preserve"> Gornja 138, OIB:55782966679,</w:t>
      </w:r>
      <w:r w:rsidR="00743283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4F16DA" w:rsidP="006525A1" w:rsidR="006525A1" w:rsidRPr="00C74552">
      <w:pPr>
        <w:jc w:val="both"/>
      </w:pPr>
      <w:r>
        <w:t>Vedrana Knežević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2E264F">
        <w:t>10</w:t>
      </w:r>
      <w:r w:rsidR="004F16DA">
        <w:t>,</w:t>
      </w:r>
      <w:r w:rsidR="00F86B54">
        <w:t>20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017C2A" w:rsidP="0095475A" w:rsidR="00017C2A">
      <w:pPr>
        <w:jc w:val="both"/>
        <w:rPr>
          <w:b/>
        </w:rPr>
      </w:pPr>
    </w:p>
    <w:p w:rsidRDefault="00017C2A" w:rsidP="00017C2A" w:rsidR="00017C2A">
      <w:pPr>
        <w:jc w:val="both"/>
      </w:pPr>
      <w:r>
        <w:t>-</w:t>
      </w:r>
      <w:r>
        <w:tab/>
      </w:r>
      <w:r w:rsidRPr="004B33CA">
        <w:t xml:space="preserve">za predlagatelja: </w:t>
      </w:r>
      <w:r>
        <w:t xml:space="preserve">nitko, uredno pozvan </w:t>
      </w:r>
    </w:p>
    <w:p w:rsidRDefault="00017C2A" w:rsidP="00017C2A" w:rsidR="00017C2A">
      <w:pPr>
        <w:jc w:val="both"/>
      </w:pPr>
    </w:p>
    <w:p w:rsidRDefault="00017C2A" w:rsidP="00017C2A" w:rsidR="002E264F">
      <w:pPr>
        <w:jc w:val="both"/>
      </w:pPr>
      <w:r>
        <w:t>-</w:t>
      </w:r>
      <w:r>
        <w:tab/>
        <w:t xml:space="preserve">za dužnika: </w:t>
      </w:r>
      <w:r w:rsidR="00BC5F15">
        <w:t>nitko, uredno pozvan putem e-Oglasne ploče sudova</w:t>
      </w:r>
    </w:p>
    <w:p w:rsidRDefault="00BC5F15" w:rsidP="00017C2A" w:rsidR="00BC5F15">
      <w:pPr>
        <w:jc w:val="both"/>
      </w:pPr>
    </w:p>
    <w:p w:rsidRDefault="00BC5F15" w:rsidP="00BC5F15" w:rsidR="00BC5F15" w:rsidRPr="00416550">
      <w:pPr>
        <w:jc w:val="both"/>
      </w:pPr>
      <w:r w:rsidRPr="00416550">
        <w:t xml:space="preserve">Sud donosi </w:t>
      </w:r>
    </w:p>
    <w:p w:rsidRDefault="00BC5F15" w:rsidP="00BC5F15" w:rsidR="00BC5F15" w:rsidRPr="00416550">
      <w:pPr>
        <w:jc w:val="both"/>
      </w:pPr>
    </w:p>
    <w:p w:rsidRDefault="00BC5F15" w:rsidP="00BC5F15" w:rsidR="00BC5F15">
      <w:pPr>
        <w:jc w:val="center"/>
      </w:pPr>
      <w:r w:rsidRPr="00416550">
        <w:t xml:space="preserve">r j e š e nj e </w:t>
      </w:r>
    </w:p>
    <w:p w:rsidRDefault="00BC5F15" w:rsidP="00BC5F15" w:rsidR="00BC5F15"/>
    <w:p w:rsidRDefault="00BC5F15" w:rsidP="00BC5F15" w:rsidR="00BC5F15" w:rsidRPr="00416550"/>
    <w:p w:rsidRDefault="00BC5F15" w:rsidP="00BC5F15" w:rsidR="00BC5F15">
      <w:pPr>
        <w:jc w:val="both"/>
      </w:pPr>
      <w:r w:rsidRPr="004E4D4E">
        <w:t>Današnje ročište se odgađa</w:t>
      </w:r>
      <w:r>
        <w:t xml:space="preserve"> slijedeće se određuje za dan 30. listopada 2018.</w:t>
      </w:r>
      <w:r w:rsidRPr="004E4D4E">
        <w:t xml:space="preserve"> u </w:t>
      </w:r>
      <w:r>
        <w:t xml:space="preserve">11,15 </w:t>
      </w:r>
      <w:r w:rsidRPr="004E4D4E">
        <w:t xml:space="preserve">sati, sudnica 14/I </w:t>
      </w:r>
      <w:r>
        <w:t xml:space="preserve"> na koje ročište će se predlagatelj i dužnik pozvati dostavom ovog ročišnog zapisnika.</w:t>
      </w:r>
    </w:p>
    <w:p w:rsidRDefault="00BC5F15" w:rsidP="00BC5F15" w:rsidR="00BC5F15" w:rsidRPr="004E4D4E">
      <w:pPr>
        <w:jc w:val="both"/>
      </w:pPr>
    </w:p>
    <w:p w:rsidRDefault="00BC5F15" w:rsidP="00BC5F15" w:rsidR="00BC5F15" w:rsidRPr="004E4D4E">
      <w:pPr>
        <w:jc w:val="center"/>
      </w:pPr>
      <w:r>
        <w:t xml:space="preserve">Dovršeno u 10,25 </w:t>
      </w:r>
      <w:r w:rsidRPr="004E4D4E">
        <w:t>sati</w:t>
      </w:r>
    </w:p>
    <w:p w:rsidRDefault="00BC5F15" w:rsidP="00BC5F15" w:rsidR="00BC5F15" w:rsidRPr="004E4D4E">
      <w:pPr>
        <w:jc w:val="both"/>
      </w:pPr>
    </w:p>
    <w:p w:rsidRDefault="00BC5F15" w:rsidP="00BC5F15" w:rsidR="00BC5F15" w:rsidRPr="004E4D4E">
      <w:pPr>
        <w:ind w:firstLine="708" w:left="2832"/>
      </w:pPr>
      <w:r w:rsidRPr="004E4D4E">
        <w:tab/>
      </w:r>
    </w:p>
    <w:p w:rsidRDefault="00BC5F15" w:rsidP="00BC5F15" w:rsidR="00BC5F15" w:rsidRPr="004E4D4E">
      <w:r>
        <w:t xml:space="preserve">                                                              </w:t>
      </w:r>
      <w:r w:rsidRPr="004E4D4E">
        <w:t>Sutkinja</w:t>
      </w:r>
      <w:r>
        <w:t xml:space="preserve">                           </w:t>
      </w:r>
      <w:r w:rsidRPr="00ED7D9D">
        <w:t xml:space="preserve"> </w:t>
      </w:r>
    </w:p>
    <w:p w:rsidRDefault="00BC5F15" w:rsidP="00BC5F15" w:rsidR="00BC5F15">
      <w:pPr>
        <w:jc w:val="both"/>
      </w:pPr>
    </w:p>
    <w:p w:rsidRDefault="00BC5F15" w:rsidP="00BC5F15" w:rsidR="00BC5F15">
      <w:pPr>
        <w:jc w:val="both"/>
      </w:pPr>
    </w:p>
    <w:p w:rsidRDefault="00BC5F15" w:rsidP="00BC5F15" w:rsidR="00BC5F15" w:rsidRPr="004E4D4E">
      <w:pPr>
        <w:jc w:val="both"/>
      </w:pPr>
    </w:p>
    <w:p w:rsidRDefault="00BC5F15" w:rsidP="00BC5F15" w:rsidR="00BC5F15" w:rsidRPr="004E4D4E">
      <w:pPr>
        <w:ind w:firstLine="708" w:left="2832"/>
      </w:pPr>
      <w:r>
        <w:t xml:space="preserve">  Zapisničar</w:t>
      </w:r>
      <w:r>
        <w:tab/>
      </w:r>
      <w:r>
        <w:tab/>
        <w:t xml:space="preserve">         </w:t>
      </w:r>
    </w:p>
    <w:p w:rsidRDefault="00BC5F15" w:rsidP="00BC5F15" w:rsidR="00BC5F15">
      <w:pPr>
        <w:jc w:val="both"/>
      </w:pPr>
    </w:p>
    <w:p w:rsidRDefault="00BC5F15" w:rsidP="00BC5F15" w:rsidR="00BC5F15">
      <w:pPr>
        <w:jc w:val="both"/>
      </w:pPr>
    </w:p>
    <w:p w:rsidRDefault="00BC5F15" w:rsidP="00BC5F15" w:rsidR="00BC5F15">
      <w:pPr>
        <w:jc w:val="both"/>
      </w:pPr>
    </w:p>
    <w:p w:rsidRDefault="00BC5F15" w:rsidP="00BC5F15" w:rsidR="00BC5F15">
      <w:pPr>
        <w:jc w:val="both"/>
      </w:pPr>
    </w:p>
    <w:p w:rsidRDefault="00BC5F15" w:rsidP="00BC5F15" w:rsidR="00BC5F15">
      <w:pPr>
        <w:jc w:val="both"/>
      </w:pPr>
    </w:p>
    <w:p w:rsidRDefault="00BC5F15" w:rsidP="00BC5F15" w:rsidR="00BC5F15">
      <w:pPr>
        <w:jc w:val="both"/>
      </w:pPr>
    </w:p>
    <w:p w:rsidRDefault="00BC5F15" w:rsidP="00BC5F15" w:rsidR="00BC5F15">
      <w:pPr>
        <w:jc w:val="both"/>
      </w:pPr>
    </w:p>
    <w:p w:rsidRDefault="00BC5F15" w:rsidP="00017C2A" w:rsidR="00BC5F15">
      <w:pPr>
        <w:jc w:val="both"/>
      </w:pPr>
    </w:p>
    <w:p w:rsidRDefault="00BC5F15" w:rsidP="00017C2A" w:rsidR="00BC5F15">
      <w:pPr>
        <w:jc w:val="both"/>
      </w:pPr>
    </w:p>
    <w:p w:rsidRDefault="00BC5F15" w:rsidP="00017C2A" w:rsidR="00BC5F15">
      <w:pPr>
        <w:jc w:val="both"/>
      </w:pPr>
    </w:p>
    <w:p w:rsidRDefault="00BC5F15" w:rsidP="00017C2A" w:rsidR="00BC5F15">
      <w:pPr>
        <w:jc w:val="both"/>
      </w:pPr>
    </w:p>
    <w:p w:rsidRDefault="00BC5F15" w:rsidP="00017C2A" w:rsidR="00BC5F15">
      <w:pPr>
        <w:jc w:val="both"/>
      </w:pPr>
    </w:p>
    <w:p w:rsidRDefault="00D221FA" w:rsidP="007F63FE" w:rsidR="003F2D68" w:rsidRPr="00C74552"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3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F86B54">
      <w:t>295</w:t>
    </w:r>
    <w:r w:rsidR="003F1C13">
      <w:t>/2018-</w:t>
    </w:r>
    <w:r w:rsidR="00F86B54">
      <w:t>9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F86B54">
      <w:t>295</w:t>
    </w:r>
    <w:r w:rsidR="003F1C13">
      <w:t>/2018-</w:t>
    </w:r>
    <w:r w:rsidR="00F86B5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17C2A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264F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483E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A2E86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43283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7F63FE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4482E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5F15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2DAE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E7C79"/>
    <w:rsid w:val="00EF11FD"/>
    <w:rsid w:val="00EF1D4F"/>
    <w:rsid w:val="00F14939"/>
    <w:rsid w:val="00F1500F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86B54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6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3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6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3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listopada 2018.</izvorni_sadrzaj>
    <derivirana_varijabla naziv="DomainObject.PlaniraniZavrsetakDatum_1">3. listopada 2018.</derivirana_varijabla>
  </DomainObject.PlaniraniZavrsetakDatum>
  <DomainObject.PlaniraniPocetakDatum>
    <izvorni_sadrzaj>3. listopada 2018.</izvorni_sadrzaj>
    <derivirana_varijabla naziv="DomainObject.PlaniraniPocetakDatum_1">3.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2018.</izvorni_sadrzaj>
    <derivirana_varijabla naziv="DomainObject.Zapisnik.DatumKreiranja_1">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St-295/2018-7</izvorni_sadrzaj>
    <derivirana_varijabla naziv="DomainObject.Zapisnik.Oznaka_1">St-295/2018-7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LERGA DOM j.d.o.o. za smještaj starih i nemoćnih osoba, turizam, ugostiteljstvo i graditeljstvo</izvorni_sadrzaj>
    <derivirana_varijabla naziv="DomainObject.Predmet.ProtustrankaFormated_1">  LERGA DOM j.d.o.o. za smještaj starih i nemoćnih osoba, turizam, ugostiteljstvo i graditeljstvo</derivirana_varijabla>
  </DomainObject.Predmet.ProtustrankaFormated>
  <DomainObject.Predmet.ProtustrankaFormatedOIB>
    <izvorni_sadrzaj>  LERGA DOM j.d.o.o. za smještaj starih i nemoćnih osoba, turizam, ugostiteljstvo i graditeljstvo, OIB 55782966679</izvorni_sadrzaj>
    <derivirana_varijabla naziv="DomainObject.Predmet.ProtustrankaFormatedOIB_1">  LERGA DOM j.d.o.o. za smještaj starih i nemoćnih osoba, turizam, ugostiteljstvo i graditeljstvo, OIB 55782966679</derivirana_varijabla>
  </DomainObject.Predmet.ProtustrankaFormatedOIB>
  <DomainObject.Predmet.ProtustrankaFormatedWithAdress>
    <izvorni_sadrzaj> LERGA DOM j.d.o.o. za smještaj starih i nemoćnih osoba, turizam, ugostiteljstvo i graditeljstvo, Slivnica Gornja 138, 23242 Slivnica</izvorni_sadrzaj>
    <derivirana_varijabla naziv="DomainObject.Predmet.ProtustrankaFormatedWithAdress_1"> LERGA DOM j.d.o.o. za smještaj starih i nemoćnih osoba, turizam, ugostiteljstvo i graditeljstvo, Slivnica Gornja 138, 23242 Slivnica</derivirana_varijabla>
  </DomainObject.Predmet.ProtustrankaFormatedWithAdress>
  <DomainObject.Predmet.ProtustrankaFormatedWithAdressOIB>
    <izvorni_sadrzaj> LERGA DOM j.d.o.o. za smještaj starih i nemoćnih osoba, turizam, ugostiteljstvo i graditeljstvo, OIB 55782966679, Slivnica Gornja 138, 23242 Slivnica</izvorni_sadrzaj>
    <derivirana_varijabla naziv="DomainObject.Predmet.ProtustrankaFormatedWithAdressOIB_1"> LERGA DOM j.d.o.o. za smještaj starih i nemoćnih osoba, turizam, ugostiteljstvo i graditeljstvo, OIB 55782966679, Slivnica Gornja 138, 23242 Slivnica</derivirana_varijabla>
  </DomainObject.Predmet.ProtustrankaFormatedWithAdressOIB>
  <DomainObject.Predmet.ProtustrankaWithAdress>
    <izvorni_sadrzaj>LERGA DOM j.d.o.o. za smještaj starih i nemoćnih osoba, turizam, ugostiteljstvo i graditeljstvo Slivnica Gornja 138, 23242 Slivnica</izvorni_sadrzaj>
    <derivirana_varijabla naziv="DomainObject.Predmet.ProtustrankaWithAdress_1">LERGA DOM j.d.o.o. za smještaj starih i nemoćnih osoba, turizam, ugostiteljstvo i graditeljstvo Slivnica Gornja 138, 23242 Slivnica</derivirana_varijabla>
  </DomainObject.Predmet.ProtustrankaWithAdress>
  <DomainObject.Predmet.ProtustrankaWithAdressOIB>
    <izvorni_sadrzaj>LERGA DOM j.d.o.o. za smještaj starih i nemoćnih osoba, turizam, ugostiteljstvo i graditeljstvo, OIB 55782966679, Slivnica Gornja 138, 23242 Slivnica</izvorni_sadrzaj>
    <derivirana_varijabla naziv="DomainObject.Predmet.ProtustrankaWithAdressOIB_1">LERGA DOM j.d.o.o. za smještaj starih i nemoćnih osoba, turizam, ugostiteljstvo i graditeljstvo, OIB 55782966679, Slivnica Gornja 138, 23242 Slivnica</derivirana_varijabla>
  </DomainObject.Predmet.ProtustrankaWithAdressOIB>
  <DomainObject.Predmet.ProtustrankaNazivFormated>
    <izvorni_sadrzaj>LERGA DOM j.d.o.o. za smještaj starih i nemoćnih osoba, turizam, ugostiteljstvo i graditeljstvo</izvorni_sadrzaj>
    <derivirana_varijabla naziv="DomainObject.Predmet.ProtustrankaNazivFormated_1">LERGA DOM j.d.o.o. za smještaj starih i nemoćnih osoba, turizam, ugostiteljstvo i graditeljstvo</derivirana_varijabla>
  </DomainObject.Predmet.ProtustrankaNazivFormated>
  <DomainObject.Predmet.ProtustrankaNazivFormatedOIB>
    <izvorni_sadrzaj>LERGA DOM j.d.o.o. za smještaj starih i nemoćnih osoba, turizam, ugostiteljstvo i graditeljstvo, OIB 55782966679</izvorni_sadrzaj>
    <derivirana_varijabla naziv="DomainObject.Predmet.ProtustrankaNazivFormatedOIB_1">LERGA DOM j.d.o.o. za smještaj starih i nemoćnih osoba, turizam, ugostiteljstvo i graditeljstvo, OIB 55782966679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27235.92</izvorni_sadrzaj>
    <derivirana_varijabla naziv="DomainObject.Predmet.TrenutnaVrijednost_1">27235.92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LERGA DOM j.d.o.o. za smještaj starih i nemoćnih osoba, turizam, ugostiteljstvo i graditeljstvo</item>
    </izvorni_sadrzaj>
    <derivirana_varijabla naziv="DomainObject.Predmet.ProtuStrankaListFormated_1">
      <item>LERGA DOM j.d.o.o. za smještaj starih i nemoćnih osoba, turizam, ugostiteljstvo i graditeljstvo</item>
    </derivirana_varijabla>
  </DomainObject.Predmet.ProtuStrankaListFormated>
  <DomainObject.Predmet.ProtuStrankaListFormatedOIB>
    <izvorni_sadrzaj>
      <item>LERGA DOM j.d.o.o. za smještaj starih i nemoćnih osoba, turizam, ugostiteljstvo i graditeljstvo, OIB 55782966679</item>
    </izvorni_sadrzaj>
    <derivirana_varijabla naziv="DomainObject.Predmet.ProtuStrankaListFormatedOIB_1">
      <item>LERGA DOM j.d.o.o. za smještaj starih i nemoćnih osoba, turizam, ugostiteljstvo i graditeljstvo, OIB 55782966679</item>
    </derivirana_varijabla>
  </DomainObject.Predmet.ProtuStrankaListFormatedOIB>
  <DomainObject.Predmet.ProtuStrankaListFormatedWithAdress>
    <izvorni_sadrzaj>
      <item>LERGA DOM j.d.o.o. za smještaj starih i nemoćnih osoba, turizam, ugostiteljstvo i graditeljstvo, Slivnica Gornja 138, 23242 Slivnica</item>
    </izvorni_sadrzaj>
    <derivirana_varijabla naziv="DomainObject.Predmet.ProtuStrankaListFormatedWithAdress_1">
      <item>LERGA DOM j.d.o.o. za smještaj starih i nemoćnih osoba, turizam, ugostiteljstvo i graditeljstvo, Slivnica Gornja 138, 23242 Slivnica</item>
    </derivirana_varijabla>
  </DomainObject.Predmet.ProtuStrankaListFormatedWithAdress>
  <DomainObject.Predmet.ProtuStrankaListFormatedWithAdressOIB>
    <izvorni_sadrzaj>
      <item>LERGA DOM j.d.o.o. za smještaj starih i nemoćnih osoba, turizam, ugostiteljstvo i graditeljstvo, OIB 55782966679, Slivnica Gornja 138, 23242 Slivnica</item>
    </izvorni_sadrzaj>
    <derivirana_varijabla naziv="DomainObject.Predmet.ProtuStrankaListFormatedWithAdressOIB_1">
      <item>LERGA DOM j.d.o.o. za smještaj starih i nemoćnih osoba, turizam, ugostiteljstvo i graditeljstvo, OIB 55782966679, Slivnica Gornja 138, 23242 Slivnica</item>
    </derivirana_varijabla>
  </DomainObject.Predmet.ProtuStrankaListFormatedWithAdressOIB>
  <DomainObject.Predmet.ProtuStrankaListNazivFormated>
    <izvorni_sadrzaj>
      <item>LERGA DOM j.d.o.o. za smještaj starih i nemoćnih osoba, turizam, ugostiteljstvo i graditeljstvo</item>
    </izvorni_sadrzaj>
    <derivirana_varijabla naziv="DomainObject.Predmet.ProtuStrankaListNazivFormated_1">
      <item>LERGA DOM j.d.o.o. za smještaj starih i nemoćnih osoba, turizam, ugostiteljstvo i graditeljstvo</item>
    </derivirana_varijabla>
  </DomainObject.Predmet.ProtuStrankaListNazivFormated>
  <DomainObject.Predmet.ProtuStrankaListNazivFormatedOIB>
    <izvorni_sadrzaj>
      <item>LERGA DOM j.d.o.o. za smještaj starih i nemoćnih osoba, turizam, ugostiteljstvo i graditeljstvo, OIB 55782966679</item>
    </izvorni_sadrzaj>
    <derivirana_varijabla naziv="DomainObject.Predmet.ProtuStrankaListNazivFormatedOIB_1">
      <item>LERGA DOM j.d.o.o. za smještaj starih i nemoćnih osoba, turizam, ugostiteljstvo i graditeljstvo, OIB 55782966679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St-295/2018-7</izvorni_sadrzaj>
    <derivirana_varijabla naziv="DomainObject.PoslovniBrojDokumenta_1">St-295/2018-7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LERGA DOM j.d.o.o. za smještaj starih i nemoćnih osoba, turizam, ugostiteljstvo i graditeljstvo</izvorni_sadrzaj>
    <derivirana_varijabla naziv="DomainObject.Predmet.ProtustrankaIDrugi_1">LERGA DOM j.d.o.o. za smještaj starih i nemoćnih osoba, turizam, ugostiteljstvo i graditeljstvo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LERGA DOM j.d.o.o. za smještaj starih i nemoćnih osoba, turizam, ugostiteljstvo i graditeljstvo, OIB 55782966679, Slivnica Gornja 138, 23242 Slivnica</izvorni_sadrzaj>
    <derivirana_varijabla naziv="DomainObject.Predmet.ProtustrankaIDrugiAdressOIB_1">LERGA DOM j.d.o.o. za smještaj starih i nemoćnih osoba, turizam, ugostiteljstvo i graditeljstvo, OIB 55782966679, Slivnica Gornja 138,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LERGA DOM j.d.o.o. za smještaj starih i nemoćnih osoba, turizam, ugostiteljstvo i graditeljstvo</item>
    </izvorni_sadrzaj>
    <derivirana_varijabla naziv="DomainObject.Predmet.SudioniciListNaziv_1">
      <item>Financijska agencija, Podružnica Zadar</item>
      <item>LERGA DOM j.d.o.o. za smještaj starih i nemoćnih osoba, turizam, ugostiteljstvo i graditeljstvo</item>
    </derivirana_varijabla>
  </DomainObject.Predmet.SudioniciListNaziv>
  <DomainObject.Predmet.SudioniciListAdressOIB>
    <izvorni_sadrzaj>
      <item>Financijska agencija, Podružnica Zadar, OIB 85821130368</item>
      <item>LERGA DOM j.d.o.o. za smještaj starih i nemoćnih osoba, turizam, ugostiteljstvo i graditeljstvo, OIB 55782966679, Slivnica Gornja 138,23242 Slivnica</item>
    </izvorni_sadrzaj>
    <derivirana_varijabla naziv="DomainObject.Predmet.SudioniciListAdressOIB_1">
      <item>Financijska agencija, Podružnica Zadar, OIB 85821130368</item>
      <item>LERGA DOM j.d.o.o. za smještaj starih i nemoćnih osoba, turizam, ugostiteljstvo i graditeljstvo, OIB 55782966679, Slivnica Gornja 138,23242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55782966679</item>
    </izvorni_sadrzaj>
    <derivirana_varijabla naziv="DomainObject.Predmet.SudioniciListNazivOIB_1">
      <item>, OIB 85821130368</item>
      <item>, OIB 55782966679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DF504-9D6C-4E64-8EB2-67FAA4804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771</properties:Characters>
  <properties:Lines>51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2018-10-02T11:12:00Z</dcterms:created>
  <dc:creator>Ardena Bajlo</dc:creator>
  <cp:lastModifiedBy>Vedrana Raspović</cp:lastModifiedBy>
  <cp:lastPrinted>2018-10-03T08:27:00Z</cp:lastPrinted>
  <dcterms:modified xmlns:xsi="http://www.w3.org/2001/XMLSchema-instance" xsi:type="dcterms:W3CDTF">2018-10-03T12:27:00Z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St-295/2018-7 / Zapisnik - Ročište radi izjašnjenja o prijedlogu za otvaranje steč.post (St-295-18 LERGA DOM j.d.o.o. 3.10.2018.docx)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