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c6a1" w14:paraId="ea6c6a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7004AD">
        <w:t>84</w:t>
      </w:r>
      <w:r w:rsidR="00613041">
        <w:t>4</w:t>
      </w:r>
      <w:r>
        <w:t>/</w:t>
      </w:r>
      <w:r w:rsidR="00E8650F">
        <w:t>1</w:t>
      </w:r>
      <w:r w:rsidR="007004AD">
        <w:t>8</w:t>
      </w:r>
      <w:r>
        <w:t>-</w:t>
      </w:r>
      <w:r w:rsidR="007004A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7004AD">
        <w:t>Osijek, L. Jagera 3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613041">
        <w:t>DANIJELA ORLOVAC</w:t>
      </w:r>
      <w:r w:rsidR="003D00E9" w:rsidRPr="003D00E9">
        <w:t xml:space="preserve"> </w:t>
      </w:r>
      <w:r w:rsidR="00F2736C">
        <w:t>j.</w:t>
      </w:r>
      <w:r w:rsidR="003D00E9" w:rsidRPr="003D00E9">
        <w:t xml:space="preserve">d.o.o. za </w:t>
      </w:r>
      <w:r w:rsidR="00613041">
        <w:t>ugostiteljstvo</w:t>
      </w:r>
      <w:r w:rsidR="00F2736C">
        <w:t xml:space="preserve">, Osijek, </w:t>
      </w:r>
      <w:r w:rsidR="00613041">
        <w:t>Ivana Gundulića 62</w:t>
      </w:r>
      <w:r w:rsidR="003D00E9" w:rsidRPr="003D00E9">
        <w:t>, MBS 0</w:t>
      </w:r>
      <w:r w:rsidR="00F2736C">
        <w:t>3018</w:t>
      </w:r>
      <w:r w:rsidR="00613041">
        <w:t>7368</w:t>
      </w:r>
      <w:r w:rsidR="003D00E9" w:rsidRPr="003D00E9">
        <w:t xml:space="preserve">, OIB </w:t>
      </w:r>
      <w:r w:rsidR="00613041">
        <w:t>84727165719</w:t>
      </w:r>
      <w:r w:rsidRPr="0041082E">
        <w:t xml:space="preserve">, dana </w:t>
      </w:r>
      <w:r w:rsidR="00F2736C">
        <w:t>14</w:t>
      </w:r>
      <w:r w:rsidRPr="0041082E">
        <w:t xml:space="preserve">. </w:t>
      </w:r>
      <w:r w:rsidR="00A930D6">
        <w:t>s</w:t>
      </w:r>
      <w:r w:rsidR="00F2736C">
        <w:t>vib</w:t>
      </w:r>
      <w:r w:rsidRPr="0041082E">
        <w:t>nja 201</w:t>
      </w:r>
      <w:r w:rsidR="00F2736C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7B1A19">
        <w:t xml:space="preserve">Danijela Orlovac </w:t>
      </w:r>
      <w:r w:rsidR="00E22B81">
        <w:t>A</w:t>
      </w:r>
      <w:r w:rsidR="007B1A19">
        <w:t>jhnberger</w:t>
      </w:r>
      <w:r w:rsidR="00E94406">
        <w:t xml:space="preserve">, Osijek, </w:t>
      </w:r>
      <w:r w:rsidR="007B1A19">
        <w:t>Savska</w:t>
      </w:r>
      <w:r w:rsidR="00E94406">
        <w:t xml:space="preserve"> </w:t>
      </w:r>
      <w:r w:rsidR="007B1A19">
        <w:t>40</w:t>
      </w:r>
      <w:r w:rsidR="00DC2C70">
        <w:t xml:space="preserve">, OIB </w:t>
      </w:r>
      <w:r w:rsidR="00E94406">
        <w:t>3</w:t>
      </w:r>
      <w:r w:rsidR="007B1A19">
        <w:t>1822866041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E94406">
        <w:t>84</w:t>
      </w:r>
      <w:r w:rsidR="007B1A19">
        <w:t>4</w:t>
      </w:r>
      <w:r w:rsidRPr="006A766D">
        <w:t>-1</w:t>
      </w:r>
      <w:r w:rsidR="00E94406">
        <w:t>8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E22B81" w:rsidR="007B3E8A">
      <w:pPr>
        <w:numPr>
          <w:ilvl w:val="0"/>
          <w:numId w:val="7"/>
        </w:numPr>
        <w:jc w:val="both"/>
      </w:pPr>
      <w:r>
        <w:t>Na</w:t>
      </w:r>
      <w:r w:rsidR="001A74A0">
        <w:t>laž</w:t>
      </w:r>
      <w:r>
        <w:t xml:space="preserve">e se zakonskom zastupniku dužnika </w:t>
      </w:r>
      <w:r w:rsidR="00E22B81" w:rsidRPr="00E22B81">
        <w:t>Danijela Orlovac Ajhnberger, Osijek, Savska 40, OIB 31822866041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1A74A0" w:rsidP="001A74A0" w:rsidR="001A74A0">
      <w:pPr>
        <w:pStyle w:val="Odlomakpopisa"/>
      </w:pPr>
    </w:p>
    <w:p w:rsidRDefault="001A74A0" w:rsidP="001A74A0" w:rsidR="001A74A0">
      <w:pPr>
        <w:jc w:val="both"/>
      </w:pPr>
    </w:p>
    <w:p w:rsidRDefault="001A74A0" w:rsidP="001A74A0" w:rsidR="001A74A0">
      <w:pPr>
        <w:jc w:val="both"/>
      </w:pPr>
    </w:p>
    <w:p w:rsidRDefault="00B45C79" w:rsidP="00E42FA6" w:rsidR="00B45C79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1A74A0">
        <w:t>8.05</w:t>
      </w:r>
      <w:r>
        <w:t>.201</w:t>
      </w:r>
      <w:r w:rsidR="001A74A0">
        <w:t>8</w:t>
      </w:r>
      <w:r>
        <w:t xml:space="preserve">. zaprimljen je na </w:t>
      </w:r>
      <w:r w:rsidR="00030615">
        <w:t xml:space="preserve">Trgovačkom sudu u </w:t>
      </w:r>
      <w:r w:rsidR="00021D05">
        <w:t>Osijek</w:t>
      </w:r>
      <w:r w:rsidR="00030615">
        <w:t>u</w:t>
      </w:r>
      <w:r>
        <w:t xml:space="preserve"> </w:t>
      </w:r>
      <w:r w:rsidR="00030615">
        <w:t>prijedlog</w:t>
      </w:r>
      <w:r>
        <w:t xml:space="preserve"> FINE Regionalni centar </w:t>
      </w:r>
      <w:r w:rsidR="001A74A0">
        <w:t>Osijek</w:t>
      </w:r>
      <w:r>
        <w:t xml:space="preserve">, Podružnica </w:t>
      </w:r>
      <w:r w:rsidR="001A74A0">
        <w:t>Osijek</w:t>
      </w:r>
      <w:r>
        <w:t>, klasa: 110-07/1</w:t>
      </w:r>
      <w:r w:rsidR="0033049F">
        <w:t>8</w:t>
      </w:r>
      <w:r>
        <w:t>-01/0</w:t>
      </w:r>
      <w:r w:rsidR="00104A3B">
        <w:t>4</w:t>
      </w:r>
      <w:r>
        <w:t xml:space="preserve"> Ur. broj 04-06-1</w:t>
      </w:r>
      <w:r w:rsidR="0033049F">
        <w:t>8</w:t>
      </w:r>
      <w:r>
        <w:t>-</w:t>
      </w:r>
      <w:r w:rsidR="008D05AE">
        <w:t>1</w:t>
      </w:r>
      <w:r w:rsidR="0033049F">
        <w:t>9</w:t>
      </w:r>
      <w:r w:rsidR="00E22B81">
        <w:t>66</w:t>
      </w:r>
      <w:r>
        <w:t xml:space="preserve"> od </w:t>
      </w:r>
      <w:r w:rsidR="0033049F">
        <w:t>7</w:t>
      </w:r>
      <w:r w:rsidR="00A15CA0">
        <w:t>.</w:t>
      </w:r>
      <w:r w:rsidR="0033049F">
        <w:t>05</w:t>
      </w:r>
      <w:r w:rsidR="00A15CA0">
        <w:t>.201</w:t>
      </w:r>
      <w:r w:rsidR="0033049F">
        <w:t>8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E22B81" w:rsidRPr="00E22B81">
        <w:t>DANIJELA ORLOVAC j.d.o.o. za ugostiteljstvo, Osijek, Ivana Gundulića 62, MBS 030187368, OIB 84727165719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C92E83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C92E83">
        <w:t>4</w:t>
      </w:r>
      <w:r w:rsidR="00C92E83" w:rsidRPr="00C92E83">
        <w:t>.05.2018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C92E83">
        <w:t>2</w:t>
      </w:r>
      <w:r w:rsidR="00021D05">
        <w:t>4</w:t>
      </w:r>
      <w:r w:rsidR="00C92E83">
        <w:t>.</w:t>
      </w:r>
      <w:r w:rsidR="00021D05">
        <w:t>8</w:t>
      </w:r>
      <w:r w:rsidR="00C92E83">
        <w:t>9</w:t>
      </w:r>
      <w:r w:rsidR="00021D05">
        <w:t>8</w:t>
      </w:r>
      <w:r w:rsidR="00C92E83">
        <w:t>,</w:t>
      </w:r>
      <w:r w:rsidR="00021D05">
        <w:t>64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EE03A4">
        <w:t>1</w:t>
      </w:r>
      <w:r w:rsidR="001C7CF7">
        <w:t xml:space="preserve"> </w:t>
      </w:r>
      <w:r w:rsidR="003A3C5D">
        <w:t>zaposlen</w:t>
      </w:r>
      <w:r w:rsidR="00EE03A4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E5091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5228C2">
        <w:t>4</w:t>
      </w:r>
      <w:r w:rsidR="001C7CF7" w:rsidRPr="001C7CF7">
        <w:t>.</w:t>
      </w:r>
      <w:r w:rsidR="005228C2">
        <w:t>05</w:t>
      </w:r>
      <w:r w:rsidR="001C7CF7" w:rsidRPr="001C7CF7">
        <w:t>.201</w:t>
      </w:r>
      <w:r w:rsidR="005228C2">
        <w:t>8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525166">
        <w:t>ne</w:t>
      </w:r>
      <w:r w:rsidR="003C2AC2">
        <w:t>ma zaplijenjena novčana sredstva</w:t>
      </w:r>
      <w:r w:rsidR="00D9463B">
        <w:t xml:space="preserve"> na dan </w:t>
      </w:r>
      <w:r w:rsidR="005228C2" w:rsidRPr="005228C2">
        <w:t>4.05.2018</w:t>
      </w:r>
      <w:r w:rsidR="005E56BF">
        <w:t>.</w:t>
      </w:r>
      <w:r w:rsidR="00CE55F3">
        <w:t xml:space="preserve"> </w:t>
      </w:r>
    </w:p>
    <w:p w:rsidRDefault="00525166" w:rsidP="00E42FA6" w:rsidR="0052516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228C2" w:rsidRPr="005228C2">
        <w:rPr>
          <w:b w:val="false"/>
        </w:rPr>
        <w:t>14. svibnja 2018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A70D87" w:rsidR="00E42FA6" w:rsidRPr="00A70D87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425E7E" w:rsidP="00E42FA6" w:rsidR="00425E7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EE03A4" w:rsidP="00EE03A4" w:rsidR="00EE03A4">
      <w:pPr>
        <w:numPr>
          <w:ilvl w:val="0"/>
          <w:numId w:val="8"/>
        </w:numPr>
        <w:jc w:val="both"/>
      </w:pPr>
      <w:r w:rsidRPr="00EE03A4">
        <w:t>Danijela Orlovac Ajhnberger, Osijek, Savska 40</w:t>
      </w:r>
    </w:p>
    <w:p w:rsidRDefault="00E42FA6" w:rsidP="00EE03A4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098F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7004AD" w:rsidRPr="007004AD">
      <w:t>84</w:t>
    </w:r>
    <w:r w:rsidR="00613041">
      <w:t>4</w:t>
    </w:r>
    <w:r w:rsidR="007004AD" w:rsidRPr="007004AD">
      <w:t>/18-3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1D05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7125"/>
    <w:rsid w:val="00187702"/>
    <w:rsid w:val="00193952"/>
    <w:rsid w:val="001A6705"/>
    <w:rsid w:val="001A74A0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F3092"/>
    <w:rsid w:val="002F66B0"/>
    <w:rsid w:val="003135F3"/>
    <w:rsid w:val="0033049F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A16"/>
    <w:rsid w:val="00511CE9"/>
    <w:rsid w:val="005228C2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098F"/>
    <w:rsid w:val="005E56BF"/>
    <w:rsid w:val="00600F33"/>
    <w:rsid w:val="006026BD"/>
    <w:rsid w:val="00607945"/>
    <w:rsid w:val="006113A7"/>
    <w:rsid w:val="00613041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004AD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1A19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2E83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2B81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4406"/>
    <w:rsid w:val="00E956E4"/>
    <w:rsid w:val="00EA6AD5"/>
    <w:rsid w:val="00EA7AD7"/>
    <w:rsid w:val="00EA7C38"/>
    <w:rsid w:val="00EB03B5"/>
    <w:rsid w:val="00EC0466"/>
    <w:rsid w:val="00EC4508"/>
    <w:rsid w:val="00ED36D9"/>
    <w:rsid w:val="00ED431D"/>
    <w:rsid w:val="00EE03A4"/>
    <w:rsid w:val="00EE5091"/>
    <w:rsid w:val="00EF08E3"/>
    <w:rsid w:val="00EF6417"/>
    <w:rsid w:val="00EF74DB"/>
    <w:rsid w:val="00F078AC"/>
    <w:rsid w:val="00F10B9E"/>
    <w:rsid w:val="00F12013"/>
    <w:rsid w:val="00F2323A"/>
    <w:rsid w:val="00F2736C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St-844/2018</izvorni_sadrzaj>
    <derivirana_varijabla naziv="DomainObject.Predmet.OznakaBroj_1">St-844/2018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ORLOVAC j.d.o.o. za ugostiteljstvo</izvorni_sadrzaj>
    <derivirana_varijabla naziv="DomainObject.Predmet.ProtustrankaFormated_1">  DANIJELA ORLOVAC j.d.o.o. za ugostiteljstvo</derivirana_varijabla>
  </DomainObject.Predmet.ProtustrankaFormated>
  <DomainObject.Predmet.ProtustrankaFormatedOIB>
    <izvorni_sadrzaj>  DANIJELA ORLOVAC j.d.o.o. za ugostiteljstvo, OIB 84727165719</izvorni_sadrzaj>
    <derivirana_varijabla naziv="DomainObject.Predmet.ProtustrankaFormatedOIB_1">  DANIJELA ORLOVAC j.d.o.o. za ugostiteljstvo, OIB 84727165719</derivirana_varijabla>
  </DomainObject.Predmet.ProtustrankaFormatedOIB>
  <DomainObject.Predmet.ProtustrankaFormatedWithAdress>
    <izvorni_sadrzaj> DANIJELA ORLOVAC j.d.o.o. za ugostiteljstvo, Ivana Gundulića 62, 31000 Osijek</izvorni_sadrzaj>
    <derivirana_varijabla naziv="DomainObject.Predmet.ProtustrankaFormatedWithAdress_1"> DANIJELA ORLOVAC j.d.o.o. za ugostiteljstvo, Ivana Gundulića 62, 31000 Osijek</derivirana_varijabla>
  </DomainObject.Predmet.ProtustrankaFormatedWithAdress>
  <DomainObject.Predmet.ProtustrankaFormatedWithAdressOIB>
    <izvorni_sadrzaj> DANIJELA ORLOVAC j.d.o.o. za ugostiteljstvo, OIB 84727165719, Ivana Gundulića 62, 31000 Osijek</izvorni_sadrzaj>
    <derivirana_varijabla naziv="DomainObject.Predmet.ProtustrankaFormatedWithAdressOIB_1"> DANIJELA ORLOVAC j.d.o.o. za ugostiteljstvo, OIB 84727165719, Ivana Gundulića 62, 31000 Osijek</derivirana_varijabla>
  </DomainObject.Predmet.ProtustrankaFormatedWithAdressOIB>
  <DomainObject.Predmet.ProtustrankaWithAdress>
    <izvorni_sadrzaj>DANIJELA ORLOVAC j.d.o.o. za ugostiteljstvo Ivana Gundulića 62, 31000 Osijek</izvorni_sadrzaj>
    <derivirana_varijabla naziv="DomainObject.Predmet.ProtustrankaWithAdress_1">DANIJELA ORLOVAC j.d.o.o. za ugostiteljstvo Ivana Gundulića 62, 31000 Osijek</derivirana_varijabla>
  </DomainObject.Predmet.ProtustrankaWithAdress>
  <DomainObject.Predmet.ProtustrankaWithAdressOIB>
    <izvorni_sadrzaj>DANIJELA ORLOVAC j.d.o.o. za ugostiteljstvo, OIB 84727165719, Ivana Gundulića 62, 31000 Osijek</izvorni_sadrzaj>
    <derivirana_varijabla naziv="DomainObject.Predmet.ProtustrankaWithAdressOIB_1">DANIJELA ORLOVAC j.d.o.o. za ugostiteljstvo, OIB 84727165719, Ivana Gundulića 62, 31000 Osijek</derivirana_varijabla>
  </DomainObject.Predmet.ProtustrankaWithAdressOIB>
  <DomainObject.Predmet.ProtustrankaNazivFormated>
    <izvorni_sadrzaj>DANIJELA ORLOVAC j.d.o.o. za ugostiteljstvo</izvorni_sadrzaj>
    <derivirana_varijabla naziv="DomainObject.Predmet.ProtustrankaNazivFormated_1">DANIJELA ORLOVAC j.d.o.o. za ugostiteljstvo</derivirana_varijabla>
  </DomainObject.Predmet.ProtustrankaNazivFormated>
  <DomainObject.Predmet.ProtustrankaNazivFormatedOIB>
    <izvorni_sadrzaj>DANIJELA ORLOVAC j.d.o.o. za ugostiteljstvo, OIB 84727165719</izvorni_sadrzaj>
    <derivirana_varijabla naziv="DomainObject.Predmet.ProtustrankaNazivFormatedOIB_1">DANIJELA ORLOVAC j.d.o.o. za ugostiteljstvo, OIB 84727165719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DANIJELA ORLOVAC j.d.o.o. za ugostiteljstvo</item>
    </izvorni_sadrzaj>
    <derivirana_varijabla naziv="DomainObject.Predmet.ProtuStrankaListFormated_1">
      <item>DANIJELA ORLOVAC j.d.o.o. za ugostiteljstvo</item>
    </derivirana_varijabla>
  </DomainObject.Predmet.ProtuStrankaListFormated>
  <DomainObject.Predmet.ProtuStrankaListFormatedOIB>
    <izvorni_sadrzaj>
      <item>DANIJELA ORLOVAC j.d.o.o. za ugostiteljstvo, OIB 84727165719</item>
    </izvorni_sadrzaj>
    <derivirana_varijabla naziv="DomainObject.Predmet.ProtuStrankaListFormatedOIB_1">
      <item>DANIJELA ORLOVAC j.d.o.o. za ugostiteljstvo, OIB 84727165719</item>
    </derivirana_varijabla>
  </DomainObject.Predmet.ProtuStrankaListFormatedOIB>
  <DomainObject.Predmet.ProtuStrankaListFormatedWithAdress>
    <izvorni_sadrzaj>
      <item>DANIJELA ORLOVAC j.d.o.o. za ugostiteljstvo, Ivana Gundulića 62, 31000 Osijek</item>
    </izvorni_sadrzaj>
    <derivirana_varijabla naziv="DomainObject.Predmet.ProtuStrankaListFormatedWithAdress_1">
      <item>DANIJELA ORLOVAC j.d.o.o. za ugostiteljstvo, Ivana Gundulića 62, 31000 Osijek</item>
    </derivirana_varijabla>
  </DomainObject.Predmet.ProtuStrankaListFormatedWithAdress>
  <DomainObject.Predmet.ProtuStrankaListFormatedWithAdressOIB>
    <izvorni_sadrzaj>
      <item>DANIJELA ORLOVAC j.d.o.o. za ugostiteljstvo, OIB 84727165719, Ivana Gundulića 62, 31000 Osijek</item>
    </izvorni_sadrzaj>
    <derivirana_varijabla naziv="DomainObject.Predmet.ProtuStrankaListFormatedWithAdressOIB_1">
      <item>DANIJELA ORLOVAC j.d.o.o. za ugostiteljstvo, OIB 84727165719, Ivana Gundulića 62, 31000 Osijek</item>
    </derivirana_varijabla>
  </DomainObject.Predmet.ProtuStrankaListFormatedWithAdressOIB>
  <DomainObject.Predmet.ProtuStrankaListNazivFormated>
    <izvorni_sadrzaj>
      <item>DANIJELA ORLOVAC j.d.o.o. za ugostiteljstvo</item>
    </izvorni_sadrzaj>
    <derivirana_varijabla naziv="DomainObject.Predmet.ProtuStrankaListNazivFormated_1">
      <item>DANIJELA ORLOVAC j.d.o.o. za ugostiteljstvo</item>
    </derivirana_varijabla>
  </DomainObject.Predmet.ProtuStrankaListNazivFormated>
  <DomainObject.Predmet.ProtuStrankaListNazivFormatedOIB>
    <izvorni_sadrzaj>
      <item>DANIJELA ORLOVAC j.d.o.o. za ugostiteljstvo, OIB 84727165719</item>
    </izvorni_sadrzaj>
    <derivirana_varijabla naziv="DomainObject.Predmet.ProtuStrankaListNazivFormatedOIB_1">
      <item>DANIJELA ORLOVAC j.d.o.o. za ugostiteljstvo, OIB 84727165719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DANIJELA ORLOVAC j.d.o.o. za ugostiteljstvo</izvorni_sadrzaj>
    <derivirana_varijabla naziv="DomainObject.Predmet.ProtustrankaIDrugi_1">DANIJELA ORLOVAC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DANIJELA ORLOVAC j.d.o.o. za ugostiteljstvo, OIB 84727165719, Ivana Gundulića 62, 31000 Osijek</izvorni_sadrzaj>
    <derivirana_varijabla naziv="DomainObject.Predmet.ProtustrankaIDrugiAdressOIB_1">DANIJELA ORLOVAC j.d.o.o. za ugostiteljstvo, OIB 84727165719,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DANIJELA ORLOVAC j.d.o.o. za ugostiteljstvo</item>
    </izvorni_sadrzaj>
    <derivirana_varijabla naziv="DomainObject.Predmet.SudioniciListNaziv_1">
      <item>FINA RC OSIJEK</item>
      <item>DANIJELA ORLOVAC j.d.o.o. za ugostiteljstvo</item>
    </derivirana_varijabla>
  </DomainObject.Predmet.SudioniciListNaziv>
  <DomainObject.Predmet.SudioniciListAdressOIB>
    <izvorni_sadrzaj>
      <item>FINA RC OSIJEK, OIB 85821130368</item>
      <item>DANIJELA ORLOVAC j.d.o.o. za ugostiteljstvo, OIB 84727165719, Ivana Gundulića 62,31000 Osijek</item>
    </izvorni_sadrzaj>
    <derivirana_varijabla naziv="DomainObject.Predmet.SudioniciListAdressOIB_1">
      <item>FINA RC OSIJEK, OIB 85821130368</item>
      <item>DANIJELA ORLOVAC j.d.o.o. za ugostiteljstvo, OIB 84727165719, Ivana Gundulića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84727165719</item>
    </izvorni_sadrzaj>
    <derivirana_varijabla naziv="DomainObject.Predmet.SudioniciListNazivOIB_1">
      <item>, OIB 85821130368</item>
      <item>, OIB 84727165719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B5C38-364B-4C70-8C20-143C42C54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2952</properties:Characters>
  <properties:Lines>85</properties:Lines>
  <properties:Paragraphs>26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2018-05-14T09:24:00Z</dcterms:modified>
  <cp:revision>42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