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31C4D" w:rsidR="00231C4D">
        <w:tc>
          <w:tcPr>
            <w:tcW w:type="dxa" w:w="2985"/>
            <w:hideMark/>
          </w:tcPr>
          <w:p w:rsidRDefault="00231C4D" w:rsidR="00231C4D">
            <w:pPr>
              <w:spacing w:after="0"/>
              <w:jc w:val="center"/>
              <w:rPr>
                <w:rFonts w:eastAsia="Calibri"/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1C4D" w:rsidR="00231C4D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31C4D" w:rsidR="00231C4D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31C4D" w:rsidR="00231C4D">
            <w:pPr>
              <w:spacing w:after="0"/>
              <w:jc w:val="center"/>
              <w:rPr>
                <w:rFonts w:cs="Times New Roman" w:eastAsia="Calibri"/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3ada60b" w14:paraId="3ada60b" w:rsidRDefault="00231C4D" w:rsidP="00231C4D" w:rsidR="00231C4D">
      <w:pPr>
        <w:spacing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31C4D" w:rsidR="00231C4D">
        <w:trPr>
          <w:jc w:val="right"/>
        </w:trPr>
        <w:tc>
          <w:tcPr>
            <w:tcW w:type="dxa" w:w="4320"/>
            <w:hideMark/>
          </w:tcPr>
          <w:p w:rsidRDefault="00231C4D" w:rsidP="00231C4D" w:rsidR="00231C4D">
            <w:pPr>
              <w:pStyle w:val="VSVerzija"/>
              <w:spacing w:lineRule="auto" w:line="276"/>
              <w:jc w:val="right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 : 6 St-619/2017-3</w:t>
            </w:r>
          </w:p>
        </w:tc>
      </w:tr>
    </w:tbl>
    <w:p w:rsidRDefault="00231C4D" w:rsidP="00231C4D" w:rsidR="00231C4D">
      <w:pPr>
        <w:spacing w:after="0"/>
        <w:jc w:val="both"/>
        <w:rPr>
          <w:rFonts w:eastAsia="Calibri"/>
        </w:rPr>
      </w:pPr>
    </w:p>
    <w:p w:rsidRDefault="00231C4D" w:rsidP="00231C4D" w:rsidR="00231C4D">
      <w:pPr>
        <w:spacing w:after="0"/>
        <w:jc w:val="both"/>
      </w:pPr>
    </w:p>
    <w:p w:rsidRDefault="00231C4D" w:rsidP="00231C4D" w:rsidR="00231C4D">
      <w:pPr>
        <w:spacing w:after="0"/>
        <w:jc w:val="both"/>
      </w:pPr>
    </w:p>
    <w:p w:rsidRDefault="00231C4D" w:rsidP="00231C4D" w:rsidR="00231C4D">
      <w:pPr>
        <w:spacing w:after="0"/>
        <w:jc w:val="both"/>
      </w:pPr>
    </w:p>
    <w:p w:rsidRDefault="00231C4D" w:rsidP="00231C4D" w:rsidR="00231C4D">
      <w:pPr>
        <w:spacing w:after="0"/>
        <w:ind w:firstLine="708"/>
        <w:jc w:val="both"/>
      </w:pPr>
      <w:r>
        <w:t xml:space="preserve">Trgovački sud u Varaždinu po sucu toga suda, Hugu </w:t>
      </w:r>
      <w:proofErr w:type="spellStart"/>
      <w:r>
        <w:t>Wedemeyeru</w:t>
      </w:r>
      <w:proofErr w:type="spellEnd"/>
      <w:r>
        <w:t xml:space="preserve">, u predmetu u povodu zahtjeva Financijske agencije, Regionalni centar Zagreb, Podružnica Varaždin, Augusta Cesarca br. 2, Varaždin, za pokretanje skraćenog stečajnog postupka nad dužnikom NRB </w:t>
      </w:r>
      <w:proofErr w:type="spellStart"/>
      <w:r>
        <w:t>industry</w:t>
      </w:r>
      <w:proofErr w:type="spellEnd"/>
      <w:r>
        <w:t xml:space="preserve"> d.o.o., OIB: 74243135723, sa sjedištem </w:t>
      </w:r>
      <w:proofErr w:type="spellStart"/>
      <w:r>
        <w:t>Držimurec</w:t>
      </w:r>
      <w:proofErr w:type="spellEnd"/>
      <w:r>
        <w:t xml:space="preserve"> br. 28, 42321 Mala Subotica, izvan ročišta 14. prosinca 2017., temeljem čl. 430. Stečajnog zakona (Narodne novine br. 71/15. i 104/17., dalje : SZ-a) objavljuje slijedeći</w:t>
      </w:r>
    </w:p>
    <w:p w:rsidRDefault="00231C4D" w:rsidP="00231C4D" w:rsidR="00231C4D">
      <w:pPr>
        <w:spacing w:after="0"/>
        <w:jc w:val="center"/>
      </w:pPr>
    </w:p>
    <w:p w:rsidRDefault="00231C4D" w:rsidP="00231C4D" w:rsidR="00231C4D">
      <w:pPr>
        <w:spacing w:after="0"/>
        <w:jc w:val="center"/>
      </w:pPr>
    </w:p>
    <w:p w:rsidRDefault="00231C4D" w:rsidP="00231C4D" w:rsidR="00231C4D">
      <w:pPr>
        <w:spacing w:after="0"/>
        <w:jc w:val="center"/>
      </w:pPr>
      <w:r>
        <w:t>O G L A S</w:t>
      </w:r>
    </w:p>
    <w:p w:rsidRDefault="00231C4D" w:rsidP="00231C4D" w:rsidR="00231C4D">
      <w:pPr>
        <w:spacing w:after="0"/>
        <w:jc w:val="center"/>
      </w:pPr>
    </w:p>
    <w:p w:rsidRDefault="00231C4D" w:rsidP="00231C4D" w:rsidR="00231C4D">
      <w:pPr>
        <w:spacing w:after="0"/>
        <w:jc w:val="center"/>
      </w:pPr>
    </w:p>
    <w:p w:rsidRDefault="00231C4D" w:rsidP="00231C4D" w:rsidR="00231C4D">
      <w:pPr>
        <w:spacing w:after="0"/>
        <w:ind w:firstLine="708"/>
        <w:jc w:val="both"/>
      </w:pPr>
      <w:r>
        <w:t>1) Utvrđuje se da ukupni iznos evidentiranog duga dužnika</w:t>
      </w:r>
      <w:r w:rsidR="00267150">
        <w:t xml:space="preserve"> NRB </w:t>
      </w:r>
      <w:proofErr w:type="spellStart"/>
      <w:r w:rsidR="00267150">
        <w:t>industry</w:t>
      </w:r>
      <w:proofErr w:type="spellEnd"/>
      <w:r w:rsidR="00267150">
        <w:t xml:space="preserve"> d.o.o., OIB: 74243135723, sa sjedištem </w:t>
      </w:r>
      <w:proofErr w:type="spellStart"/>
      <w:r w:rsidR="00267150">
        <w:t>Držimurec</w:t>
      </w:r>
      <w:proofErr w:type="spellEnd"/>
      <w:r w:rsidR="00267150">
        <w:t xml:space="preserve"> br. 28, 42321 Mala Subotica, iznosi 319.557,25</w:t>
      </w:r>
      <w:r>
        <w:t xml:space="preserve"> kuna.</w:t>
      </w:r>
    </w:p>
    <w:p w:rsidRDefault="00231C4D" w:rsidP="00231C4D" w:rsidR="00231C4D">
      <w:pPr>
        <w:spacing w:after="0"/>
        <w:ind w:firstLine="708"/>
        <w:jc w:val="both"/>
      </w:pPr>
    </w:p>
    <w:p w:rsidRDefault="00231C4D" w:rsidP="00231C4D" w:rsidR="00231C4D">
      <w:pPr>
        <w:spacing w:after="0"/>
        <w:ind w:firstLine="708"/>
        <w:jc w:val="both"/>
      </w:pPr>
      <w:r>
        <w:t xml:space="preserve">2) Poziva se odgovorna osoba dužnika </w:t>
      </w:r>
      <w:r w:rsidR="008D47E7">
        <w:t xml:space="preserve">Robert Novak, iz </w:t>
      </w:r>
      <w:proofErr w:type="spellStart"/>
      <w:r w:rsidR="008D47E7">
        <w:t>Držimurca</w:t>
      </w:r>
      <w:proofErr w:type="spellEnd"/>
      <w:r w:rsidR="008D47E7">
        <w:t xml:space="preserve"> br. 28</w:t>
      </w:r>
      <w:r>
        <w:t xml:space="preserve">, </w:t>
      </w:r>
      <w:r w:rsidR="008D47E7">
        <w:t xml:space="preserve">42321 Mala Subotica,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31C4D" w:rsidP="00231C4D" w:rsidR="00231C4D">
      <w:pPr>
        <w:spacing w:after="0"/>
        <w:ind w:firstLine="708"/>
        <w:jc w:val="both"/>
      </w:pPr>
    </w:p>
    <w:p w:rsidRDefault="00231C4D" w:rsidP="00231C4D" w:rsidR="00231C4D">
      <w:pPr>
        <w:spacing w:after="0"/>
        <w:ind w:firstLine="708"/>
        <w:jc w:val="both"/>
      </w:pPr>
      <w:r>
        <w:t xml:space="preserve">  3) Upozorava se odgovorna osoba dužnika da će se smatrati da je dužnik nesposoban za plaćanje, a sud će po službenoj dužnosti donijeti rješenje o otvaranju i zaključenju stečajnog postupka uz primjenu odredbi čl. 132. i 133.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31C4D" w:rsidP="00231C4D" w:rsidR="00231C4D">
      <w:pPr>
        <w:spacing w:after="0"/>
        <w:ind w:firstLine="708"/>
        <w:jc w:val="both"/>
      </w:pPr>
    </w:p>
    <w:p w:rsidRDefault="00231C4D" w:rsidP="00231C4D" w:rsidR="00231C4D">
      <w:pPr>
        <w:spacing w:after="0"/>
        <w:ind w:firstLine="708"/>
        <w:jc w:val="both"/>
      </w:pPr>
      <w:r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</w:t>
      </w:r>
      <w:r w:rsidR="008D47E7">
        <w:t>d., pozivom na broj spisa St-619</w:t>
      </w:r>
      <w:r>
        <w:t>/17. – u koloni svrha uplate s time da nakon uplate u spis priloži dokaz – virmansku uplatnicu.</w:t>
      </w:r>
      <w:r>
        <w:tab/>
      </w:r>
    </w:p>
    <w:p w:rsidRDefault="00231C4D" w:rsidP="00231C4D" w:rsidR="00231C4D">
      <w:pPr>
        <w:spacing w:after="0"/>
        <w:ind w:firstLine="708"/>
        <w:jc w:val="both"/>
      </w:pPr>
      <w:r>
        <w:tab/>
      </w:r>
    </w:p>
    <w:p w:rsidRDefault="00231C4D" w:rsidP="00231C4D" w:rsidR="00231C4D">
      <w:pPr>
        <w:spacing w:after="0"/>
        <w:ind w:firstLine="708"/>
        <w:jc w:val="both"/>
      </w:pPr>
      <w:r>
        <w:lastRenderedPageBreak/>
        <w:t xml:space="preserve"> 5) Sukladno odredbi čl. 431. st. 1. i 2. SZ-a smatrat će se da je dužnik nesposoban za plaćanje ako vjerovnici u roku od 45 dana od objave oglasa ovog poziva ne predlože 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231C4D" w:rsidP="00231C4D" w:rsidR="00231C4D">
      <w:pPr>
        <w:spacing w:after="0"/>
        <w:jc w:val="center"/>
      </w:pPr>
    </w:p>
    <w:p w:rsidRDefault="00231C4D" w:rsidP="00231C4D" w:rsidR="00231C4D">
      <w:pPr>
        <w:spacing w:after="0"/>
        <w:jc w:val="center"/>
      </w:pPr>
    </w:p>
    <w:p w:rsidRDefault="00231C4D" w:rsidP="00231C4D" w:rsidR="00231C4D">
      <w:pPr>
        <w:spacing w:after="0"/>
        <w:jc w:val="center"/>
      </w:pPr>
      <w:r>
        <w:t>Obrazloženje</w:t>
      </w:r>
    </w:p>
    <w:p w:rsidRDefault="00231C4D" w:rsidP="00231C4D" w:rsidR="00231C4D">
      <w:pPr>
        <w:spacing w:after="0"/>
        <w:jc w:val="center"/>
      </w:pPr>
    </w:p>
    <w:p w:rsidRDefault="00231C4D" w:rsidP="00231C4D" w:rsidR="00231C4D">
      <w:pPr>
        <w:spacing w:after="0"/>
        <w:jc w:val="center"/>
      </w:pPr>
    </w:p>
    <w:p w:rsidRDefault="008D47E7" w:rsidP="008D47E7" w:rsidR="00231C4D">
      <w:pPr>
        <w:spacing w:after="0"/>
        <w:jc w:val="both"/>
      </w:pPr>
      <w:r>
        <w:t xml:space="preserve">                6. prosinca </w:t>
      </w:r>
      <w:r w:rsidR="00231C4D">
        <w:t>2017., predlagatelj Financijska agencija, Regionalni centar Zagreb, Podružnica Varaždin podnio je prijedlog za otvaranje skraćenog stečajnog postupka nad dužnikom</w:t>
      </w:r>
      <w:r>
        <w:t xml:space="preserve"> </w:t>
      </w:r>
      <w:r w:rsidR="008A398B">
        <w:t xml:space="preserve">NRB </w:t>
      </w:r>
      <w:proofErr w:type="spellStart"/>
      <w:r w:rsidR="008A398B">
        <w:t>industry</w:t>
      </w:r>
      <w:proofErr w:type="spellEnd"/>
      <w:r w:rsidR="008A398B">
        <w:t xml:space="preserve"> d.o.o., OIB: 74243135723, sa sjedištem </w:t>
      </w:r>
      <w:proofErr w:type="spellStart"/>
      <w:r w:rsidR="008A398B">
        <w:t>Držimurec</w:t>
      </w:r>
      <w:proofErr w:type="spellEnd"/>
      <w:r w:rsidR="008A398B">
        <w:t xml:space="preserve"> br. 28, 42321 Mala Subotica</w:t>
      </w:r>
      <w:r w:rsidR="00231C4D">
        <w:t>, navodeć</w:t>
      </w:r>
      <w:r w:rsidR="008A398B">
        <w:t>i da dužnik na dan 4. prosinca</w:t>
      </w:r>
      <w:r w:rsidR="00231C4D">
        <w:t xml:space="preserve"> 2017., u Očevidniku redoslijeda osnova za plaćanje ima evidentirane neizvršene osnove za plaćanje u ukupnom iznosu </w:t>
      </w:r>
      <w:r w:rsidR="008A398B">
        <w:t>319.557,25</w:t>
      </w:r>
      <w:r w:rsidR="00231C4D">
        <w:t xml:space="preserve"> kuna, te da dužnik nema zaposlenih.</w:t>
      </w:r>
    </w:p>
    <w:p w:rsidRDefault="00231C4D" w:rsidP="00231C4D" w:rsidR="00231C4D">
      <w:pPr>
        <w:spacing w:after="0"/>
        <w:ind w:firstLine="708"/>
        <w:jc w:val="both"/>
      </w:pPr>
      <w:r>
        <w:t>Stoga je sud sukladno čl. 430. i čl. 431. SZ-a, odlučio kao u izreci.</w:t>
      </w:r>
    </w:p>
    <w:p w:rsidRDefault="00231C4D" w:rsidP="00231C4D" w:rsidR="00231C4D">
      <w:pPr>
        <w:spacing w:after="0"/>
        <w:ind w:firstLine="708"/>
        <w:jc w:val="both"/>
      </w:pPr>
    </w:p>
    <w:p w:rsidRDefault="00231C4D" w:rsidP="00231C4D" w:rsidR="00231C4D">
      <w:pPr>
        <w:spacing w:after="0"/>
        <w:jc w:val="both"/>
      </w:pPr>
    </w:p>
    <w:p w:rsidRDefault="00231C4D" w:rsidP="00231C4D" w:rsidR="00231C4D">
      <w:pPr>
        <w:spacing w:after="0"/>
        <w:jc w:val="center"/>
      </w:pPr>
      <w:r>
        <w:t>Varaždin 14. prosinca 2017.</w:t>
      </w:r>
    </w:p>
    <w:p w:rsidRDefault="00231C4D" w:rsidP="00231C4D" w:rsidR="00231C4D">
      <w:pPr>
        <w:spacing w:after="0"/>
      </w:pPr>
    </w:p>
    <w:p w:rsidRDefault="00231C4D" w:rsidP="00231C4D" w:rsidR="00231C4D">
      <w:pPr>
        <w:spacing w:after="0"/>
      </w:pPr>
    </w:p>
    <w:p w:rsidRDefault="00231C4D" w:rsidP="00231C4D" w:rsidR="00231C4D">
      <w:pPr>
        <w:spacing w:after="0"/>
        <w:ind w:left="4248"/>
        <w:jc w:val="center"/>
      </w:pPr>
      <w:r>
        <w:t>Sudac</w:t>
      </w:r>
    </w:p>
    <w:p w:rsidRDefault="00231C4D" w:rsidP="00231C4D" w:rsidR="00231C4D">
      <w:pPr>
        <w:spacing w:after="0"/>
        <w:ind w:left="4248"/>
        <w:jc w:val="center"/>
      </w:pPr>
    </w:p>
    <w:p w:rsidRDefault="00231C4D" w:rsidP="00231C4D" w:rsidR="00231C4D">
      <w:pPr>
        <w:spacing w:after="0"/>
        <w:ind w:left="4248"/>
        <w:jc w:val="center"/>
      </w:pPr>
      <w:r>
        <w:t>Hugo Wedemeyer, v. r.</w:t>
      </w:r>
    </w:p>
    <w:p w:rsidRDefault="00231C4D" w:rsidP="00231C4D" w:rsidR="00231C4D">
      <w:pPr>
        <w:spacing w:after="0"/>
        <w:ind w:left="4248"/>
        <w:jc w:val="center"/>
      </w:pPr>
    </w:p>
    <w:p w:rsidRDefault="00231C4D" w:rsidP="00231C4D" w:rsidR="00231C4D">
      <w:pPr>
        <w:spacing w:after="0"/>
        <w:ind w:left="4248"/>
        <w:jc w:val="center"/>
      </w:pPr>
    </w:p>
    <w:p w:rsidRDefault="00231C4D" w:rsidP="00231C4D" w:rsidR="00231C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31C4D" w:rsidP="00231C4D" w:rsidR="00231C4D">
      <w:pPr>
        <w:spacing w:after="0"/>
      </w:pPr>
    </w:p>
    <w:p w:rsidRDefault="00231C4D" w:rsidP="00231C4D" w:rsidR="00231C4D">
      <w:pPr>
        <w:spacing w:after="0"/>
      </w:pPr>
    </w:p>
    <w:p w:rsidRDefault="00231C4D" w:rsidP="00231C4D" w:rsidR="00231C4D">
      <w:pPr>
        <w:spacing w:after="0"/>
      </w:pPr>
    </w:p>
    <w:p w:rsidRDefault="00231C4D" w:rsidP="00231C4D" w:rsidR="00231C4D">
      <w:pPr>
        <w:spacing w:after="0"/>
      </w:pPr>
      <w:r>
        <w:t>DNA:</w:t>
      </w:r>
    </w:p>
    <w:p w:rsidRDefault="00231C4D" w:rsidP="00231C4D" w:rsidR="00231C4D">
      <w:pPr>
        <w:spacing w:after="0"/>
      </w:pPr>
    </w:p>
    <w:p w:rsidRDefault="00231C4D" w:rsidP="00231C4D" w:rsidR="00231C4D">
      <w:pPr>
        <w:spacing w:after="0"/>
      </w:pPr>
      <w:r>
        <w:t xml:space="preserve"> e-Oglasna ploča ovoga suda</w:t>
      </w:r>
    </w:p>
    <w:p w:rsidRDefault="00231C4D" w:rsidP="00231C4D" w:rsidR="00231C4D">
      <w:pPr>
        <w:rPr>
          <w:rFonts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4D8" w:rsidP="00537B78" w:rsidR="009454D8">
      <w:r>
        <w:separator/>
      </w:r>
    </w:p>
  </w:endnote>
  <w:endnote w:id="0" w:type="continuationSeparator">
    <w:p w:rsidRDefault="009454D8" w:rsidP="00537B78" w:rsidR="00945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2328702"/>
      <w:docPartObj>
        <w:docPartGallery w:val="Page Numbers (Bottom of Page)"/>
        <w:docPartUnique/>
      </w:docPartObj>
    </w:sdtPr>
    <w:sdtEndPr/>
    <w:sdtContent>
      <w:p w:rsidRDefault="00231C4D" w:rsidR="00231C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CC1">
          <w:t>2</w:t>
        </w:r>
        <w:r>
          <w:fldChar w:fldCharType="end"/>
        </w:r>
      </w:p>
    </w:sdtContent>
  </w:sdt>
  <w:p w:rsidRDefault="00231C4D" w:rsidR="00231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4D8" w:rsidP="00537B78" w:rsidR="009454D8">
      <w:r>
        <w:separator/>
      </w:r>
    </w:p>
  </w:footnote>
  <w:footnote w:id="0" w:type="continuationSeparator">
    <w:p w:rsidRDefault="009454D8" w:rsidP="00537B78" w:rsidR="00945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49C" w:rsidR="008333A9">
    <w:pPr>
      <w:pStyle w:val="Zaglavlje"/>
    </w:pPr>
    <w:r>
      <w:rPr>
        <w:rStyle w:val="PozadinaSvijetloCrvena"/>
        <w:shd w:fill="auto" w:color="auto" w:val="clear"/>
      </w:rPr>
      <w:t>Poslovni broj : 6 St-619/2017-3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CC1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C4D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150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49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2D4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98B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7E7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4D8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193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31C4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31C4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1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St-619/2017-3</izvorni_sadrzaj>
    <derivirana_varijabla naziv="DomainObject.Oznaka_1">St-619/2017-3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NRB industry društvo s ograničenom odgovornošću za usluge i trgovinu zastupanog po punomoćniku Ivana Novak; Robert Novak</izvorni_sadrzaj>
    <derivirana_varijabla naziv="DomainObject.Predmet.ProtustrankaFormated_1">  NRB industry društvo s ograničenom odgovornošću za usluge i trgovinu zastupanog po punomoćniku Ivana Novak; Robert Novak</derivirana_varijabla>
  </DomainObject.Predmet.ProtustrankaFormated>
  <DomainObject.Predmet.ProtustrankaFormatedOIB>
    <izvorni_sadrzaj>  NRB industry društvo s ograničenom odgovornošću za usluge i trgovinu, OIB 74243135723 zastupanog po punomoćniku Ivana Novak; Robert Novak</izvorni_sadrzaj>
    <derivirana_varijabla naziv="DomainObject.Predmet.ProtustrankaFormatedOIB_1">  NRB industry društvo s ograničenom odgovornošću za usluge i trgovinu, OIB 74243135723 zastupanog po punomoćniku Ivana Novak; Robert Novak</derivirana_varijabla>
  </DomainObject.Predmet.ProtustrankaFormatedOIB>
  <DomainObject.Predmet.ProtustrankaFormatedWithAdress>
    <izvorni_sadrzaj> NRB industry društvo s ograničenom odgovornošću za usluge i trgovinu, Držimurec 28, 40000 Držimurec zastupanog po punomoćniku Ivana Novak; Robert Novak</izvorni_sadrzaj>
    <derivirana_varijabla naziv="DomainObject.Predmet.ProtustrankaFormatedWithAdress_1"> NRB industry društvo s ograničenom odgovornošću za usluge i trgovinu, Držimurec 28, 40000 Držimurec zastupanog po punomoćniku Ivana Novak; Robert Novak</derivirana_varijabla>
  </DomainObject.Predmet.ProtustrankaFormatedWithAdress>
  <DomainObject.Predmet.ProtustrankaFormatedWithAdressOIB>
    <izvorni_sadrzaj> NRB industry društvo s ograničenom odgovornošću za usluge i trgovinu, OIB 74243135723, Držimurec 28, 40000 Držimurec zastupanog po punomoćniku Ivana Novak; Robert Novak</izvorni_sadrzaj>
    <derivirana_varijabla naziv="DomainObject.Predmet.ProtustrankaFormatedWithAdressOIB_1"> NRB industry društvo s ograničenom odgovornošću za usluge i trgovinu, OIB 74243135723, Držimurec 28, 40000 Držimurec zastupanog po punomoćniku Ivana Novak; Robert Novak</derivirana_varijabla>
  </DomainObject.Predmet.ProtustrankaFormatedWithAdressOIB>
  <DomainObject.Predmet.ProtustrankaWithAdress>
    <izvorni_sadrzaj>NRB industry društvo s ograničenom odgovornošću za usluge i trgovinu Držimurec 28, 40000 Držimurec</izvorni_sadrzaj>
    <derivirana_varijabla naziv="DomainObject.Predmet.ProtustrankaWithAdress_1">NRB industry društvo s ograničenom odgovornošću za usluge i trgovinu Držimurec 28, 40000 Držimurec</derivirana_varijabla>
  </DomainObject.Predmet.ProtustrankaWithAdress>
  <DomainObject.Predmet.ProtustrankaWithAdressOIB>
    <izvorni_sadrzaj>NRB industry društvo s ograničenom odgovornošću za usluge i trgovinu, OIB 74243135723, Držimurec 28, 40000 Držimurec</izvorni_sadrzaj>
    <derivirana_varijabla naziv="DomainObject.Predmet.ProtustrankaWithAdressOIB_1">NRB industry društvo s ograničenom odgovornošću za usluge i trgovinu, OIB 74243135723, Držimurec 28, 40000 Držimurec</derivirana_varijabla>
  </DomainObject.Predmet.ProtustrankaWithAdressOIB>
  <DomainObject.Predmet.ProtustrankaNazivFormated>
    <izvorni_sadrzaj>NRB industry društvo s ograničenom odgovornošću za usluge i trgovinu</izvorni_sadrzaj>
    <derivirana_varijabla naziv="DomainObject.Predmet.ProtustrankaNazivFormated_1">NRB industry društvo s ograničenom odgovornošću za usluge i trgovinu</derivirana_varijabla>
  </DomainObject.Predmet.ProtustrankaNazivFormated>
  <DomainObject.Predmet.ProtustrankaNazivFormatedOIB>
    <izvorni_sadrzaj>NRB industry društvo s ograničenom odgovornošću za usluge i trgovinu, OIB 74243135723</izvorni_sadrzaj>
    <derivirana_varijabla naziv="DomainObject.Predmet.ProtustrankaNazivFormatedOIB_1">NRB industry društvo s ograničenom odgovornošću za usluge i trgovinu, OIB 74243135723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319557.25</izvorni_sadrzaj>
    <derivirana_varijabla naziv="DomainObject.Predmet.TrenutnaVrijednost_1">319557.25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NRB industry društvo s ograničenom odgovornošću za usluge i trgovinu zastupanog po punomoćniku Ivana Novak; Robert Novak</item>
    </izvorni_sadrzaj>
    <derivirana_varijabla naziv="DomainObject.Predmet.ProtuStrankaListFormated_1">
      <item>NRB industry društvo s ograničenom odgovornošću za usluge i trgovinu zastupanog po punomoćniku Ivana Novak; Robert Novak</item>
    </derivirana_varijabla>
  </DomainObject.Predmet.ProtuStrankaListFormated>
  <DomainObject.Predmet.ProtuStrankaListFormatedOIB>
    <izvorni_sadrzaj>
      <item>NRB industry društvo s ograničenom odgovornošću za usluge i trgovinu, OIB 74243135723 zastupanog po punomoćniku Ivana Novak; Robert Novak</item>
    </izvorni_sadrzaj>
    <derivirana_varijabla naziv="DomainObject.Predmet.ProtuStrankaListFormatedOIB_1">
      <item>NRB industry društvo s ograničenom odgovornošću za usluge i trgovinu, OIB 74243135723 zastupanog po punomoćniku Ivana Novak; Robert Novak</item>
    </derivirana_varijabla>
  </DomainObject.Predmet.ProtuStrankaListFormatedOIB>
  <DomainObject.Predmet.ProtuStrankaListFormatedWithAdress>
    <izvorni_sadrzaj>
      <item>NRB industry društvo s ograničenom odgovornošću za usluge i trgovinu, Držimurec 28, 40000 Držimurec zastupanog po punomoćniku Ivana Novak; Robert Novak</item>
    </izvorni_sadrzaj>
    <derivirana_varijabla naziv="DomainObject.Predmet.ProtuStrankaListFormatedWithAdress_1">
      <item>NRB industry društvo s ograničenom odgovornošću za usluge i trgovinu, Držimurec 28, 40000 Držimurec zastupanog po punomoćniku Ivana Novak; Robert Novak</item>
    </derivirana_varijabla>
  </DomainObject.Predmet.ProtuStrankaListFormatedWithAdress>
  <DomainObject.Predmet.ProtuStrankaListFormatedWithAdressOIB>
    <izvorni_sadrzaj>
      <item>NRB industry društvo s ograničenom odgovornošću za usluge i trgovinu, OIB 74243135723, Držimurec 28, 40000 Držimurec zastupanog po punomoćniku Ivana Novak; Robert Novak</item>
    </izvorni_sadrzaj>
    <derivirana_varijabla naziv="DomainObject.Predmet.ProtuStrankaListFormatedWithAdressOIB_1">
      <item>NRB industry društvo s ograničenom odgovornošću za usluge i trgovinu, OIB 74243135723, Držimurec 28, 40000 Držimurec zastupanog po punomoćniku Ivana Novak; Robert Novak</item>
    </derivirana_varijabla>
  </DomainObject.Predmet.ProtuStrankaListFormatedWithAdressOIB>
  <DomainObject.Predmet.ProtuStrankaListNazivFormated>
    <izvorni_sadrzaj>
      <item>NRB industry društvo s ograničenom odgovornošću za usluge i trgovinu</item>
    </izvorni_sadrzaj>
    <derivirana_varijabla naziv="DomainObject.Predmet.ProtuStrankaListNazivFormated_1">
      <item>NRB industry društvo s ograničenom odgovornošću za usluge i trgovinu</item>
    </derivirana_varijabla>
  </DomainObject.Predmet.ProtuStrankaListNazivFormated>
  <DomainObject.Predmet.ProtuStrankaListNazivFormatedOIB>
    <izvorni_sadrzaj>
      <item>NRB industry društvo s ograničenom odgovornošću za usluge i trgovinu, OIB 74243135723</item>
    </izvorni_sadrzaj>
    <derivirana_varijabla naziv="DomainObject.Predmet.ProtuStrankaListNazivFormatedOIB_1">
      <item>NRB industry društvo s ograničenom odgovornošću za usluge i trgovinu, OIB 74243135723</item>
    </derivirana_varijabla>
  </DomainObject.Predmet.ProtuStrankaListNazivFormatedOIB>
  <DomainObject.Predmet.OstaliListFormated>
    <izvorni_sadrzaj>
      <item>Sudski registar</item>
      <item>Robert Novak punomoćnik sudionika u postupku NRB industry društvo s ograničenom odgovornošću za usluge i trgovinu</item>
      <item>Ivana Novak punomoćnik sudionika u postupku NRB industry društvo s ograničenom odgovornošću za usluge i trgovinu</item>
    </izvorni_sadrzaj>
    <derivirana_varijabla naziv="DomainObject.Predmet.OstaliListFormated_1">
      <item>Sudski registar</item>
      <item>Robert Novak punomoćnik sudionika u postupku NRB industry društvo s ograničenom odgovornošću za usluge i trgovinu</item>
      <item>Ivana Novak punomoćnik sudionika u postupku NRB industry društvo s ograničenom odgovornošću za usluge i trgovinu</item>
    </derivirana_varijabla>
  </DomainObject.Predmet.OstaliListFormated>
  <DomainObject.Predmet.OstaliListFormatedOIB>
    <izvorni_sadrzaj>
      <item>Sudski registar</item>
      <item>Robert Novak, OIB 98614891433 punomoćnik sudionika u postupku NRB industry društvo s ograničenom odgovornošću za usluge i trgovinu</item>
      <item>Ivana Novak, OIB 32441546413 punomoćnik sudionika u postupku NRB industry društvo s ograničenom odgovornošću za usluge i trgovinu</item>
    </izvorni_sadrzaj>
    <derivirana_varijabla naziv="DomainObject.Predmet.OstaliListFormatedOIB_1">
      <item>Sudski registar</item>
      <item>Robert Novak, OIB 98614891433 punomoćnik sudionika u postupku NRB industry društvo s ograničenom odgovornošću za usluge i trgovinu</item>
      <item>Ivana Novak, OIB 32441546413 punomoćnik sudionika u postupku NRB industry društvo s ograničenom odgovornošću za usluge i trgovinu</item>
    </derivirana_varijabla>
  </DomainObject.Predmet.OstaliListFormatedOIB>
  <DomainObject.Predmet.OstaliListFormatedWithAdress>
    <izvorni_sadrzaj>
      <item>Sudski registar</item>
      <item>Robert Novak, Držimurec 28, 40000 Držimurec punomoćnik sudionika u postupku NRB industry društvo s ograničenom odgovornošću za usluge i trgovinu</item>
      <item>Ivana Novak, Mala Kosnica 1b, 10410 Mala Kosnica punomoćnik sudionika u postupku NRB industry društvo s ograničenom odgovornošću za usluge i trgovinu</item>
    </izvorni_sadrzaj>
    <derivirana_varijabla naziv="DomainObject.Predmet.OstaliListFormatedWithAdress_1">
      <item>Sudski registar</item>
      <item>Robert Novak, Držimurec 28, 40000 Držimurec punomoćnik sudionika u postupku NRB industry društvo s ograničenom odgovornošću za usluge i trgovinu</item>
      <item>Ivana Novak, Mala Kosnica 1b, 10410 Mala Kosnica punomoćnik sudionika u postupku NRB industry društvo s ograničenom odgovornošću za usluge i trgovinu</item>
    </derivirana_varijabla>
  </DomainObject.Predmet.OstaliListFormatedWithAdress>
  <DomainObject.Predmet.OstaliListFormatedWithAdressOIB>
    <izvorni_sadrzaj>
      <item>Sudski registar</item>
      <item>Robert Novak, OIB 98614891433, Držimurec 28, 40000 Držimurec punomoćnik sudionika u postupku NRB industry društvo s ograničenom odgovornošću za usluge i trgovinu</item>
      <item>Ivana Novak, OIB 32441546413, Mala Kosnica 1b, 10410 Mala Kosnica punomoćnik sudionika u postupku NRB industry društvo s ograničenom odgovornošću za usluge i trgovinu</item>
    </izvorni_sadrzaj>
    <derivirana_varijabla naziv="DomainObject.Predmet.OstaliListFormatedWithAdressOIB_1">
      <item>Sudski registar</item>
      <item>Robert Novak, OIB 98614891433, Držimurec 28, 40000 Držimurec punomoćnik sudionika u postupku NRB industry društvo s ograničenom odgovornošću za usluge i trgovinu</item>
      <item>Ivana Novak, OIB 32441546413, Mala Kosnica 1b, 10410 Mala Kosnica punomoćnik sudionika u postupku NRB industry društvo s ograničenom odgovornošću za usluge i trgovinu</item>
    </derivirana_varijabla>
  </DomainObject.Predmet.OstaliListFormatedWithAdressOIB>
  <DomainObject.Predmet.OstaliListNazivFormated>
    <izvorni_sadrzaj>
      <item>Sudski registar</item>
      <item>Robert Novak</item>
      <item>Ivana Novak</item>
    </izvorni_sadrzaj>
    <derivirana_varijabla naziv="DomainObject.Predmet.OstaliListNazivFormated_1">
      <item>Sudski registar</item>
      <item>Robert Novak</item>
      <item>Ivana Novak</item>
    </derivirana_varijabla>
  </DomainObject.Predmet.OstaliListNazivFormated>
  <DomainObject.Predmet.OstaliListNazivFormatedOIB>
    <izvorni_sadrzaj>
      <item>Sudski registar</item>
      <item>Robert Novak, OIB 98614891433</item>
      <item>Ivana Novak, OIB 32441546413</item>
    </izvorni_sadrzaj>
    <derivirana_varijabla naziv="DomainObject.Predmet.OstaliListNazivFormatedOIB_1">
      <item>Sudski registar</item>
      <item>Robert Novak, OIB 98614891433</item>
      <item>Ivana Novak, OIB 32441546413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St-619/2017-3</izvorni_sadrzaj>
    <derivirana_varijabla naziv="DomainObject.PoslovniBrojDokumenta_1">St-619/2017-3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NRB industry društvo s ograničenom odgovornošću za usluge i trgovinu</izvorni_sadrzaj>
    <derivirana_varijabla naziv="DomainObject.Predmet.ProtustrankaIDrugi_1">NRB industry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NRB industry društvo s ograničenom odgovornošću za usluge i trgovinu, OIB 74243135723, Držimurec 28, 40000 Držimurec</izvorni_sadrzaj>
    <derivirana_varijabla naziv="DomainObject.Predmet.ProtustrankaIDrugiAdressOIB_1">NRB industry društvo s ograničenom odgovornošću za usluge i trgovinu, OIB 74243135723, Držimurec 28, 40000 Držimurec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NRB industry društvo s ograničenom odgovornošću za usluge i trgovinu</item>
      <item>Sudski registar</item>
      <item>Robert Novak</item>
      <item>Ivana Novak</item>
    </izvorni_sadrzaj>
    <derivirana_varijabla naziv="DomainObject.Predmet.SudioniciListNaziv_1">
      <item>Financijska agencija</item>
      <item>NRB industry društvo s ograničenom odgovornošću za usluge i trgovinu</item>
      <item>Sudski registar</item>
      <item>Robert Novak</item>
      <item>Ivana Novak</item>
    </derivirana_varijabla>
  </DomainObject.Predmet.SudioniciListNaziv>
  <DomainObject.Predmet.SudioniciListAdressOIB>
    <izvorni_sadrzaj>
      <item>Financijska agencija, OIB 85821130368, Ulica grada Vukovara 70,10000 Zagreb</item>
      <item>NRB industry društvo s ograničenom odgovornošću za usluge i trgovinu, OIB 74243135723, Držimurec 28,40000 Držimurec</item>
      <item>Sudski registar</item>
      <item>Robert Novak, OIB 98614891433, Držimurec 28,40000 Držimurec</item>
      <item>Ivana Novak, OIB 32441546413, Mala Kosnica 1b,10410 Mala Kosnica</item>
    </izvorni_sadrzaj>
    <derivirana_varijabla naziv="DomainObject.Predmet.SudioniciListAdressOIB_1">
      <item>Financijska agencija, OIB 85821130368, Ulica grada Vukovara 70,10000 Zagreb</item>
      <item>NRB industry društvo s ograničenom odgovornošću za usluge i trgovinu, OIB 74243135723, Držimurec 28,40000 Držimurec</item>
      <item>Sudski registar</item>
      <item>Robert Novak, OIB 98614891433, Držimurec 28,40000 Držimurec</item>
      <item>Ivana Novak, OIB 32441546413, Mala Kosnica 1b,10410 Mala Kosnica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39E96-4FBC-453F-B7EE-6299F505B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2742</properties:Characters>
  <properties:Lines>82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2017-12-14T09:49:00Z</cp:lastPrinted>
  <dcterms:modified xmlns:xsi="http://www.w3.org/2001/XMLSchema-instance" xsi:type="dcterms:W3CDTF">2017-12-14T11:29:00Z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