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8543" w14:paraId="b5e854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CC1F5E">
        <w:t>435/16-</w:t>
      </w:r>
      <w:r w:rsidR="00181C98">
        <w:t>22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205775">
        <w:t xml:space="preserve">DUMBROVSKY d.o.o., </w:t>
      </w:r>
      <w:proofErr w:type="spellStart"/>
      <w:r w:rsidR="00205775">
        <w:t>Konjevrate</w:t>
      </w:r>
      <w:proofErr w:type="spellEnd"/>
      <w:r w:rsidR="00205775">
        <w:t xml:space="preserve">, </w:t>
      </w:r>
      <w:proofErr w:type="spellStart"/>
      <w:r w:rsidR="00205775">
        <w:t>Krnići</w:t>
      </w:r>
      <w:proofErr w:type="spellEnd"/>
      <w:r w:rsidR="00205775">
        <w:t xml:space="preserve"> Donji 71 A, 22221 </w:t>
      </w:r>
      <w:proofErr w:type="spellStart"/>
      <w:r w:rsidR="00205775">
        <w:t>Lozovac</w:t>
      </w:r>
      <w:proofErr w:type="spellEnd"/>
      <w:r w:rsidR="009E1B98">
        <w:t xml:space="preserve">, </w:t>
      </w:r>
      <w:r w:rsidR="008F62EA">
        <w:t xml:space="preserve">OIB: </w:t>
      </w:r>
      <w:r w:rsidR="00205775">
        <w:t>27524537454</w:t>
      </w:r>
      <w:r w:rsidR="00196233">
        <w:t xml:space="preserve">  </w:t>
      </w:r>
      <w:r w:rsidR="00615D63">
        <w:t xml:space="preserve">koga zastupa stečajni upravitelj </w:t>
      </w:r>
      <w:proofErr w:type="spellStart"/>
      <w:r w:rsidR="00205775">
        <w:t>Frane</w:t>
      </w:r>
      <w:proofErr w:type="spellEnd"/>
      <w:r w:rsidR="00205775">
        <w:t xml:space="preserve">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81C98">
        <w:t>5. listopada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proofErr w:type="spellStart"/>
      <w:r w:rsidR="00205775">
        <w:t>Frane</w:t>
      </w:r>
      <w:proofErr w:type="spellEnd"/>
      <w:r w:rsidR="00205775">
        <w:t xml:space="preserve"> Zvonimir Negro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523F15">
        <w:t>3</w:t>
      </w:r>
      <w:r w:rsidR="0020577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523F15" w:rsidP="00523F15" w:rsidR="00523F15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205775">
        <w:t>18. travnja</w:t>
      </w:r>
      <w:r w:rsidR="009433E3">
        <w:t xml:space="preserve"> 2016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205775">
        <w:t>10. svibnja</w:t>
      </w:r>
      <w:r w:rsidR="00523F15">
        <w:t xml:space="preserve"> 2016. </w:t>
      </w:r>
      <w:r w:rsidRPr="0064286F">
        <w:t>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81C98" w:rsidP="00181C98" w:rsidR="00181C98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81C98">
        <w:t>5.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523F15" w:rsidP="00523F15" w:rsidR="00523F15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  <w:r w:rsidR="00181C98">
        <w:t>- mailom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81C98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23F1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86612"/>
    <w:rsid w:val="00987B36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C1F5E"/>
    <w:rsid w:val="00CD67C8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61EED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E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EE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EE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EE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E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EE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EE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EE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DUMBROVSKY društvo s ograničenom odgovornošću za građevinarstvo i usluge</izvorni_sadrzaj>
    <derivirana_varijabla naziv="DomainObject.Predmet.ProtustrankaFormated_1">  DUMBROVSKY društvo s ograničenom odgovornošću za građevinarstvo i usluge</derivirana_varijabla>
  </DomainObject.Predmet.ProtustrankaFormated>
  <DomainObject.Predmet.ProtustrankaFormatedOIB>
    <izvorni_sadrzaj>  DUMBROVSKY društvo s ograničenom odgovornošću za građevinarstvo i usluge, OIB 27524537454</izvorni_sadrzaj>
    <derivirana_varijabla naziv="DomainObject.Predmet.ProtustrankaFormatedOIB_1">  DUMBROVSKY društvo s ograničenom odgovornošću za građevinarstvo i usluge, OIB 27524537454</derivirana_varijabla>
  </DomainObject.Predmet.ProtustrankaFormatedOIB>
  <DomainObject.Predmet.ProtustrankaFormatedWithAdress>
    <izvorni_sadrzaj> DUMBROVSKY društvo s ograničenom odgovornošću za građevinarstvo i usluge, Krnići Donji 71 A, 22221 Lozovac , 22221 Konjevrate</izvorni_sadrzaj>
    <derivirana_varijabla naziv="DomainObject.Predmet.ProtustrankaFormatedWithAdress_1"> DUMBROVSKY društvo s ograničenom odgovornošću za građevinarstvo i usluge, Krnići Donji 71 A, 22221 Lozovac , 22221 Konjevrate</derivirana_varijabla>
  </DomainObject.Predmet.ProtustrankaFormatedWithAdress>
  <DomainObject.Predmet.ProtustrankaFormatedWithAdressOIB>
    <izvorni_sadrzaj> DUMBROVSKY društvo s ograničenom odgovornošću za građevinarstvo i usluge, OIB 27524537454, Krnići Donji 71 A, 22221 Lozovac , 22221 Konjevrate</izvorni_sadrzaj>
    <derivirana_varijabla naziv="DomainObject.Predmet.ProtustrankaFormatedWithAdressOIB_1"> DUMBROVSKY društvo s ograničenom odgovornošću za građevinarstvo i usluge, OIB 27524537454, Krnići Donji 71 A, 22221 Lozovac , 22221 Konjevrate</derivirana_varijabla>
  </DomainObject.Predmet.ProtustrankaFormatedWithAdressOIB>
  <DomainObject.Predmet.ProtustrankaWithAdress>
    <izvorni_sadrzaj>DUMBROVSKY društvo s ograničenom odgovornošću za građevinarstvo i usluge Krnići Donji 71 A, 22221 Lozovac , 22221 Konjevrate</izvorni_sadrzaj>
    <derivirana_varijabla naziv="DomainObject.Predmet.ProtustrankaWithAdress_1">DUMBROVSKY društvo s ograničenom odgovornošću za građevinarstvo i usluge Krnići Donji 71 A, 22221 Lozovac , 22221 Konjevrate</derivirana_varijabla>
  </DomainObject.Predmet.ProtustrankaWithAdress>
  <DomainObject.Predmet.ProtustrankaWithAdressOIB>
    <izvorni_sadrzaj>DUMBROVSKY društvo s ograničenom odgovornošću za građevinarstvo i usluge, OIB 27524537454, Krnići Donji 71 A, 22221 Lozovac , 22221 Konjevrate</izvorni_sadrzaj>
    <derivirana_varijabla naziv="DomainObject.Predmet.ProtustrankaWithAdressOIB_1">DUMBROVSKY društvo s ograničenom odgovornošću za građevinarstvo i usluge, OIB 27524537454, Krnići Donji 71 A, 22221 Lozovac , 22221 Konjevrate</derivirana_varijabla>
  </DomainObject.Predmet.ProtustrankaWithAdressOIB>
  <DomainObject.Predmet.ProtustrankaNazivFormated>
    <izvorni_sadrzaj>DUMBROVSKY društvo s ograničenom odgovornošću za građevinarstvo i usluge</izvorni_sadrzaj>
    <derivirana_varijabla naziv="DomainObject.Predmet.ProtustrankaNazivFormated_1">DUMBROVSKY društvo s ograničenom odgovornošću za građevinarstvo i usluge</derivirana_varijabla>
  </DomainObject.Predmet.ProtustrankaNazivFormated>
  <DomainObject.Predmet.ProtustrankaNazivFormatedOIB>
    <izvorni_sadrzaj>DUMBROVSKY društvo s ograničenom odgovornošću za građevinarstvo i usluge, OIB 27524537454</izvorni_sadrzaj>
    <derivirana_varijabla naziv="DomainObject.Predmet.ProtustrankaNazivFormatedOIB_1">DUMBROVSKY društvo s ograničenom odgovornošću za građevinarstvo i usluge, OIB 27524537454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DUMBROVSKY društvo s ograničenom odgovornošću za građevinarstvo i usluge</item>
    </izvorni_sadrzaj>
    <derivirana_varijabla naziv="DomainObject.Predmet.ProtuStrankaListFormated_1">
      <item>DUMBROVSKY društvo s ograničenom odgovornošću za građevinarstvo i usluge</item>
    </derivirana_varijabla>
  </DomainObject.Predmet.ProtuStrankaListFormated>
  <DomainObject.Predmet.ProtuStrankaListFormatedOIB>
    <izvorni_sadrzaj>
      <item>DUMBROVSKY društvo s ograničenom odgovornošću za građevinarstvo i usluge, OIB 27524537454</item>
    </izvorni_sadrzaj>
    <derivirana_varijabla naziv="DomainObject.Predmet.ProtuStrankaListFormatedOIB_1">
      <item>DUMBROVSKY društvo s ograničenom odgovornošću za građevinarstvo i usluge, OIB 27524537454</item>
    </derivirana_varijabla>
  </DomainObject.Predmet.ProtuStrankaListFormatedOIB>
  <DomainObject.Predmet.ProtuStrankaListFormatedWithAdress>
    <izvorni_sadrzaj>
      <item>DUMBROVSKY društvo s ograničenom odgovornošću za građevinarstvo i usluge, Krnići Donji 71 A, 22221 Lozovac , 22221 Konjevrate</item>
    </izvorni_sadrzaj>
    <derivirana_varijabla naziv="DomainObject.Predmet.ProtuStrankaListFormatedWithAdress_1">
      <item>DUMBROVSKY društvo s ograničenom odgovornošću za građevinarstvo i usluge, Krnići Donji 71 A, 22221 Lozovac , 22221 Konjevrate</item>
    </derivirana_varijabla>
  </DomainObject.Predmet.ProtuStrankaListFormatedWithAdress>
  <DomainObject.Predmet.ProtuStrankaListFormatedWithAdressOIB>
    <izvorni_sadrzaj>
      <item>DUMBROVSKY društvo s ograničenom odgovornošću za građevinarstvo i usluge, OIB 27524537454, Krnići Donji 71 A, 22221 Lozovac , 22221 Konjevrate</item>
    </izvorni_sadrzaj>
    <derivirana_varijabla naziv="DomainObject.Predmet.ProtuStrankaListFormatedWithAdressOIB_1">
      <item>DUMBROVSKY društvo s ograničenom odgovornošću za građevinarstvo i usluge, OIB 27524537454, Krnići Donji 71 A, 22221 Lozovac , 22221 Konjevrate</item>
    </derivirana_varijabla>
  </DomainObject.Predmet.ProtuStrankaListFormatedWithAdressOIB>
  <DomainObject.Predmet.ProtuStrankaListNazivFormated>
    <izvorni_sadrzaj>
      <item>DUMBROVSKY društvo s ograničenom odgovornošću za građevinarstvo i usluge</item>
    </izvorni_sadrzaj>
    <derivirana_varijabla naziv="DomainObject.Predmet.ProtuStrankaListNazivFormated_1">
      <item>DUMBROVSKY društvo s ograničenom odgovornošću za građevinarstvo i usluge</item>
    </derivirana_varijabla>
  </DomainObject.Predmet.ProtuStrankaListNazivFormated>
  <DomainObject.Predmet.ProtuStrankaListNazivFormatedOIB>
    <izvorni_sadrzaj>
      <item>DUMBROVSKY društvo s ograničenom odgovornošću za građevinarstvo i usluge, OIB 27524537454</item>
    </izvorni_sadrzaj>
    <derivirana_varijabla naziv="DomainObject.Predmet.ProtuStrankaListNazivFormatedOIB_1">
      <item>DUMBROVSKY društvo s ograničenom odgovornošću za građevinarstvo i usluge, OIB 27524537454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DUMBROVSKY društvo s ograničenom odgovornošću za građevinarstvo i usluge</izvorni_sadrzaj>
    <derivirana_varijabla naziv="DomainObject.Predmet.ProtustrankaIDrugi_1">DUMBROVSKY društvo s ograničenom odgovornošću za građevinarstvo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DUMBROVSKY društvo s ograničenom odgovornošću za građevinarstvo i usluge, OIB 27524537454, Krnići Donji 71 A, 22221 Lozovac , 22221 Konjevrate</izvorni_sadrzaj>
    <derivirana_varijabla naziv="DomainObject.Predmet.ProtustrankaIDrugiAdressOIB_1">DUMBROVSKY društvo s ograničenom odgovornošću za građevinarstvo i usluge, OIB 27524537454, Krnići Donji 71 A, 22221 Lozovac , 22221 Konjevrate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DUMBROVSKY društvo s ograničenom odgovornošću za građevinarstvo i usluge</item>
    </izvorni_sadrzaj>
    <derivirana_varijabla naziv="DomainObject.Predmet.SudioniciListNaziv_1">
      <item>FINA - Podružnica Šibenik</item>
      <item>DUMBROVSKY društvo s ograničenom odgovornošću za građevinarstvo i usluge</item>
    </derivirana_varijabla>
  </DomainObject.Predmet.SudioniciListNaziv>
  <DomainObject.Predmet.SudioniciListAdressOIB>
    <izvorni_sadrzaj>
      <item>FINA - Podružnica Šibenik, OIB 85821130368, Perivoj L. Marune 1,22000 Šibenik</item>
      <item>DUMBROVSKY društvo s ograničenom odgovornošću za građevinarstvo i usluge, OIB 27524537454, Krnići Donji 71 A, 22221 Lozovac ,22221 Konjevrate</item>
    </izvorni_sadrzaj>
    <derivirana_varijabla naziv="DomainObject.Predmet.SudioniciListAdressOIB_1">
      <item>FINA - Podružnica Šibenik, OIB 85821130368, Perivoj L. Marune 1,22000 Šibenik</item>
      <item>DUMBROVSKY društvo s ograničenom odgovornošću za građevinarstvo i usluge, OIB 27524537454, Krnići Donji 71 A, 22221 Lozovac 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27524537454</item>
    </izvorni_sadrzaj>
    <derivirana_varijabla naziv="DomainObject.Predmet.SudioniciListNazivOIB_1">
      <item>, OIB 85821130368</item>
      <item>, OIB 27524537454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0B7D5-ACB6-4A17-AB13-261203E89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240</properties:Words>
  <properties:Characters>1156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2016-06-29T12:43:00Z</dcterms:created>
  <dc:creator>abajlo</dc:creator>
  <cp:lastModifiedBy>Martina Kalmeta</cp:lastModifiedBy>
  <cp:lastPrinted>2015-10-13T10:36:00Z</cp:lastPrinted>
  <dcterms:modified xmlns:xsi="http://www.w3.org/2001/XMLSchema-instance" xsi:type="dcterms:W3CDTF">2016-10-05T11:26:00Z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