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4420" w14:paraId="48a4420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0F36D9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St-8268</w:t>
      </w:r>
      <w:r w:rsidR="00FD5BA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622F4E">
        <w:rPr>
          <w:rFonts w:cs="Times New Roman" w:eastAsia="Times New Roman" w:hAnsi="Times New Roman" w:ascii="Times New Roman"/>
          <w:sz w:val="24"/>
          <w:szCs w:val="24"/>
          <w:lang w:eastAsia="hr-HR"/>
        </w:rPr>
        <w:t>SUNČANA VELA LUKA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6834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22F4E">
        <w:rPr>
          <w:rFonts w:cs="Times New Roman" w:eastAsia="Times New Roman" w:hAnsi="Times New Roman" w:ascii="Times New Roman"/>
          <w:sz w:val="24"/>
          <w:szCs w:val="24"/>
          <w:lang w:eastAsia="hr-HR"/>
        </w:rPr>
        <w:t>Dubrava 236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22F4E">
        <w:rPr>
          <w:rFonts w:cs="Times New Roman" w:eastAsia="Times New Roman" w:hAnsi="Times New Roman" w:ascii="Times New Roman"/>
          <w:sz w:val="24"/>
          <w:szCs w:val="24"/>
          <w:lang w:eastAsia="hr-HR"/>
        </w:rPr>
        <w:t>69324434427</w:t>
      </w:r>
      <w:r w:rsidR="00683462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31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262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>SUNČANA VELA LUKA</w:t>
      </w:r>
      <w:r w:rsidR="00235E28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Dubrava 236</w:t>
      </w:r>
      <w:r w:rsidR="00235E28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>69324434427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12620F">
        <w:rPr>
          <w:rFonts w:cs="Times New Roman" w:eastAsia="Times New Roman" w:hAnsi="Times New Roman" w:ascii="Times New Roman"/>
          <w:sz w:val="24"/>
          <w:szCs w:val="24"/>
          <w:lang w:eastAsia="hr-HR"/>
        </w:rPr>
        <w:t>na 31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3277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 Lehki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>96068307857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Pavla Hatza 10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SUNČANA VELA LUKA</w:t>
      </w:r>
      <w:r w:rsidR="00235E28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Dubrava 236</w:t>
      </w:r>
      <w:r w:rsidR="00235E28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>69324434427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podnijela je ovome sudu Financijska agencija, RC Zagreb, Podružnica Zagre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b, 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5A2FE9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A2FE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3462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31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173A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F36D9">
      <w:rPr>
        <w:rFonts w:cs="Times New Roman" w:hAnsi="Times New Roman" w:ascii="Times New Roman"/>
        <w:sz w:val="24"/>
        <w:szCs w:val="24"/>
      </w:rPr>
      <w:t>St-8268</w:t>
    </w:r>
    <w:r w:rsidRPr="0032668B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0F36D9"/>
    <w:rsid w:val="0012620F"/>
    <w:rsid w:val="0015109B"/>
    <w:rsid w:val="00207DF2"/>
    <w:rsid w:val="00210C17"/>
    <w:rsid w:val="0021433F"/>
    <w:rsid w:val="00235E28"/>
    <w:rsid w:val="00256F88"/>
    <w:rsid w:val="00311FA1"/>
    <w:rsid w:val="0032668B"/>
    <w:rsid w:val="00532772"/>
    <w:rsid w:val="005A2FE9"/>
    <w:rsid w:val="005D1065"/>
    <w:rsid w:val="005F049A"/>
    <w:rsid w:val="00622F4E"/>
    <w:rsid w:val="0068301D"/>
    <w:rsid w:val="00683462"/>
    <w:rsid w:val="006A778A"/>
    <w:rsid w:val="00725F4E"/>
    <w:rsid w:val="007B6B18"/>
    <w:rsid w:val="009D675B"/>
    <w:rsid w:val="009F05F6"/>
    <w:rsid w:val="00AC26B4"/>
    <w:rsid w:val="00B74833"/>
    <w:rsid w:val="00C12987"/>
    <w:rsid w:val="00C87A74"/>
    <w:rsid w:val="00D65FCE"/>
    <w:rsid w:val="00E173A2"/>
    <w:rsid w:val="00E45F86"/>
    <w:rsid w:val="00EC4216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3A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73A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73A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73A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3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73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73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73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8268</izvorni_sadrzaj>
    <derivirana_varijabla naziv="DomainObject.Predmet.Broj_1">8268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St-8268/2015</izvorni_sadrzaj>
    <derivirana_varijabla naziv="DomainObject.Predmet.OznakaBroj_1">St-8268/2015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SUNČANA VELA LUKA d.o.o. zastupanog po punomoćniku TOMISLAV ILIJA RADIĆ</izvorni_sadrzaj>
    <derivirana_varijabla naziv="DomainObject.Predmet.ProtustrankaFormated_1">  SUNČANA VELA LUKA d.o.o. zastupanog po punomoćniku TOMISLAV ILIJA RADIĆ</derivirana_varijabla>
  </DomainObject.Predmet.ProtustrankaFormated>
  <DomainObject.Predmet.ProtustrankaFormatedOIB>
    <izvorni_sadrzaj>  SUNČANA VELA LUKA d.o.o., OIB 69324434427 zastupanog po punomoćniku TOMISLAV ILIJA RADIĆ</izvorni_sadrzaj>
    <derivirana_varijabla naziv="DomainObject.Predmet.ProtustrankaFormatedOIB_1">  SUNČANA VELA LUKA d.o.o., OIB 69324434427 zastupanog po punomoćniku TOMISLAV ILIJA RADIĆ</derivirana_varijabla>
  </DomainObject.Predmet.ProtustrankaFormatedOIB>
  <DomainObject.Predmet.ProtustrankaFormatedWithAdress>
    <izvorni_sadrzaj> SUNČANA VELA LUKA d.o.o., Dubrava 236, 10000 Zagreb zastupanog po punomoćniku TOMISLAV ILIJA RADIĆ</izvorni_sadrzaj>
    <derivirana_varijabla naziv="DomainObject.Predmet.ProtustrankaFormatedWithAdress_1"> SUNČANA VELA LUKA d.o.o., Dubrava 236, 10000 Zagreb zastupanog po punomoćniku TOMISLAV ILIJA RADIĆ</derivirana_varijabla>
  </DomainObject.Predmet.ProtustrankaFormatedWithAdress>
  <DomainObject.Predmet.ProtustrankaFormatedWithAdressOIB>
    <izvorni_sadrzaj> SUNČANA VELA LUKA d.o.o., OIB 69324434427, Dubrava 236, 10000 Zagreb zastupanog po punomoćniku TOMISLAV ILIJA RADIĆ</izvorni_sadrzaj>
    <derivirana_varijabla naziv="DomainObject.Predmet.ProtustrankaFormatedWithAdressOIB_1"> SUNČANA VELA LUKA d.o.o., OIB 69324434427, Dubrava 236, 10000 Zagreb zastupanog po punomoćniku TOMISLAV ILIJA RADIĆ</derivirana_varijabla>
  </DomainObject.Predmet.ProtustrankaFormatedWithAdressOIB>
  <DomainObject.Predmet.ProtustrankaWithAdress>
    <izvorni_sadrzaj>SUNČANA VELA LUKA d.o.o. Dubrava 236, 10000 Zagreb</izvorni_sadrzaj>
    <derivirana_varijabla naziv="DomainObject.Predmet.ProtustrankaWithAdress_1">SUNČANA VELA LUKA d.o.o. Dubrava 236, 10000 Zagreb</derivirana_varijabla>
  </DomainObject.Predmet.ProtustrankaWithAdress>
  <DomainObject.Predmet.ProtustrankaWithAdressOIB>
    <izvorni_sadrzaj>SUNČANA VELA LUKA d.o.o., OIB 69324434427, Dubrava 236, 10000 Zagreb</izvorni_sadrzaj>
    <derivirana_varijabla naziv="DomainObject.Predmet.ProtustrankaWithAdressOIB_1">SUNČANA VELA LUKA d.o.o., OIB 69324434427, Dubrava 236, 10000 Zagreb</derivirana_varijabla>
  </DomainObject.Predmet.ProtustrankaWithAdressOIB>
  <DomainObject.Predmet.ProtustrankaNazivFormated>
    <izvorni_sadrzaj>SUNČANA VELA LUKA d.o.o.</izvorni_sadrzaj>
    <derivirana_varijabla naziv="DomainObject.Predmet.ProtustrankaNazivFormated_1">SUNČANA VELA LUKA d.o.o.</derivirana_varijabla>
  </DomainObject.Predmet.ProtustrankaNazivFormated>
  <DomainObject.Predmet.ProtustrankaNazivFormatedOIB>
    <izvorni_sadrzaj>SUNČANA VELA LUKA d.o.o., OIB 69324434427</izvorni_sadrzaj>
    <derivirana_varijabla naziv="DomainObject.Predmet.ProtustrankaNazivFormatedOIB_1">SUNČANA VELA LUKA d.o.o., OIB 69324434427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VELA LUKA d.o.o. zastupanog po punomoćniku TOMISLAV ILIJA RADIĆ</item>
    </izvorni_sadrzaj>
    <derivirana_varijabla naziv="DomainObject.Predmet.ProtuStrankaListFormated_1">
      <item>SUNČANA VELA LUKA d.o.o. zastupanog po punomoćniku TOMISLAV ILIJA RADIĆ</item>
    </derivirana_varijabla>
  </DomainObject.Predmet.ProtuStrankaListFormated>
  <DomainObject.Predmet.ProtuStrankaListFormatedOIB>
    <izvorni_sadrzaj>
      <item>SUNČANA VELA LUKA d.o.o., OIB 69324434427 zastupanog po punomoćniku TOMISLAV ILIJA RADIĆ</item>
    </izvorni_sadrzaj>
    <derivirana_varijabla naziv="DomainObject.Predmet.ProtuStrankaListFormatedOIB_1">
      <item>SUNČANA VELA LUKA d.o.o., OIB 69324434427 zastupanog po punomoćniku TOMISLAV ILIJA RADIĆ</item>
    </derivirana_varijabla>
  </DomainObject.Predmet.ProtuStrankaListFormatedOIB>
  <DomainObject.Predmet.ProtuStrankaListFormatedWithAdress>
    <izvorni_sadrzaj>
      <item>SUNČANA VELA LUKA d.o.o., Dubrava 236, 10000 Zagreb zastupanog po punomoćniku TOMISLAV ILIJA RADIĆ</item>
    </izvorni_sadrzaj>
    <derivirana_varijabla naziv="DomainObject.Predmet.ProtuStrankaListFormatedWithAdress_1">
      <item>SUNČANA VELA LUKA d.o.o., Dubrava 236, 10000 Zagreb zastupanog po punomoćniku TOMISLAV ILIJA RADIĆ</item>
    </derivirana_varijabla>
  </DomainObject.Predmet.ProtuStrankaListFormatedWithAdress>
  <DomainObject.Predmet.ProtuStrankaListFormatedWithAdressOIB>
    <izvorni_sadrzaj>
      <item>SUNČANA VELA LUKA d.o.o., OIB 69324434427, Dubrava 236, 10000 Zagreb zastupanog po punomoćniku TOMISLAV ILIJA RADIĆ</item>
    </izvorni_sadrzaj>
    <derivirana_varijabla naziv="DomainObject.Predmet.ProtuStrankaListFormatedWithAdressOIB_1">
      <item>SUNČANA VELA LUKA d.o.o., OIB 69324434427, Dubrava 236, 10000 Zagreb zastupanog po punomoćniku TOMISLAV ILIJA RADIĆ</item>
    </derivirana_varijabla>
  </DomainObject.Predmet.ProtuStrankaListFormatedWithAdressOIB>
  <DomainObject.Predmet.ProtuStrankaListNazivFormated>
    <izvorni_sadrzaj>
      <item>SUNČANA VELA LUKA d.o.o.</item>
    </izvorni_sadrzaj>
    <derivirana_varijabla naziv="DomainObject.Predmet.ProtuStrankaListNazivFormated_1">
      <item>SUNČANA VELA LUKA d.o.o.</item>
    </derivirana_varijabla>
  </DomainObject.Predmet.ProtuStrankaListNazivFormated>
  <DomainObject.Predmet.ProtuStrankaListNazivFormatedOIB>
    <izvorni_sadrzaj>
      <item>SUNČANA VELA LUKA d.o.o., OIB 69324434427</item>
    </izvorni_sadrzaj>
    <derivirana_varijabla naziv="DomainObject.Predmet.ProtuStrankaListNazivFormatedOIB_1">
      <item>SUNČANA VELA LUKA d.o.o., OIB 69324434427</item>
    </derivirana_varijabla>
  </DomainObject.Predmet.ProtuStrankaListNazivFormatedOIB>
  <DomainObject.Predmet.OstaliListFormated>
    <izvorni_sadrzaj>
      <item>TOMISLAV ILIJA RADIĆ punomoćnik sudionika u postupku SUNČANA VELA LUKA d.o.o.</item>
    </izvorni_sadrzaj>
    <derivirana_varijabla naziv="DomainObject.Predmet.OstaliListFormated_1">
      <item>TOMISLAV ILIJA RADIĆ punomoćnik sudionika u postupku SUNČANA VELA LUKA d.o.o.</item>
    </derivirana_varijabla>
  </DomainObject.Predmet.OstaliListFormated>
  <DomainObject.Predmet.OstaliListFormatedOIB>
    <izvorni_sadrzaj>
      <item>TOMISLAV ILIJA RADIĆ, OIB 23549584409 punomoćnik sudionika u postupku SUNČANA VELA LUKA d.o.o.</item>
    </izvorni_sadrzaj>
    <derivirana_varijabla naziv="DomainObject.Predmet.OstaliListFormatedOIB_1">
      <item>TOMISLAV ILIJA RADIĆ, OIB 23549584409 punomoćnik sudionika u postupku SUNČANA VELA LUKA d.o.o.</item>
    </derivirana_varijabla>
  </DomainObject.Predmet.OstaliListFormatedOIB>
  <DomainObject.Predmet.OstaliListFormatedWithAdress>
    <izvorni_sadrzaj>
      <item>TOMISLAV ILIJA RADIĆ, III RETKOVEC 22, 10000 Zagreb punomoćnik sudionika u postupku SUNČANA VELA LUKA d.o.o.</item>
    </izvorni_sadrzaj>
    <derivirana_varijabla naziv="DomainObject.Predmet.OstaliListFormatedWithAdress_1">
      <item>TOMISLAV ILIJA RADIĆ, III RETKOVEC 22, 10000 Zagreb punomoćnik sudionika u postupku SUNČANA VELA LUKA d.o.o.</item>
    </derivirana_varijabla>
  </DomainObject.Predmet.OstaliListFormatedWithAdress>
  <DomainObject.Predmet.OstaliListFormatedWithAdressOIB>
    <izvorni_sadrzaj>
      <item>TOMISLAV ILIJA RADIĆ, OIB 23549584409, III RETKOVEC 22, 10000 Zagreb punomoćnik sudionika u postupku SUNČANA VELA LUKA d.o.o.</item>
    </izvorni_sadrzaj>
    <derivirana_varijabla naziv="DomainObject.Predmet.OstaliListFormatedWithAdressOIB_1">
      <item>TOMISLAV ILIJA RADIĆ, OIB 23549584409, III RETKOVEC 22, 10000 Zagreb punomoćnik sudionika u postupku SUNČANA VELA LUKA d.o.o.</item>
    </derivirana_varijabla>
  </DomainObject.Predmet.OstaliListFormatedWithAdressOIB>
  <DomainObject.Predmet.OstaliListNazivFormated>
    <izvorni_sadrzaj>
      <item>TOMISLAV ILIJA RADIĆ</item>
    </izvorni_sadrzaj>
    <derivirana_varijabla naziv="DomainObject.Predmet.OstaliListNazivFormated_1">
      <item>TOMISLAV ILIJA RADIĆ</item>
    </derivirana_varijabla>
  </DomainObject.Predmet.OstaliListNazivFormated>
  <DomainObject.Predmet.OstaliListNazivFormatedOIB>
    <izvorni_sadrzaj>
      <item>TOMISLAV ILIJA RADIĆ, OIB 23549584409</item>
    </izvorni_sadrzaj>
    <derivirana_varijabla naziv="DomainObject.Predmet.OstaliListNazivFormatedOIB_1">
      <item>TOMISLAV ILIJA RADIĆ, OIB 23549584409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VELA LUKA d.o.o.</izvorni_sadrzaj>
    <derivirana_varijabla naziv="DomainObject.Predmet.ProtustrankaIDrugi_1">SUNČANA VELA LUKA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VELA LUKA d.o.o., OIB 69324434427, Dubrava 236, 10000 Zagreb</izvorni_sadrzaj>
    <derivirana_varijabla naziv="DomainObject.Predmet.ProtustrankaIDrugiAdressOIB_1">SUNČANA VELA LUKA d.o.o., OIB 69324434427, Dubrava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VELA LUKA d.o.o.</item>
      <item>TOMISLAV ILIJA RADIĆ</item>
    </izvorni_sadrzaj>
    <derivirana_varijabla naziv="DomainObject.Predmet.SudioniciListNaziv_1">
      <item>FINA Regionalni centar Zagreb</item>
      <item>SUNČANA VELA LUKA d.o.o.</item>
      <item>TOMISLAV ILIJA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VELA LUKA d.o.o., OIB 69324434427, Dubrava 236,10000 Zagreb</item>
      <item>TOMISLAV ILIJA RADIĆ, OIB 23549584409, III RETKOVEC 22,10000 Zagreb</item>
    </izvorni_sadrzaj>
    <derivirana_varijabla naziv="DomainObject.Predmet.SudioniciListAdressOIB_1">
      <item>FINA Regionalni centar Zagreb, OIB 85821130368, Trg svibanjskih žrtava 1995. 1,10000 Zagreb</item>
      <item>SUNČANA VELA LUKA d.o.o., OIB 69324434427, Dubrava 236,10000 Zagreb</item>
      <item>TOMISLAV ILIJA RADIĆ, OIB 23549584409, III RETKOVEC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69324434427</item>
      <item>, OIB 23549584409</item>
    </izvorni_sadrzaj>
    <derivirana_varijabla naziv="DomainObject.Predmet.SudioniciListNazivOIB_1">
      <item>, OIB 85821130368</item>
      <item>, OIB 69324434427</item>
      <item>, OIB 23549584409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2474</properties:Characters>
  <properties:Lines>85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2016-10-31T09:19:00Z</dcterms:created>
  <dc:creator>Teuta Klinžić Zajec</dc:creator>
  <cp:lastModifiedBy>Teuta Klinžić Zajec</cp:lastModifiedBy>
  <cp:lastPrinted>2016-10-17T11:14:00Z</cp:lastPrinted>
  <dcterms:modified xmlns:xsi="http://www.w3.org/2001/XMLSchema-instance" xsi:type="dcterms:W3CDTF">2016-10-31T09:39:00Z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