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a207" w14:paraId="68ea207" w:rsidRDefault="00563186" w:rsidP="00B542FA" w:rsidR="00563186">
      <w:pPr>
        <w:jc w:val="both"/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proofErr w:type="spellStart"/>
      <w:r w:rsidR="00060193">
        <w:t>85</w:t>
      </w:r>
      <w:proofErr w:type="spellEnd"/>
      <w:r w:rsidRPr="00B9015B">
        <w:t>. St</w:t>
      </w:r>
      <w:r w:rsidR="00857AD7">
        <w:t>-</w:t>
      </w:r>
      <w:proofErr w:type="spellStart"/>
      <w:r w:rsidR="009B5E4F">
        <w:t>5917</w:t>
      </w:r>
      <w:proofErr w:type="spellEnd"/>
      <w:r w:rsidR="00A446AE">
        <w:t>/</w:t>
      </w:r>
      <w:proofErr w:type="spellStart"/>
      <w:r w:rsidR="00A446AE">
        <w:t>16</w:t>
      </w:r>
      <w:proofErr w:type="spellEnd"/>
      <w:r w:rsidR="00905824">
        <w:t>-</w:t>
      </w:r>
      <w:proofErr w:type="spellStart"/>
      <w:r w:rsidR="00905824">
        <w:t>12</w:t>
      </w:r>
      <w:proofErr w:type="spellEnd"/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proofErr w:type="spellStart"/>
      <w:r w:rsidR="00D04E2A">
        <w:t>mr.sc</w:t>
      </w:r>
      <w:proofErr w:type="spellEnd"/>
      <w:r w:rsidR="00D04E2A">
        <w:t>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proofErr w:type="spellStart"/>
      <w:r w:rsidR="00C63030" w:rsidRPr="00C63030">
        <w:t>85821130368</w:t>
      </w:r>
      <w:proofErr w:type="spellEnd"/>
      <w:r w:rsidR="00C63030" w:rsidRPr="00C63030">
        <w:rPr>
          <w:lang w:val="pt-BR"/>
        </w:rPr>
        <w:t xml:space="preserve">, za otvaranje stečajnog postupka nad dužnikom </w:t>
      </w:r>
      <w:r w:rsidR="009B5E4F">
        <w:rPr>
          <w:lang w:val="pt-BR"/>
        </w:rPr>
        <w:t xml:space="preserve">FINE STIL d.o.o., Zagreb, Drage Ivaniševića 10b, OIB: </w:t>
      </w:r>
      <w:proofErr w:type="spellStart"/>
      <w:r w:rsidR="009B5E4F" w:rsidRPr="0053462C">
        <w:t>56860263593</w:t>
      </w:r>
      <w:proofErr w:type="spellEnd"/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85121">
        <w:rPr>
          <w:lang w:val="pt-BR"/>
        </w:rPr>
        <w:t>1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F32CE">
        <w:rPr>
          <w:lang w:val="pt-BR"/>
        </w:rPr>
        <w:t xml:space="preserve">FINE STIL d.o.o., Zagreb, Drage Ivaniševića 10b, OIB: </w:t>
      </w:r>
      <w:proofErr w:type="spellStart"/>
      <w:r w:rsidR="00CF32CE" w:rsidRPr="0053462C">
        <w:t>56860263593</w:t>
      </w:r>
      <w:proofErr w:type="spellEnd"/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proofErr w:type="spellStart"/>
      <w:r w:rsidR="00591F57">
        <w:t>20</w:t>
      </w:r>
      <w:r w:rsidR="00134F3A" w:rsidRPr="00134F3A">
        <w:t>.000</w:t>
      </w:r>
      <w:proofErr w:type="spellEnd"/>
      <w:r w:rsidR="00134F3A" w:rsidRPr="00134F3A">
        <w:t>,</w:t>
      </w:r>
      <w:proofErr w:type="spellStart"/>
      <w:r w:rsidR="00134F3A" w:rsidRPr="00134F3A">
        <w:t>00</w:t>
      </w:r>
      <w:proofErr w:type="spellEnd"/>
      <w:r w:rsidR="00134F3A" w:rsidRPr="00134F3A">
        <w:t xml:space="preserve">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proofErr w:type="spellStart"/>
      <w:r w:rsidR="00A6064D" w:rsidRPr="00B9015B">
        <w:t>IBAN</w:t>
      </w:r>
      <w:proofErr w:type="spellEnd"/>
      <w:r w:rsidR="00A6064D" w:rsidRPr="00B9015B">
        <w:t xml:space="preserve"> </w:t>
      </w:r>
      <w:proofErr w:type="spellStart"/>
      <w:r w:rsidR="00A6064D" w:rsidRPr="00B9015B">
        <w:t>HR9223900011300000460</w:t>
      </w:r>
      <w:proofErr w:type="spellEnd"/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</w:t>
      </w:r>
      <w:proofErr w:type="spellStart"/>
      <w:r w:rsidR="009B3D51" w:rsidRPr="00B9015B">
        <w:t>05</w:t>
      </w:r>
      <w:proofErr w:type="spellEnd"/>
      <w:r w:rsidR="009B3D51" w:rsidRPr="00B9015B">
        <w:t xml:space="preserve">, poziv na </w:t>
      </w:r>
      <w:r w:rsidR="00A6064D" w:rsidRPr="00B9015B">
        <w:t xml:space="preserve">broj </w:t>
      </w:r>
      <w:proofErr w:type="spellStart"/>
      <w:r w:rsidR="009B5E4F">
        <w:t>5917</w:t>
      </w:r>
      <w:proofErr w:type="spellEnd"/>
      <w:r w:rsidR="00535D8E" w:rsidRPr="00B9015B">
        <w:t>-</w:t>
      </w:r>
      <w:proofErr w:type="spellStart"/>
      <w:r w:rsidR="00A446AE">
        <w:t>16</w:t>
      </w:r>
      <w:proofErr w:type="spellEnd"/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B4CC2">
        <w:rPr>
          <w:lang w:val="pt-BR"/>
        </w:rPr>
        <w:t xml:space="preserve">FINE STIL d.o.o., Zagreb, Drage Ivaniševića 10b, OIB: </w:t>
      </w:r>
      <w:proofErr w:type="spellStart"/>
      <w:r w:rsidR="00BB4CC2" w:rsidRPr="0053462C">
        <w:t>56860263593</w:t>
      </w:r>
      <w:proofErr w:type="spellEnd"/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F73D3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052D6">
        <w:rPr>
          <w:lang w:val="pt-BR"/>
        </w:rPr>
        <w:t xml:space="preserve">FINE STIL d.o.o., Zagreb, Drage Ivaniševića 10b, OIB: </w:t>
      </w:r>
      <w:proofErr w:type="spellStart"/>
      <w:r w:rsidR="00F052D6" w:rsidRPr="0053462C">
        <w:t>56860263593</w:t>
      </w:r>
      <w:proofErr w:type="spellEnd"/>
      <w:r w:rsidR="00F052D6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proofErr w:type="spellStart"/>
      <w:r w:rsidR="00E222CE">
        <w:t>110</w:t>
      </w:r>
      <w:proofErr w:type="spellEnd"/>
      <w:r w:rsidR="00E222CE">
        <w:t>. st. 1</w:t>
      </w:r>
      <w:r w:rsidRPr="00082C15">
        <w:t xml:space="preserve">. Stečajnog zakona („Narodne novine“ broj </w:t>
      </w:r>
      <w:proofErr w:type="spellStart"/>
      <w:r w:rsidRPr="00082C15">
        <w:t>71</w:t>
      </w:r>
      <w:proofErr w:type="spellEnd"/>
      <w:r w:rsidRPr="00082C15">
        <w:t>/</w:t>
      </w:r>
      <w:proofErr w:type="spellStart"/>
      <w:r w:rsidRPr="00082C15">
        <w:t>15</w:t>
      </w:r>
      <w:proofErr w:type="spellEnd"/>
      <w:r w:rsidRPr="00082C15">
        <w:t xml:space="preserve">, dalje: </w:t>
      </w:r>
      <w:proofErr w:type="spellStart"/>
      <w:r w:rsidRPr="00082C15">
        <w:t>SZ</w:t>
      </w:r>
      <w:proofErr w:type="spellEnd"/>
      <w:r w:rsidRPr="00082C15">
        <w:t>).</w:t>
      </w:r>
      <w:r w:rsidR="008A27DD">
        <w:t xml:space="preserve"> </w:t>
      </w:r>
      <w:r w:rsidR="00AA458D">
        <w:t>U</w:t>
      </w:r>
      <w:r w:rsidR="00AA458D" w:rsidRPr="00E974B3">
        <w:t xml:space="preserve"> prijedlogu za otvaranje stečajnog postupka </w:t>
      </w:r>
      <w:r w:rsidR="00AA458D">
        <w:t xml:space="preserve">se u bitnome navodi </w:t>
      </w:r>
      <w:r w:rsidR="00AA458D" w:rsidRPr="00E974B3">
        <w:t xml:space="preserve">kako </w:t>
      </w:r>
      <w:r w:rsidR="00F73D33">
        <w:t xml:space="preserve">je </w:t>
      </w:r>
      <w:r w:rsidR="00AA458D">
        <w:t xml:space="preserve">na dan 6. rujna </w:t>
      </w:r>
      <w:proofErr w:type="spellStart"/>
      <w:r w:rsidR="00AA458D">
        <w:t>2016</w:t>
      </w:r>
      <w:proofErr w:type="spellEnd"/>
      <w:r w:rsidR="00AA458D">
        <w:t xml:space="preserve">. </w:t>
      </w:r>
      <w:r w:rsidR="00AA458D" w:rsidRPr="00E974B3">
        <w:t>dužnik u Očevidniku redoslijeda osnova za plaćanje ima</w:t>
      </w:r>
      <w:r w:rsidR="00F73D33">
        <w:t>o</w:t>
      </w:r>
      <w:r w:rsidR="00AA458D" w:rsidRPr="00E974B3">
        <w:t xml:space="preserve"> evidentirane neizvršene osnove za plaćanje</w:t>
      </w:r>
      <w:r w:rsidR="00AA458D">
        <w:t xml:space="preserve"> u neprekinutom razdoblju od </w:t>
      </w:r>
      <w:proofErr w:type="spellStart"/>
      <w:r w:rsidR="00AA458D">
        <w:t>120</w:t>
      </w:r>
      <w:proofErr w:type="spellEnd"/>
      <w:r w:rsidR="00AA458D">
        <w:t xml:space="preserve"> </w:t>
      </w:r>
      <w:r w:rsidR="00AA458D" w:rsidRPr="00E974B3">
        <w:t xml:space="preserve">dana, u ukupnom iznosu od </w:t>
      </w:r>
      <w:proofErr w:type="spellStart"/>
      <w:r w:rsidR="00AA458D">
        <w:t>28.471</w:t>
      </w:r>
      <w:proofErr w:type="spellEnd"/>
      <w:r w:rsidR="00AA458D">
        <w:t>,</w:t>
      </w:r>
      <w:proofErr w:type="spellStart"/>
      <w:r w:rsidR="00AA458D">
        <w:t>60</w:t>
      </w:r>
      <w:proofErr w:type="spellEnd"/>
      <w:r w:rsidR="00AA458D">
        <w:t xml:space="preserve"> </w:t>
      </w:r>
      <w:r w:rsidR="00AA458D" w:rsidRPr="00E974B3">
        <w:t xml:space="preserve">kn, </w:t>
      </w:r>
      <w:r w:rsidR="00F73D33">
        <w:t xml:space="preserve">te je imao </w:t>
      </w:r>
      <w:r w:rsidR="00AA458D">
        <w:t>1</w:t>
      </w:r>
      <w:r w:rsidR="00AA458D" w:rsidRPr="00E974B3">
        <w:t xml:space="preserve"> </w:t>
      </w:r>
      <w:r w:rsidR="00AA458D">
        <w:t>zaposlenog</w:t>
      </w:r>
      <w:r w:rsidR="00F73D33">
        <w:t>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F73D33">
        <w:t>6</w:t>
      </w:r>
      <w:r w:rsidR="00250A6E">
        <w:t xml:space="preserve">. </w:t>
      </w:r>
      <w:r w:rsidR="008926A2">
        <w:t>veljače</w:t>
      </w:r>
      <w:r w:rsidR="00250A6E">
        <w:t xml:space="preserve"> </w:t>
      </w:r>
      <w:proofErr w:type="spellStart"/>
      <w:r w:rsidR="00250A6E">
        <w:t>2017</w:t>
      </w:r>
      <w:proofErr w:type="spellEnd"/>
      <w:r w:rsidR="00250A6E">
        <w:t xml:space="preserve">. pokrenut je prethodni postupak nad dužnikom u skladu </w:t>
      </w:r>
      <w:r w:rsidR="008019C2">
        <w:t xml:space="preserve">s odredbom čl. </w:t>
      </w:r>
      <w:proofErr w:type="spellStart"/>
      <w:r w:rsidR="008019C2">
        <w:t>115</w:t>
      </w:r>
      <w:proofErr w:type="spellEnd"/>
      <w:r w:rsidR="008019C2">
        <w:t xml:space="preserve">. st. 1. </w:t>
      </w:r>
      <w:proofErr w:type="spellStart"/>
      <w:r w:rsidR="008019C2">
        <w:t>SZ</w:t>
      </w:r>
      <w:proofErr w:type="spellEnd"/>
      <w:r w:rsidR="008019C2">
        <w:t xml:space="preserve">-a, dok je </w:t>
      </w:r>
      <w:r w:rsidR="00F73D33">
        <w:t>2</w:t>
      </w:r>
      <w:r w:rsidR="008019C2">
        <w:t xml:space="preserve">. </w:t>
      </w:r>
      <w:r w:rsidR="003757C5">
        <w:t>ožujka</w:t>
      </w:r>
      <w:r w:rsidR="008019C2">
        <w:t xml:space="preserve"> </w:t>
      </w:r>
      <w:proofErr w:type="spellStart"/>
      <w:r w:rsidR="008019C2">
        <w:t>2017</w:t>
      </w:r>
      <w:proofErr w:type="spellEnd"/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</w:t>
      </w:r>
      <w:r w:rsidR="005D088D">
        <w:t>je</w:t>
      </w:r>
      <w:r w:rsidR="00CC7299">
        <w:t xml:space="preserve"> pristupi</w:t>
      </w:r>
      <w:r w:rsidR="008926A2">
        <w:t>o</w:t>
      </w:r>
      <w:r w:rsidR="00CC7299">
        <w:t xml:space="preserve"> uredno pozvan</w:t>
      </w:r>
      <w:r w:rsidR="008926A2">
        <w:t xml:space="preserve">i </w:t>
      </w:r>
      <w:r w:rsidR="005D088D">
        <w:t xml:space="preserve">dužnik </w:t>
      </w:r>
      <w:r w:rsidR="008926A2">
        <w:t xml:space="preserve">zastupnik po zakonu dužnika </w:t>
      </w:r>
      <w:r w:rsidR="00F73D33">
        <w:t>Anto Udovičić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</w:t>
      </w:r>
      <w:proofErr w:type="spellStart"/>
      <w:r w:rsidR="001861A1">
        <w:t>132</w:t>
      </w:r>
      <w:proofErr w:type="spellEnd"/>
      <w:r w:rsidR="001861A1" w:rsidRPr="00B9015B">
        <w:t>. st.</w:t>
      </w:r>
      <w:r w:rsidR="001861A1">
        <w:t xml:space="preserve"> 1. </w:t>
      </w:r>
      <w:proofErr w:type="spellStart"/>
      <w:r w:rsidR="001861A1">
        <w:t>SZ</w:t>
      </w:r>
      <w:proofErr w:type="spellEnd"/>
      <w:r w:rsidR="001861A1">
        <w:t>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</w:t>
      </w:r>
      <w:proofErr w:type="spellStart"/>
      <w:r w:rsidR="001861A1" w:rsidRPr="00704DD0">
        <w:t>15</w:t>
      </w:r>
      <w:proofErr w:type="spellEnd"/>
      <w:r w:rsidR="001861A1" w:rsidRPr="00704DD0">
        <w:t xml:space="preserve">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3F63CE" w:rsidP="008019C2" w:rsidR="008019C2">
      <w:pPr>
        <w:ind w:firstLine="709"/>
        <w:jc w:val="both"/>
      </w:pPr>
      <w:r>
        <w:t xml:space="preserve">Iz </w:t>
      </w:r>
      <w:r w:rsidR="00BC1E5C">
        <w:t xml:space="preserve">Očevidnika o redoslijedu neizvršenih osnova za plaćanje (list </w:t>
      </w:r>
      <w:proofErr w:type="spellStart"/>
      <w:r w:rsidR="004828FA">
        <w:t>16</w:t>
      </w:r>
      <w:proofErr w:type="spellEnd"/>
      <w:r w:rsidR="00BC1E5C">
        <w:t xml:space="preserve">. spisa) i </w:t>
      </w:r>
      <w:r>
        <w:t xml:space="preserve">Potvrde o neizvršenim osnovama za plaćanje (list </w:t>
      </w:r>
      <w:proofErr w:type="spellStart"/>
      <w:r w:rsidR="004828FA">
        <w:t>15</w:t>
      </w:r>
      <w:proofErr w:type="spellEnd"/>
      <w:r>
        <w:t xml:space="preserve">. spisa) proizlazi da u Očevidniku redoslijeda osnova za plaćanje dužnik ima evidentirane neizvršene osnove za plaćanje u neprekinutom </w:t>
      </w:r>
      <w:r>
        <w:lastRenderedPageBreak/>
        <w:t xml:space="preserve">razdoblju od </w:t>
      </w:r>
      <w:proofErr w:type="spellStart"/>
      <w:r w:rsidR="004828FA">
        <w:t>273</w:t>
      </w:r>
      <w:proofErr w:type="spellEnd"/>
      <w:r>
        <w:t xml:space="preserve"> dana</w:t>
      </w:r>
      <w:r w:rsidR="00E57008">
        <w:t xml:space="preserve"> u iznosu od </w:t>
      </w:r>
      <w:proofErr w:type="spellStart"/>
      <w:r w:rsidR="004828FA">
        <w:t>29.290</w:t>
      </w:r>
      <w:proofErr w:type="spellEnd"/>
      <w:r w:rsidR="004828FA">
        <w:t>,</w:t>
      </w:r>
      <w:proofErr w:type="spellStart"/>
      <w:r w:rsidR="004828FA">
        <w:t>16</w:t>
      </w:r>
      <w:proofErr w:type="spellEnd"/>
      <w:r w:rsidR="00E57008">
        <w:t xml:space="preserve"> kn.</w:t>
      </w:r>
      <w:r>
        <w:t xml:space="preserve"> </w:t>
      </w:r>
      <w:r w:rsidR="008019C2">
        <w:t xml:space="preserve">Dakle, u konkretnom slučaju dužnik u očevidniku o redoslijedu plaćanja ima evidentirane neizvršene osnove za plaćanje u razdoblju dužem od </w:t>
      </w:r>
      <w:proofErr w:type="spellStart"/>
      <w:r w:rsidR="008019C2">
        <w:t>60</w:t>
      </w:r>
      <w:proofErr w:type="spellEnd"/>
      <w:r w:rsidR="008019C2">
        <w:t xml:space="preserve"> dana (koju činjenicu zastupnik po zakonu dužnika nije osporio), zbog čega se, u skladu s odredbom čl. 6. st. 2. podstavak 1. </w:t>
      </w:r>
      <w:proofErr w:type="spellStart"/>
      <w:r w:rsidR="008019C2">
        <w:t>SZ</w:t>
      </w:r>
      <w:proofErr w:type="spellEnd"/>
      <w:r w:rsidR="008019C2">
        <w:t xml:space="preserve">-a, smatra da je dužnik nesposoban za plaćanje. Slijedom navedenog sud je, </w:t>
      </w:r>
      <w:r w:rsidR="008019C2" w:rsidRPr="004E77EF">
        <w:t xml:space="preserve">na temelju odredbe čl. 5. st. 1. </w:t>
      </w:r>
      <w:proofErr w:type="spellStart"/>
      <w:r w:rsidR="008019C2" w:rsidRPr="004E77EF">
        <w:t>SZ</w:t>
      </w:r>
      <w:proofErr w:type="spellEnd"/>
      <w:r w:rsidR="008019C2" w:rsidRPr="004E77EF">
        <w:t>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</w:t>
      </w:r>
      <w:proofErr w:type="spellStart"/>
      <w:r w:rsidR="008019C2">
        <w:t>SZ</w:t>
      </w:r>
      <w:proofErr w:type="spellEnd"/>
      <w:r w:rsidR="008019C2">
        <w:t>-a.</w:t>
      </w:r>
    </w:p>
    <w:p w:rsidRDefault="00A17F45" w:rsidP="006D72C2" w:rsidR="00A17F45">
      <w:pPr>
        <w:pStyle w:val="Tijeloteksta"/>
        <w:ind w:firstLine="708"/>
      </w:pPr>
    </w:p>
    <w:p w:rsidRDefault="00EA3D77" w:rsidP="006D72C2" w:rsidR="00A17F45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proofErr w:type="spellStart"/>
      <w:r w:rsidR="00D24EE5">
        <w:t>15</w:t>
      </w:r>
      <w:proofErr w:type="spellEnd"/>
      <w:r w:rsidR="00FC2727">
        <w:t xml:space="preserve">. </w:t>
      </w:r>
      <w:r w:rsidR="00E57008">
        <w:t>ožujka</w:t>
      </w:r>
      <w:r>
        <w:t xml:space="preserve"> </w:t>
      </w:r>
      <w:proofErr w:type="spellStart"/>
      <w:r>
        <w:t>2017</w:t>
      </w:r>
      <w:proofErr w:type="spellEnd"/>
      <w:r>
        <w:t xml:space="preserve">. (list </w:t>
      </w:r>
      <w:proofErr w:type="spellStart"/>
      <w:r w:rsidR="00D24EE5">
        <w:t>20</w:t>
      </w:r>
      <w:proofErr w:type="spellEnd"/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 w:rsidR="00D24EE5">
        <w:t xml:space="preserve">je nakon provedenog ispitnog postupka utvrđeno kako dužnik nema imovine. </w:t>
      </w:r>
      <w:r w:rsidR="002F1B45">
        <w:t xml:space="preserve">Iako je zastupnik po zakonu dužnika </w:t>
      </w:r>
      <w:r w:rsidR="004828FA">
        <w:t xml:space="preserve">Anto Udovičić </w:t>
      </w:r>
      <w:r w:rsidR="002F1B45">
        <w:t xml:space="preserve">uredno primio navedeni dopis uz zaključak ovoga suda od </w:t>
      </w:r>
      <w:proofErr w:type="spellStart"/>
      <w:r w:rsidR="00D24EE5">
        <w:t>17</w:t>
      </w:r>
      <w:proofErr w:type="spellEnd"/>
      <w:r w:rsidR="002F1B45">
        <w:t xml:space="preserve">. </w:t>
      </w:r>
      <w:r w:rsidR="00B03C1A">
        <w:t>ožujka</w:t>
      </w:r>
      <w:r w:rsidR="0064317C">
        <w:t xml:space="preserve"> </w:t>
      </w:r>
      <w:proofErr w:type="spellStart"/>
      <w:r w:rsidR="0064317C">
        <w:t>2017</w:t>
      </w:r>
      <w:proofErr w:type="spellEnd"/>
      <w:r w:rsidR="0064317C">
        <w:t xml:space="preserve">. </w:t>
      </w:r>
      <w:r w:rsidR="002F1B45">
        <w:t>kojim se poziva na očitovanj</w:t>
      </w:r>
      <w:r w:rsidR="0064317C">
        <w:t>e na navode iz navedenog dopisa,</w:t>
      </w:r>
      <w:r w:rsidR="002F1B45">
        <w:t xml:space="preserve"> zastupnik po zakonu dužnika </w:t>
      </w:r>
      <w:r w:rsidR="004828FA">
        <w:t xml:space="preserve">Anto Udovičić </w:t>
      </w:r>
      <w:r w:rsidR="00857324">
        <w:t xml:space="preserve">se </w:t>
      </w:r>
      <w:r w:rsidR="002F1B45">
        <w:t xml:space="preserve">nije u određenom roku, niti do danas, </w:t>
      </w:r>
      <w:r w:rsidR="00857324">
        <w:t xml:space="preserve">očitovao na navode iz navedenog dopisa. Osim toga, sud je, na temelju odredbe čl. </w:t>
      </w:r>
      <w:proofErr w:type="spellStart"/>
      <w:r w:rsidR="00857324">
        <w:t>11</w:t>
      </w:r>
      <w:proofErr w:type="spellEnd"/>
      <w:r w:rsidR="00857324">
        <w:t xml:space="preserve">. st. 3. </w:t>
      </w:r>
      <w:proofErr w:type="spellStart"/>
      <w:r w:rsidR="00857324">
        <w:t>SZ</w:t>
      </w:r>
      <w:proofErr w:type="spellEnd"/>
      <w:r w:rsidR="00857324">
        <w:t xml:space="preserve">-a, po službenoj dužnosti zatražio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nekretnina.</w:t>
      </w:r>
      <w:r w:rsidR="00A17F45">
        <w:t xml:space="preserve"> 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 xml:space="preserve">u skladu s odredbom čl. </w:t>
      </w:r>
      <w:proofErr w:type="spellStart"/>
      <w:r w:rsidR="008D5709">
        <w:t>132</w:t>
      </w:r>
      <w:proofErr w:type="spellEnd"/>
      <w:r w:rsidR="008D5709">
        <w:t>.</w:t>
      </w:r>
      <w:r w:rsidR="00EA3D77">
        <w:t xml:space="preserve"> </w:t>
      </w:r>
      <w:r w:rsidR="008D5709">
        <w:t xml:space="preserve">st. 1. </w:t>
      </w:r>
      <w:proofErr w:type="spellStart"/>
      <w:r w:rsidR="008D5709">
        <w:t>SZ</w:t>
      </w:r>
      <w:proofErr w:type="spellEnd"/>
      <w:r w:rsidR="008D5709">
        <w:t xml:space="preserve">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</w:t>
      </w:r>
      <w:proofErr w:type="spellStart"/>
      <w:r w:rsidR="003D0115">
        <w:t>20</w:t>
      </w:r>
      <w:r w:rsidR="009B1748" w:rsidRPr="00134F3A">
        <w:t>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</w:t>
      </w:r>
      <w:proofErr w:type="spellStart"/>
      <w:r w:rsidRPr="0054341C">
        <w:t>94</w:t>
      </w:r>
      <w:proofErr w:type="spellEnd"/>
      <w:r w:rsidRPr="0054341C">
        <w:t xml:space="preserve">. st. 1. </w:t>
      </w:r>
      <w:proofErr w:type="spellStart"/>
      <w:r w:rsidRPr="0054341C">
        <w:t>SZ</w:t>
      </w:r>
      <w:proofErr w:type="spellEnd"/>
      <w:r w:rsidRPr="0054341C">
        <w:t xml:space="preserve">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</w:t>
      </w:r>
      <w:proofErr w:type="spellStart"/>
      <w:r w:rsidR="000D4154" w:rsidRPr="0054341C">
        <w:rPr>
          <w:color w:val="000000"/>
        </w:rPr>
        <w:t>94</w:t>
      </w:r>
      <w:proofErr w:type="spellEnd"/>
      <w:r w:rsidR="000D4154" w:rsidRPr="0054341C">
        <w:rPr>
          <w:color w:val="000000"/>
        </w:rPr>
        <w:t xml:space="preserve">. st. 2. </w:t>
      </w:r>
      <w:proofErr w:type="spellStart"/>
      <w:r w:rsidR="000D4154" w:rsidRPr="0054341C">
        <w:rPr>
          <w:color w:val="000000"/>
        </w:rPr>
        <w:t>SZ</w:t>
      </w:r>
      <w:proofErr w:type="spellEnd"/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proofErr w:type="spellStart"/>
      <w:r w:rsidR="00302673">
        <w:rPr>
          <w:color w:val="000000"/>
        </w:rPr>
        <w:t>105</w:t>
      </w:r>
      <w:proofErr w:type="spellEnd"/>
      <w:r w:rsidR="00302673">
        <w:rPr>
          <w:color w:val="000000"/>
        </w:rPr>
        <w:t>/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 xml:space="preserve">; dalje: Uredba). Nagrada se određuje u bruto iznosu (čl. 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>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proofErr w:type="spellStart"/>
      <w:r w:rsidR="008D5709" w:rsidRPr="000D4154">
        <w:t>20.000</w:t>
      </w:r>
      <w:proofErr w:type="spellEnd"/>
      <w:r w:rsidR="008D5709" w:rsidRPr="000D4154">
        <w:t>,</w:t>
      </w:r>
      <w:proofErr w:type="spellStart"/>
      <w:r w:rsidR="008D5709" w:rsidRPr="000D4154">
        <w:t>00</w:t>
      </w:r>
      <w:proofErr w:type="spellEnd"/>
      <w:r w:rsidR="008D5709" w:rsidRPr="000D4154">
        <w:t xml:space="preserve">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proofErr w:type="spellStart"/>
      <w:r w:rsidR="009B1748" w:rsidRPr="000D4154">
        <w:t>5.000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</w:t>
      </w:r>
      <w:proofErr w:type="spellStart"/>
      <w:r w:rsidR="009B1748">
        <w:t>1</w:t>
      </w:r>
      <w:r w:rsidR="009B1748" w:rsidRPr="00134F3A">
        <w:t>.500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1.500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9.000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 xml:space="preserve">istrativnih poslova </w:t>
      </w:r>
      <w:proofErr w:type="spellStart"/>
      <w:r w:rsidR="00591F57">
        <w:t>1.0</w:t>
      </w:r>
      <w:r w:rsidR="009B1748">
        <w:t>00</w:t>
      </w:r>
      <w:proofErr w:type="spellEnd"/>
      <w:r w:rsidR="009B1748">
        <w:t>,</w:t>
      </w:r>
      <w:proofErr w:type="spellStart"/>
      <w:r w:rsidR="009B1748">
        <w:t>00</w:t>
      </w:r>
      <w:proofErr w:type="spellEnd"/>
      <w:r w:rsidR="009B1748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1.000</w:t>
      </w:r>
      <w:proofErr w:type="spellEnd"/>
      <w:r w:rsidR="009B1748" w:rsidRPr="00134F3A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6.000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kn).</w:t>
      </w:r>
    </w:p>
    <w:p w:rsidRDefault="008F656F" w:rsidP="008D5709" w:rsidR="009B1748" w:rsidRPr="00134F3A">
      <w:pPr>
        <w:pStyle w:val="Tijeloteksta"/>
        <w:ind w:firstLine="708"/>
      </w:pPr>
      <w:r>
        <w:t xml:space="preserve">Slijedom navedenog, na temelju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 xml:space="preserve">Odluka iz točke II. izreke ovog rješenja temelji se na odredbi čl. </w:t>
      </w:r>
      <w:proofErr w:type="spellStart"/>
      <w:r>
        <w:t>132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>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7025">
        <w:t>1</w:t>
      </w:r>
      <w:r w:rsidR="00563186">
        <w:t xml:space="preserve">. </w:t>
      </w:r>
      <w:r w:rsidR="00785121">
        <w:t xml:space="preserve">lipnja </w:t>
      </w:r>
      <w:proofErr w:type="spellStart"/>
      <w:r w:rsidR="00DD5222">
        <w:t>2017</w:t>
      </w:r>
      <w:proofErr w:type="spellEnd"/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</w:t>
      </w:r>
      <w:proofErr w:type="spellStart"/>
      <w:r w:rsidRPr="00DD5222">
        <w:t>mr.sc</w:t>
      </w:r>
      <w:proofErr w:type="spellEnd"/>
      <w:r w:rsidRPr="00DD5222">
        <w:t>. Ivana Koštarić Fegeš</w:t>
      </w:r>
      <w:r w:rsidR="00905824">
        <w:t>, v.r.</w:t>
      </w:r>
    </w:p>
    <w:p w:rsidRDefault="00DC7311" w:rsidP="00F110C5" w:rsidR="00DC731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065B42" w:rsidP="00065B42" w:rsidR="00065B42"/>
    <w:p w:rsidRDefault="00AD6E10" w:rsidP="00065B42" w:rsidR="00AD6E10"/>
    <w:p w:rsidRDefault="00AD6E10" w:rsidP="00065B42" w:rsidR="00AD6E10"/>
    <w:p w:rsidRDefault="00AD6E10" w:rsidP="00065B42" w:rsidR="00AD6E10"/>
    <w:p w:rsidRDefault="00AD6E10" w:rsidP="00065B42" w:rsidR="00AD6E10"/>
    <w:p w:rsidRDefault="00AD6E10" w:rsidP="00065B42" w:rsidR="00AD6E10" w:rsidRPr="00A17F45">
      <w:bookmarkStart w:name="_GoBack" w:id="0"/>
      <w:bookmarkEnd w:id="0"/>
    </w:p>
    <w:p w:rsidRDefault="00905824" w:rsidP="00905824" w:rsidR="00905824">
      <w:pPr>
        <w:autoSpaceDE w:val="false"/>
        <w:autoSpaceDN w:val="false"/>
        <w:adjustRightInd w:val="false"/>
        <w:jc w:val="both"/>
      </w:pPr>
    </w:p>
    <w:p w:rsidRDefault="00905824" w:rsidP="00905824" w:rsidR="00905824">
      <w:pPr>
        <w:autoSpaceDE w:val="false"/>
        <w:autoSpaceDN w:val="false"/>
        <w:adjustRightInd w:val="false"/>
        <w:jc w:val="both"/>
      </w:pPr>
      <w:r>
        <w:lastRenderedPageBreak/>
        <w:t>Za točnost otpravka - ovlašteni službenik</w:t>
      </w:r>
    </w:p>
    <w:p w:rsidRDefault="00905824" w:rsidP="00905824" w:rsidR="00F110C5" w:rsidRPr="00A17F45">
      <w:pPr>
        <w:pStyle w:val="Odlomakpopisa"/>
      </w:pPr>
      <w:r>
        <w:t>Petra Čiček</w:t>
      </w:r>
    </w:p>
    <w:sectPr w:rsidSect="00905824" w:rsidR="00F110C5" w:rsidRPr="00A17F45">
      <w:headerReference w:type="defaul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FFA" w:rsidP="00563186" w:rsidR="00562FFA">
      <w:r>
        <w:separator/>
      </w:r>
    </w:p>
  </w:endnote>
  <w:endnote w:id="0" w:type="continuationSeparator">
    <w:p w:rsidRDefault="00562FFA" w:rsidP="00563186" w:rsidR="0056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FFA" w:rsidP="00563186" w:rsidR="00562FFA">
      <w:r>
        <w:separator/>
      </w:r>
    </w:p>
  </w:footnote>
  <w:footnote w:id="0" w:type="continuationSeparator">
    <w:p w:rsidRDefault="00562FFA" w:rsidP="00563186" w:rsidR="00562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AD6E10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proofErr w:type="spellStart"/>
    <w:r w:rsidR="00060193" w:rsidRPr="002F7025">
      <w:rPr>
        <w:sz w:val="24"/>
        <w:szCs w:val="24"/>
      </w:rPr>
      <w:t>85</w:t>
    </w:r>
    <w:proofErr w:type="spellEnd"/>
    <w:r w:rsidRPr="002F7025">
      <w:rPr>
        <w:sz w:val="24"/>
        <w:szCs w:val="24"/>
      </w:rPr>
      <w:t>. St-</w:t>
    </w:r>
    <w:proofErr w:type="spellStart"/>
    <w:r w:rsidR="009B5E4F">
      <w:rPr>
        <w:sz w:val="24"/>
        <w:szCs w:val="24"/>
      </w:rPr>
      <w:t>5917</w:t>
    </w:r>
    <w:proofErr w:type="spellEnd"/>
    <w:r w:rsidRPr="002F7025">
      <w:rPr>
        <w:sz w:val="24"/>
        <w:szCs w:val="24"/>
      </w:rPr>
      <w:t>/</w:t>
    </w:r>
    <w:proofErr w:type="spellStart"/>
    <w:r w:rsidRPr="002F7025">
      <w:rPr>
        <w:sz w:val="24"/>
        <w:szCs w:val="24"/>
      </w:rPr>
      <w:t>16</w:t>
    </w:r>
    <w:proofErr w:type="spellEnd"/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35161"/>
    <w:rsid w:val="0005307D"/>
    <w:rsid w:val="00060193"/>
    <w:rsid w:val="0006539F"/>
    <w:rsid w:val="00065B42"/>
    <w:rsid w:val="00082C15"/>
    <w:rsid w:val="000B22E7"/>
    <w:rsid w:val="000B2BB6"/>
    <w:rsid w:val="000B7E56"/>
    <w:rsid w:val="000C1F96"/>
    <w:rsid w:val="000D37B5"/>
    <w:rsid w:val="000D4154"/>
    <w:rsid w:val="000E0E52"/>
    <w:rsid w:val="000E335E"/>
    <w:rsid w:val="001013EE"/>
    <w:rsid w:val="00134F3A"/>
    <w:rsid w:val="0016059D"/>
    <w:rsid w:val="00160B46"/>
    <w:rsid w:val="00182BD3"/>
    <w:rsid w:val="0018461A"/>
    <w:rsid w:val="001861A1"/>
    <w:rsid w:val="001A762F"/>
    <w:rsid w:val="001D5119"/>
    <w:rsid w:val="001E2FD2"/>
    <w:rsid w:val="0021298E"/>
    <w:rsid w:val="00225613"/>
    <w:rsid w:val="00233208"/>
    <w:rsid w:val="00250A6E"/>
    <w:rsid w:val="00260C00"/>
    <w:rsid w:val="00263FC1"/>
    <w:rsid w:val="00277F7A"/>
    <w:rsid w:val="002817DE"/>
    <w:rsid w:val="00297908"/>
    <w:rsid w:val="002C3072"/>
    <w:rsid w:val="002D5087"/>
    <w:rsid w:val="002D60CE"/>
    <w:rsid w:val="002F1494"/>
    <w:rsid w:val="002F1B45"/>
    <w:rsid w:val="002F7025"/>
    <w:rsid w:val="00302673"/>
    <w:rsid w:val="00341766"/>
    <w:rsid w:val="003757C5"/>
    <w:rsid w:val="003D0115"/>
    <w:rsid w:val="003D40F6"/>
    <w:rsid w:val="003D70DD"/>
    <w:rsid w:val="003F3702"/>
    <w:rsid w:val="003F63CE"/>
    <w:rsid w:val="004005AE"/>
    <w:rsid w:val="00400D27"/>
    <w:rsid w:val="004079DC"/>
    <w:rsid w:val="00412D47"/>
    <w:rsid w:val="0046518B"/>
    <w:rsid w:val="004828FA"/>
    <w:rsid w:val="0049560B"/>
    <w:rsid w:val="00496278"/>
    <w:rsid w:val="004C428C"/>
    <w:rsid w:val="00501EBB"/>
    <w:rsid w:val="00510C83"/>
    <w:rsid w:val="00524FCC"/>
    <w:rsid w:val="005356ED"/>
    <w:rsid w:val="00535D8E"/>
    <w:rsid w:val="00540560"/>
    <w:rsid w:val="0054341C"/>
    <w:rsid w:val="005543BD"/>
    <w:rsid w:val="00555473"/>
    <w:rsid w:val="00561583"/>
    <w:rsid w:val="00562FFA"/>
    <w:rsid w:val="00563186"/>
    <w:rsid w:val="0059075B"/>
    <w:rsid w:val="00591F57"/>
    <w:rsid w:val="005B004F"/>
    <w:rsid w:val="005B62F1"/>
    <w:rsid w:val="005C2B6C"/>
    <w:rsid w:val="005D088D"/>
    <w:rsid w:val="005F03BD"/>
    <w:rsid w:val="00606CC8"/>
    <w:rsid w:val="0064317C"/>
    <w:rsid w:val="00662884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0074"/>
    <w:rsid w:val="00785121"/>
    <w:rsid w:val="007929B2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77D3B"/>
    <w:rsid w:val="0089151C"/>
    <w:rsid w:val="008926A2"/>
    <w:rsid w:val="008A27DD"/>
    <w:rsid w:val="008B669A"/>
    <w:rsid w:val="008C2A21"/>
    <w:rsid w:val="008C430E"/>
    <w:rsid w:val="008D5709"/>
    <w:rsid w:val="008F656F"/>
    <w:rsid w:val="00901CFD"/>
    <w:rsid w:val="00905824"/>
    <w:rsid w:val="00923F98"/>
    <w:rsid w:val="00937068"/>
    <w:rsid w:val="00947BCF"/>
    <w:rsid w:val="00955C69"/>
    <w:rsid w:val="00973C2C"/>
    <w:rsid w:val="00985E86"/>
    <w:rsid w:val="00997AEB"/>
    <w:rsid w:val="009B1748"/>
    <w:rsid w:val="009B2647"/>
    <w:rsid w:val="009B3D51"/>
    <w:rsid w:val="009B5E4F"/>
    <w:rsid w:val="009B786D"/>
    <w:rsid w:val="00A0793E"/>
    <w:rsid w:val="00A17F45"/>
    <w:rsid w:val="00A446AE"/>
    <w:rsid w:val="00A473F8"/>
    <w:rsid w:val="00A6064D"/>
    <w:rsid w:val="00A75EA1"/>
    <w:rsid w:val="00A75F17"/>
    <w:rsid w:val="00A851A3"/>
    <w:rsid w:val="00AA4086"/>
    <w:rsid w:val="00AA458D"/>
    <w:rsid w:val="00AB56AB"/>
    <w:rsid w:val="00AC0FE4"/>
    <w:rsid w:val="00AD6E10"/>
    <w:rsid w:val="00AF5597"/>
    <w:rsid w:val="00B03687"/>
    <w:rsid w:val="00B03C1A"/>
    <w:rsid w:val="00B07EF1"/>
    <w:rsid w:val="00B62E90"/>
    <w:rsid w:val="00B663C4"/>
    <w:rsid w:val="00B76797"/>
    <w:rsid w:val="00B77471"/>
    <w:rsid w:val="00B9015B"/>
    <w:rsid w:val="00BB4CC2"/>
    <w:rsid w:val="00BC1E5C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34EF4"/>
    <w:rsid w:val="00C40A44"/>
    <w:rsid w:val="00C63030"/>
    <w:rsid w:val="00C70FDE"/>
    <w:rsid w:val="00C90682"/>
    <w:rsid w:val="00CC17F9"/>
    <w:rsid w:val="00CC7299"/>
    <w:rsid w:val="00CF32CE"/>
    <w:rsid w:val="00D01E10"/>
    <w:rsid w:val="00D04E2A"/>
    <w:rsid w:val="00D2283B"/>
    <w:rsid w:val="00D23C1F"/>
    <w:rsid w:val="00D24310"/>
    <w:rsid w:val="00D24EE5"/>
    <w:rsid w:val="00D302B2"/>
    <w:rsid w:val="00D346E6"/>
    <w:rsid w:val="00D51897"/>
    <w:rsid w:val="00D653B1"/>
    <w:rsid w:val="00D677F7"/>
    <w:rsid w:val="00D803A5"/>
    <w:rsid w:val="00D90FFE"/>
    <w:rsid w:val="00D92741"/>
    <w:rsid w:val="00DA15B6"/>
    <w:rsid w:val="00DC15A0"/>
    <w:rsid w:val="00DC7311"/>
    <w:rsid w:val="00DD4C00"/>
    <w:rsid w:val="00DD5222"/>
    <w:rsid w:val="00DE0F86"/>
    <w:rsid w:val="00DE776F"/>
    <w:rsid w:val="00DF4DC2"/>
    <w:rsid w:val="00E0682D"/>
    <w:rsid w:val="00E1243F"/>
    <w:rsid w:val="00E222CE"/>
    <w:rsid w:val="00E24B5E"/>
    <w:rsid w:val="00E375B5"/>
    <w:rsid w:val="00E4039D"/>
    <w:rsid w:val="00E444EA"/>
    <w:rsid w:val="00E50DB1"/>
    <w:rsid w:val="00E57008"/>
    <w:rsid w:val="00E757C5"/>
    <w:rsid w:val="00E83EA3"/>
    <w:rsid w:val="00E86664"/>
    <w:rsid w:val="00E871C9"/>
    <w:rsid w:val="00EA3D77"/>
    <w:rsid w:val="00EF3D26"/>
    <w:rsid w:val="00F052D6"/>
    <w:rsid w:val="00F110C5"/>
    <w:rsid w:val="00F2242B"/>
    <w:rsid w:val="00F324F6"/>
    <w:rsid w:val="00F46EE9"/>
    <w:rsid w:val="00F60A6C"/>
    <w:rsid w:val="00F617D8"/>
    <w:rsid w:val="00F73D33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8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5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8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8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5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8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St-5917/2016-12</izvorni_sadrzaj>
    <derivirana_varijabla naziv="DomainObject.Oznaka_1">St-5917/2016-12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5917</izvorni_sadrzaj>
    <derivirana_varijabla naziv="DomainObject.Predmet.Broj_1">5917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St-5917/2016</izvorni_sadrzaj>
    <derivirana_varijabla naziv="DomainObject.Predmet.OznakaBroj_1">St-5917/2016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FINE STIL d.o.o.</izvorni_sadrzaj>
    <derivirana_varijabla naziv="DomainObject.Predmet.ProtustrankaFormated_1">  FINE STIL d.o.o.</derivirana_varijabla>
  </DomainObject.Predmet.ProtustrankaFormated>
  <DomainObject.Predmet.ProtustrankaFormatedOIB>
    <izvorni_sadrzaj>  FINE STIL d.o.o., OIB 56860263593</izvorni_sadrzaj>
    <derivirana_varijabla naziv="DomainObject.Predmet.ProtustrankaFormatedOIB_1">  FINE STIL d.o.o., OIB 56860263593</derivirana_varijabla>
  </DomainObject.Predmet.ProtustrankaFormatedOIB>
  <DomainObject.Predmet.ProtustrankaFormatedWithAdress>
    <izvorni_sadrzaj> FINE STIL d.o.o., Drage Ivaniševića 10 B, 10000 Zagreb</izvorni_sadrzaj>
    <derivirana_varijabla naziv="DomainObject.Predmet.ProtustrankaFormatedWithAdress_1"> FINE STIL d.o.o., Drage Ivaniševića 10 B, 10000 Zagreb</derivirana_varijabla>
  </DomainObject.Predmet.ProtustrankaFormatedWithAdress>
  <DomainObject.Predmet.ProtustrankaFormatedWithAdressOIB>
    <izvorni_sadrzaj> FINE STIL d.o.o., OIB 56860263593, Drage Ivaniševića 10 B, 10000 Zagreb</izvorni_sadrzaj>
    <derivirana_varijabla naziv="DomainObject.Predmet.ProtustrankaFormatedWithAdressOIB_1"> FINE STIL d.o.o., OIB 56860263593, Drage Ivaniševića 10 B, 10000 Zagreb</derivirana_varijabla>
  </DomainObject.Predmet.ProtustrankaFormatedWithAdressOIB>
  <DomainObject.Predmet.ProtustrankaWithAdress>
    <izvorni_sadrzaj>FINE STIL d.o.o. Drage Ivaniševića 10 B, 10000 Zagreb</izvorni_sadrzaj>
    <derivirana_varijabla naziv="DomainObject.Predmet.ProtustrankaWithAdress_1">FINE STIL d.o.o. Drage Ivaniševića 10 B, 10000 Zagreb</derivirana_varijabla>
  </DomainObject.Predmet.ProtustrankaWithAdress>
  <DomainObject.Predmet.ProtustrankaWithAdressOIB>
    <izvorni_sadrzaj>FINE STIL d.o.o., OIB 56860263593, Drage Ivaniševića 10 B, 10000 Zagreb</izvorni_sadrzaj>
    <derivirana_varijabla naziv="DomainObject.Predmet.ProtustrankaWithAdressOIB_1">FINE STIL d.o.o., OIB 56860263593, Drage Ivaniševića 10 B, 10000 Zagreb</derivirana_varijabla>
  </DomainObject.Predmet.ProtustrankaWithAdressOIB>
  <DomainObject.Predmet.ProtustrankaNazivFormated>
    <izvorni_sadrzaj>FINE STIL d.o.o.</izvorni_sadrzaj>
    <derivirana_varijabla naziv="DomainObject.Predmet.ProtustrankaNazivFormated_1">FINE STIL d.o.o.</derivirana_varijabla>
  </DomainObject.Predmet.ProtustrankaNazivFormated>
  <DomainObject.Predmet.ProtustrankaNazivFormatedOIB>
    <izvorni_sadrzaj>FINE STIL d.o.o., OIB 56860263593</izvorni_sadrzaj>
    <derivirana_varijabla naziv="DomainObject.Predmet.ProtustrankaNazivFormatedOIB_1">FINE STIL d.o.o., OIB 56860263593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STIL d.o.o.</item>
    </izvorni_sadrzaj>
    <derivirana_varijabla naziv="DomainObject.Predmet.ProtuStrankaListFormated_1">
      <item>FINE STIL d.o.o.</item>
    </derivirana_varijabla>
  </DomainObject.Predmet.ProtuStrankaListFormated>
  <DomainObject.Predmet.ProtuStrankaListFormatedOIB>
    <izvorni_sadrzaj>
      <item>FINE STIL d.o.o., OIB 56860263593</item>
    </izvorni_sadrzaj>
    <derivirana_varijabla naziv="DomainObject.Predmet.ProtuStrankaListFormatedOIB_1">
      <item>FINE STIL d.o.o., OIB 56860263593</item>
    </derivirana_varijabla>
  </DomainObject.Predmet.ProtuStrankaListFormatedOIB>
  <DomainObject.Predmet.ProtuStrankaListFormatedWithAdress>
    <izvorni_sadrzaj>
      <item>FINE STIL d.o.o., Drage Ivaniševića 10 B, 10000 Zagreb</item>
    </izvorni_sadrzaj>
    <derivirana_varijabla naziv="DomainObject.Predmet.ProtuStrankaListFormatedWithAdress_1">
      <item>FINE STIL d.o.o., Drage Ivaniševića 10 B, 10000 Zagreb</item>
    </derivirana_varijabla>
  </DomainObject.Predmet.ProtuStrankaListFormatedWithAdress>
  <DomainObject.Predmet.ProtuStrankaListFormatedWithAdressOIB>
    <izvorni_sadrzaj>
      <item>FINE STIL d.o.o., OIB 56860263593, Drage Ivaniševića 10 B, 10000 Zagreb</item>
    </izvorni_sadrzaj>
    <derivirana_varijabla naziv="DomainObject.Predmet.ProtuStrankaListFormatedWithAdressOIB_1">
      <item>FINE STIL d.o.o., OIB 56860263593, Drage Ivaniševića 10 B, 10000 Zagreb</item>
    </derivirana_varijabla>
  </DomainObject.Predmet.ProtuStrankaListFormatedWithAdressOIB>
  <DomainObject.Predmet.ProtuStrankaListNazivFormated>
    <izvorni_sadrzaj>
      <item>FINE STIL d.o.o.</item>
    </izvorni_sadrzaj>
    <derivirana_varijabla naziv="DomainObject.Predmet.ProtuStrankaListNazivFormated_1">
      <item>FINE STIL d.o.o.</item>
    </derivirana_varijabla>
  </DomainObject.Predmet.ProtuStrankaListNazivFormated>
  <DomainObject.Predmet.ProtuStrankaListNazivFormatedOIB>
    <izvorni_sadrzaj>
      <item>FINE STIL d.o.o., OIB 56860263593</item>
    </izvorni_sadrzaj>
    <derivirana_varijabla naziv="DomainObject.Predmet.ProtuStrankaListNazivFormatedOIB_1">
      <item>FINE STIL d.o.o., OIB 56860263593</item>
    </derivirana_varijabla>
  </DomainObject.Predmet.ProtuStrankaListNazivFormatedOIB>
  <DomainObject.Predmet.OstaliListFormated>
    <izvorni_sadrzaj>
      <item>OTP banka Hrvatska dioničko društvo</item>
      <item>Anto Udovičić</item>
    </izvorni_sadrzaj>
    <derivirana_varijabla naziv="DomainObject.Predmet.OstaliListFormated_1">
      <item>OTP banka Hrvatska dioničko društvo</item>
      <item>Anto Udovičić</item>
    </derivirana_varijabla>
  </DomainObject.Predmet.OstaliListFormated>
  <DomainObject.Predmet.OstaliListFormatedOIB>
    <izvorni_sadrzaj>
      <item>OTP banka Hrvatska dioničko društvo, OIB 52508873833</item>
      <item>Anto Udovičić, OIB 38116338245</item>
    </izvorni_sadrzaj>
    <derivirana_varijabla naziv="DomainObject.Predmet.OstaliListFormatedOIB_1">
      <item>OTP banka Hrvatska dioničko društvo, OIB 52508873833</item>
      <item>Anto Udovičić, OIB 38116338245</item>
    </derivirana_varijabla>
  </DomainObject.Predmet.OstaliListFormatedOIB>
  <DomainObject.Predmet.OstaliListFormatedWithAdress>
    <izvorni_sadrzaj>
      <item>OTP banka Hrvatska dioničko društvo, Ulica Domovinskog rata 3, 23000 Zadar</item>
      <item>Anto Udovičić, Hrastovička Ulica 14 B, 10250 Lučko</item>
    </izvorni_sadrzaj>
    <derivirana_varijabla naziv="DomainObject.Predmet.OstaliListFormatedWithAdress_1">
      <item>OTP banka Hrvatska dioničko društvo, Ulica Domovinskog rata 3, 23000 Zadar</item>
      <item>Anto Udovičić, Hrastovička Ulica 14 B, 10250 Lučko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Anto Udovičić, OIB 38116338245, Hrastovička Ulica 14 B, 10250 Lučko</item>
    </izvorni_sadrzaj>
    <derivirana_varijabla naziv="DomainObject.Predmet.OstaliListFormatedWithAdressOIB_1">
      <item>OTP banka Hrvatska dioničko društvo, OIB 52508873833, Ulica Domovinskog rata 3, 23000 Zadar</item>
      <item>Anto Udovičić, OIB 38116338245, Hrastovička Ulica 14 B, 10250 Lučko</item>
    </derivirana_varijabla>
  </DomainObject.Predmet.OstaliListFormatedWithAdressOIB>
  <DomainObject.Predmet.OstaliListNazivFormated>
    <izvorni_sadrzaj>
      <item>OTP banka Hrvatska dioničko društvo</item>
      <item>Anto Udovičić</item>
    </izvorni_sadrzaj>
    <derivirana_varijabla naziv="DomainObject.Predmet.OstaliListNazivFormated_1">
      <item>OTP banka Hrvatska dioničko društvo</item>
      <item>Anto Udovičić</item>
    </derivirana_varijabla>
  </DomainObject.Predmet.OstaliListNazivFormated>
  <DomainObject.Predmet.OstaliListNazivFormatedOIB>
    <izvorni_sadrzaj>
      <item>OTP banka Hrvatska dioničko društvo, OIB 52508873833</item>
      <item>Anto Udovičić, OIB 38116338245</item>
    </izvorni_sadrzaj>
    <derivirana_varijabla naziv="DomainObject.Predmet.OstaliListNazivFormatedOIB_1">
      <item>OTP banka Hrvatska dioničko društvo, OIB 52508873833</item>
      <item>Anto Udovičić, OIB 38116338245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St-5917/2016-12</izvorni_sadrzaj>
    <derivirana_varijabla naziv="DomainObject.PoslovniBrojDokumenta_1">St-5917/2016-12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STIL d.o.o.</izvorni_sadrzaj>
    <derivirana_varijabla naziv="DomainObject.Predmet.ProtustrankaIDrugi_1">FINE 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FINE STIL d.o.o., OIB 56860263593, Drage Ivaniševića 10 B, 10000 Zagreb</izvorni_sadrzaj>
    <derivirana_varijabla naziv="DomainObject.Predmet.ProtustrankaIDrugiAdressOIB_1">FINE STIL d.o.o., OIB 56860263593,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 STIL d.o.o.</item>
      <item>OTP banka Hrvatska dioničko društvo</item>
      <item>Anto Udovičić</item>
    </izvorni_sadrzaj>
    <derivirana_varijabla naziv="DomainObject.Predmet.SudioniciListNaziv_1">
      <item>FINA Regionalni centar Zagreb</item>
      <item>FINE STIL d.o.o.</item>
      <item>OTP banka Hrvatska dioničko društvo</item>
      <item>Anto Udovičić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FINE STIL d.o.o., OIB 56860263593, Drage Ivaniševića 10 B,10000 Zagreb</item>
      <item>OTP banka Hrvatska dioničko društvo, OIB 52508873833, Ulica Domovinskog rata 3,23000 Zadar</item>
      <item>Anto Udovičić, OIB 38116338245, Hrastovička Ulica 14 B,10250 Lučko</item>
    </izvorni_sadrzaj>
    <derivirana_varijabla naziv="DomainObject.Predmet.SudioniciListAdressOIB_1">
      <item>FINA Regionalni centar Zagreb, OIB 85821130368, Trg svibanjskih žrtava 1995. br. 1,10000 Zagreb</item>
      <item>FINE STIL d.o.o., OIB 56860263593, Drage Ivaniševića 10 B,10000 Zagreb</item>
      <item>OTP banka Hrvatska dioničko društvo, OIB 52508873833, Ulica Domovinskog rata 3,23000 Zadar</item>
      <item>Anto Udovičić, OIB 38116338245, Hrastovička Ulica 14 B,10250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56860263593</item>
      <item>, OIB 52508873833</item>
      <item>, OIB 38116338245</item>
    </izvorni_sadrzaj>
    <derivirana_varijabla naziv="DomainObject.Predmet.SudioniciListNazivOIB_1">
      <item>, OIB 85821130368</item>
      <item>, OIB 56860263593</item>
      <item>, OIB 52508873833</item>
      <item>, OIB 38116338245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69E82-E8CD-4121-A116-F31C3D44A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5216</properties:Characters>
  <properties:Lines>104</properties:Lines>
  <properties:Paragraphs>27</properties:Paragraphs>
  <properties:TotalTime>162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2017-06-01T11:30:00Z</cp:lastPrinted>
  <dcterms:modified xmlns:xsi="http://www.w3.org/2001/XMLSchema-instance" xsi:type="dcterms:W3CDTF">2017-06-01T11:31:00Z</dcterms:modified>
  <cp:revision>158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St-5917/2016-12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