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8c39" w14:paraId="4458c39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DF2187">
        <w:t>7</w:t>
      </w:r>
      <w:r w:rsidR="00890319">
        <w:t>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890319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054260" w:rsidP="001D7CD3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E-148, </w:t>
      </w:r>
      <w:r w:rsidRPr="00103A86">
        <w:t>PARKIRNO MJESTO</w:t>
      </w:r>
      <w:r>
        <w:t xml:space="preserve"> - P 41</w:t>
      </w:r>
      <w:r w:rsidRPr="00103A86">
        <w:t xml:space="preserve"> u </w:t>
      </w:r>
      <w:r>
        <w:t>podrumu</w:t>
      </w:r>
      <w:r w:rsidRPr="00103A86">
        <w:t xml:space="preserve"> koji se sastoji od parkirnog </w:t>
      </w:r>
      <w:r>
        <w:t>mjesta u garaži</w:t>
      </w:r>
      <w:r w:rsidRPr="00103A86">
        <w:t>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890319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890319">
        <w:rPr>
          <w:b/>
          <w:u w:val="single"/>
        </w:rPr>
        <w:t>55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890319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9122AD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9122AD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54260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B2CB0"/>
    <w:rsid w:val="002B68B6"/>
    <w:rsid w:val="002C658E"/>
    <w:rsid w:val="002E196A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2718C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E0373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664BF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319"/>
    <w:rsid w:val="00890AF8"/>
    <w:rsid w:val="00897088"/>
    <w:rsid w:val="008A2843"/>
    <w:rsid w:val="008A7BD4"/>
    <w:rsid w:val="008F19F8"/>
    <w:rsid w:val="008F5C16"/>
    <w:rsid w:val="00903E75"/>
    <w:rsid w:val="009122AD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082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2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2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St-5/2018-170</izvorni_sadrzaj>
    <derivirana_varijabla naziv="DomainObject.PredzadnjaOdlukaIzPredmeta.Oznaka_1">St-5/2018-170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961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2019-01-03T07:23:00Z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(1st-5-18-177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