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3edd5" w14:paraId="213edd5" w:rsidRDefault="00EB7549" w:rsidP="001D7C1D" w:rsidR="00EB7549">
      <w:pPr>
        <w15:collapsed w:val="false"/>
        <w:rPr>
          <w:noProof/>
          <w:lang w:eastAsia="hr-HR"/>
        </w:rPr>
      </w:pPr>
      <w:bookmarkStart w:name="_GoBack" w:id="0"/>
      <w:bookmarkEnd w:id="0"/>
      <w:r>
        <w:rPr>
          <w:noProof/>
          <w:lang w:eastAsia="hr-HR"/>
        </w:rPr>
        <w:t xml:space="preserve">                     </w:t>
      </w:r>
    </w:p>
    <w:p w:rsidRDefault="00F346D2" w:rsidP="001D7C1D" w:rsidR="00F346D2" w:rsidRPr="00EB7549"/>
    <w:p w:rsidRDefault="00EB7549" w:rsidP="00045037" w:rsidR="00045037" w:rsidRPr="00EB7549">
      <w:pPr>
        <w:jc w:val="both"/>
      </w:pPr>
      <w:r>
        <w:t xml:space="preserve">     </w:t>
      </w:r>
      <w:r w:rsidR="00045037" w:rsidRPr="00EB7549">
        <w:t>REPUBLIKA HRVATSKA</w:t>
      </w:r>
    </w:p>
    <w:p w:rsidRDefault="00045037" w:rsidP="00045037" w:rsidR="00045037" w:rsidRPr="00EB7549">
      <w:pPr>
        <w:jc w:val="both"/>
      </w:pPr>
      <w:r w:rsidRPr="00EB7549">
        <w:t>TRGOVAČKI SUD U ZAGREBU</w:t>
      </w:r>
    </w:p>
    <w:p w:rsidRDefault="00EB7549" w:rsidP="00045037" w:rsidR="00045037" w:rsidRPr="00EB7549">
      <w:pPr>
        <w:jc w:val="both"/>
      </w:pPr>
      <w:r>
        <w:t xml:space="preserve">        </w:t>
      </w:r>
      <w:r w:rsidR="00045037" w:rsidRPr="00EB7549">
        <w:t>Zagreb, A</w:t>
      </w:r>
      <w:r w:rsidR="00180101" w:rsidRPr="00EB7549">
        <w:t>mru</w:t>
      </w:r>
      <w:r w:rsidR="00832796" w:rsidRPr="00EB7549">
        <w:t xml:space="preserve">ševa 2/II     </w:t>
      </w:r>
      <w:r w:rsidR="00832796" w:rsidRPr="00EB7549">
        <w:tab/>
      </w:r>
      <w:r w:rsidR="00832796" w:rsidRPr="00EB7549">
        <w:tab/>
      </w:r>
      <w:r w:rsidR="00832796" w:rsidRPr="00EB7549">
        <w:tab/>
      </w:r>
      <w:r w:rsidR="00832796" w:rsidRPr="00EB7549">
        <w:tab/>
      </w:r>
      <w:r w:rsidR="00832796" w:rsidRPr="00EB7549">
        <w:tab/>
      </w:r>
      <w:r w:rsidR="00832796" w:rsidRPr="00EB7549">
        <w:tab/>
      </w:r>
      <w:r w:rsidR="00832796" w:rsidRPr="00EB7549">
        <w:tab/>
      </w:r>
    </w:p>
    <w:p w:rsidRDefault="00F346D2" w:rsidP="00B96CC4" w:rsidR="00F346D2">
      <w:pPr>
        <w:pStyle w:val="Zaglavlje"/>
        <w:ind w:firstLine="3828" w:left="3252"/>
        <w:jc w:val="center"/>
      </w:pPr>
    </w:p>
    <w:p w:rsidRDefault="00B96CC4" w:rsidP="00B96CC4" w:rsidR="00B96CC4">
      <w:pPr>
        <w:pStyle w:val="Zaglavlje"/>
        <w:ind w:firstLine="3828" w:left="3252"/>
        <w:jc w:val="center"/>
      </w:pPr>
      <w:r>
        <w:tab/>
      </w:r>
      <w:sdt>
        <w:sdtPr>
          <w:id w:val="-1322115686"/>
          <w:docPartObj>
            <w:docPartGallery w:val="Page Numbers (Top of Page)"/>
            <w:docPartUnique/>
          </w:docPartObj>
        </w:sdtPr>
        <w:sdtEndPr/>
        <w:sdtContent>
          <w:r>
            <w:t>89</w:t>
          </w:r>
          <w:r w:rsidRPr="004C3D03">
            <w:t>. St-</w:t>
          </w:r>
          <w:r>
            <w:t>171</w:t>
          </w:r>
          <w:r w:rsidR="00307CE3">
            <w:t>8/17-26</w:t>
          </w:r>
        </w:sdtContent>
      </w:sdt>
    </w:p>
    <w:p w:rsidRDefault="00EB7549" w:rsidP="00045037" w:rsidR="00EB7549">
      <w:pPr>
        <w:jc w:val="both"/>
      </w:pPr>
    </w:p>
    <w:p w:rsidRDefault="00F346D2" w:rsidP="00045037" w:rsidR="00F346D2" w:rsidRPr="00EB7549">
      <w:pPr>
        <w:jc w:val="both"/>
      </w:pPr>
    </w:p>
    <w:p w:rsidRDefault="00045037" w:rsidP="00045037" w:rsidR="00045037" w:rsidRPr="00EB7549">
      <w:pPr>
        <w:jc w:val="center"/>
      </w:pPr>
      <w:r w:rsidRPr="00EB7549">
        <w:t>R E P U B L I K A   H R V A T S K A</w:t>
      </w:r>
    </w:p>
    <w:p w:rsidRDefault="00045037" w:rsidP="00045037" w:rsidR="00045037" w:rsidRPr="00EB7549">
      <w:pPr>
        <w:jc w:val="both"/>
      </w:pPr>
    </w:p>
    <w:p w:rsidRDefault="00045037" w:rsidP="00045037" w:rsidR="00045037" w:rsidRPr="00EB7549">
      <w:pPr>
        <w:jc w:val="center"/>
      </w:pPr>
      <w:r w:rsidRPr="00EB7549">
        <w:t>R J E Š E NJ E</w:t>
      </w:r>
    </w:p>
    <w:p w:rsidRDefault="00045037" w:rsidP="00045037" w:rsidR="00045037">
      <w:pPr>
        <w:jc w:val="both"/>
      </w:pPr>
    </w:p>
    <w:p w:rsidRDefault="00F346D2" w:rsidP="00045037" w:rsidR="00F346D2" w:rsidRPr="00EB7549">
      <w:pPr>
        <w:jc w:val="both"/>
      </w:pPr>
    </w:p>
    <w:p w:rsidRDefault="006249C2" w:rsidP="006249C2" w:rsidR="006249C2" w:rsidRPr="00EB7549">
      <w:pPr>
        <w:ind w:firstLine="720"/>
        <w:jc w:val="both"/>
      </w:pPr>
      <w:r w:rsidRPr="00EB7549">
        <w:rPr>
          <w:lang w:val="pt-BR"/>
        </w:rPr>
        <w:t xml:space="preserve">Trgovački sud u Zagrebu, po sucu Nikolini Dorić Hadžisejdić, u predstečajnom postupku u povodu prijedloga dužnika </w:t>
      </w:r>
      <w:r w:rsidR="00307CE3">
        <w:rPr>
          <w:lang w:val="pt-BR"/>
        </w:rPr>
        <w:t>FAIRTRADE d.o.o. za trgovinu i usluge, Slavonska avenija 52/a, Zagreb, OIB: 44600453631</w:t>
      </w:r>
      <w:r w:rsidRPr="00EB7549">
        <w:t xml:space="preserve">, </w:t>
      </w:r>
      <w:r w:rsidR="00B96CC4">
        <w:rPr>
          <w:lang w:val="pt-BR"/>
        </w:rPr>
        <w:t>1</w:t>
      </w:r>
      <w:r w:rsidR="00106C6C">
        <w:rPr>
          <w:lang w:val="pt-BR"/>
        </w:rPr>
        <w:t>1</w:t>
      </w:r>
      <w:r w:rsidR="00B96CC4">
        <w:rPr>
          <w:lang w:val="pt-BR"/>
        </w:rPr>
        <w:t>. listopada</w:t>
      </w:r>
      <w:r w:rsidRPr="00EB7549">
        <w:rPr>
          <w:lang w:val="pt-BR"/>
        </w:rPr>
        <w:t xml:space="preserve"> 2017.</w:t>
      </w:r>
      <w:r w:rsidRPr="00EB7549">
        <w:t>,</w:t>
      </w:r>
    </w:p>
    <w:p w:rsidRDefault="006249C2" w:rsidP="0042407B" w:rsidR="006249C2" w:rsidRPr="00EB7549">
      <w:pPr>
        <w:jc w:val="center"/>
      </w:pPr>
    </w:p>
    <w:p w:rsidRDefault="001D7C1D" w:rsidP="0042407B" w:rsidR="0042407B" w:rsidRPr="00EB7549">
      <w:pPr>
        <w:jc w:val="center"/>
        <w:rPr>
          <w:b/>
        </w:rPr>
      </w:pPr>
      <w:r w:rsidRPr="00EB7549">
        <w:t>r i j e š i o  j e</w:t>
      </w:r>
    </w:p>
    <w:p w:rsidRDefault="0042407B" w:rsidP="0042407B" w:rsidR="0042407B" w:rsidRPr="00EB7549">
      <w:pPr>
        <w:jc w:val="center"/>
        <w:rPr>
          <w:b/>
        </w:rPr>
      </w:pPr>
    </w:p>
    <w:p w:rsidRDefault="00751ABD" w:rsidP="00540747" w:rsidR="00751ABD" w:rsidRPr="00EB7549">
      <w:pPr>
        <w:jc w:val="both"/>
      </w:pPr>
      <w:r w:rsidRPr="00EB7549">
        <w:tab/>
        <w:t>Dopušta se produljenje roka za daljnjih 90 dana za završetak predstečajnog postupka nad dužnikom</w:t>
      </w:r>
      <w:r w:rsidR="002D6042" w:rsidRPr="00EB7549">
        <w:t xml:space="preserve"> </w:t>
      </w:r>
      <w:r w:rsidR="00307CE3">
        <w:rPr>
          <w:lang w:val="pt-BR"/>
        </w:rPr>
        <w:t>FAIRTRADE d.o.o. za trgovinu i usluge, Slavonska avenija 52/a, Zagreb, OIB: 44600453631</w:t>
      </w:r>
      <w:r w:rsidR="002D6042" w:rsidRPr="00EB7549">
        <w:t>.</w:t>
      </w:r>
    </w:p>
    <w:p w:rsidRDefault="00751ABD" w:rsidP="00540747" w:rsidR="00751ABD" w:rsidRPr="00EB7549">
      <w:pPr>
        <w:jc w:val="both"/>
      </w:pPr>
    </w:p>
    <w:p w:rsidRDefault="0042407B" w:rsidP="0042407B" w:rsidR="0042407B" w:rsidRPr="00EB7549">
      <w:pPr>
        <w:jc w:val="center"/>
      </w:pPr>
      <w:r w:rsidRPr="00EB7549">
        <w:t>Obrazloženje</w:t>
      </w:r>
    </w:p>
    <w:p w:rsidRDefault="0042407B" w:rsidP="0042407B" w:rsidR="0042407B">
      <w:pPr>
        <w:pStyle w:val="Tijeloteksta"/>
        <w:jc w:val="center"/>
      </w:pPr>
    </w:p>
    <w:p w:rsidRDefault="00AB52BF" w:rsidP="006318A8" w:rsidR="0020156D" w:rsidRPr="00EB7549">
      <w:pPr>
        <w:ind w:firstLine="708"/>
        <w:jc w:val="both"/>
      </w:pPr>
      <w:r w:rsidRPr="00EB7549">
        <w:t>Dužnik je</w:t>
      </w:r>
      <w:r w:rsidR="00FB4284">
        <w:t xml:space="preserve"> 13. lipnja 2017.</w:t>
      </w:r>
      <w:r w:rsidR="006249C2" w:rsidRPr="00EB7549">
        <w:t xml:space="preserve"> </w:t>
      </w:r>
      <w:r w:rsidRPr="00EB7549">
        <w:t>podnio ovom sudu</w:t>
      </w:r>
      <w:r w:rsidR="006575C4" w:rsidRPr="00EB7549">
        <w:t xml:space="preserve"> prijedlog za otvaranje predstečajnog postupka </w:t>
      </w:r>
      <w:r w:rsidRPr="00EB7549">
        <w:t>na temelju odredbe čl. 25. st. 1. Stečajnog zakona („Narodne novine“ broj 71/2015</w:t>
      </w:r>
      <w:r w:rsidR="00EE5E63" w:rsidRPr="00EB7549">
        <w:t>;</w:t>
      </w:r>
      <w:r w:rsidR="00647596" w:rsidRPr="00EB7549">
        <w:t xml:space="preserve"> dalje: SZ). </w:t>
      </w:r>
    </w:p>
    <w:p w:rsidRDefault="006249C2" w:rsidP="004E4C27" w:rsidR="004E4C27" w:rsidRPr="00EB7549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lang w:eastAsia="hr-HR"/>
        </w:rPr>
      </w:pPr>
      <w:r w:rsidRPr="00EB7549">
        <w:rPr>
          <w:lang w:eastAsia="hr-HR"/>
        </w:rPr>
        <w:t xml:space="preserve">Rješenjem ovoga suda od </w:t>
      </w:r>
      <w:r w:rsidR="00B96CC4">
        <w:rPr>
          <w:lang w:eastAsia="hr-HR"/>
        </w:rPr>
        <w:t>14. lipnja</w:t>
      </w:r>
      <w:r w:rsidR="0020156D" w:rsidRPr="00EB7549">
        <w:rPr>
          <w:lang w:eastAsia="hr-HR"/>
        </w:rPr>
        <w:t xml:space="preserve"> 2017., koje je objavljeno na mrežnoj stranici </w:t>
      </w:r>
      <w:r w:rsidRPr="00EB7549">
        <w:rPr>
          <w:lang w:eastAsia="hr-HR"/>
        </w:rPr>
        <w:t xml:space="preserve">e-oglasna ploča ovoga suda </w:t>
      </w:r>
      <w:r w:rsidR="00B96CC4">
        <w:rPr>
          <w:lang w:eastAsia="hr-HR"/>
        </w:rPr>
        <w:t>14. lipnja</w:t>
      </w:r>
      <w:r w:rsidR="0020156D" w:rsidRPr="00EB7549">
        <w:rPr>
          <w:lang w:eastAsia="hr-HR"/>
        </w:rPr>
        <w:t xml:space="preserve"> 2017., otvoren je predstečajni postupak nad dužnikom u skladu s o</w:t>
      </w:r>
      <w:r w:rsidRPr="00EB7549">
        <w:rPr>
          <w:lang w:eastAsia="hr-HR"/>
        </w:rPr>
        <w:t xml:space="preserve">dredbama čl. 34. SZ-a, dok je </w:t>
      </w:r>
      <w:r w:rsidR="00307CE3">
        <w:rPr>
          <w:lang w:eastAsia="hr-HR"/>
        </w:rPr>
        <w:t>3</w:t>
      </w:r>
      <w:r w:rsidR="00B96CC4">
        <w:rPr>
          <w:lang w:eastAsia="hr-HR"/>
        </w:rPr>
        <w:t>. kolovoza</w:t>
      </w:r>
      <w:r w:rsidR="0020156D" w:rsidRPr="00EB7549">
        <w:rPr>
          <w:lang w:eastAsia="hr-HR"/>
        </w:rPr>
        <w:t xml:space="preserve"> 2017. održano ročište radi ispitivanja tražbina u skladu s odredbama čl. 46. SZ-a.</w:t>
      </w:r>
      <w:r w:rsidR="004E4C27" w:rsidRPr="00EB7549">
        <w:rPr>
          <w:lang w:eastAsia="hr-HR"/>
        </w:rPr>
        <w:t xml:space="preserve"> </w:t>
      </w:r>
    </w:p>
    <w:p w:rsidRDefault="00FB4284" w:rsidP="00FB4284" w:rsidR="00FB4284" w:rsidRPr="00FB4284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color w:val="000000"/>
          <w:lang w:eastAsia="hr-HR"/>
        </w:rPr>
      </w:pPr>
      <w:r w:rsidRPr="00FB4284">
        <w:rPr>
          <w:color w:val="000000"/>
          <w:lang w:eastAsia="hr-HR"/>
        </w:rPr>
        <w:t>Prema odredbi čl. 63. st. 1. SZ-a, predstečajni postupak mora se završiti u roku od 120 dana od dana podnošenja prijedloga. Iznimno od odredbe čl. 63. st. 1. SZ-a, sud može, na prijedlog dužnika, dopustiti produženje roka za daljnjih 90 dana ako smatra da bi to bilo svrsishodno za sklapanje predstečajnoga sporazuma.</w:t>
      </w:r>
    </w:p>
    <w:p w:rsidRDefault="00FB4284" w:rsidP="00FB4284" w:rsidR="00FB4284" w:rsidRPr="00FB4284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color w:val="000000"/>
          <w:lang w:eastAsia="hr-HR"/>
        </w:rPr>
      </w:pPr>
      <w:r w:rsidRPr="00FB4284">
        <w:rPr>
          <w:color w:val="000000"/>
          <w:lang w:eastAsia="hr-HR"/>
        </w:rPr>
        <w:t>Budući da je prijedlog za pokretanje pr</w:t>
      </w:r>
      <w:r>
        <w:rPr>
          <w:color w:val="000000"/>
          <w:lang w:eastAsia="hr-HR"/>
        </w:rPr>
        <w:t>edstečajnog postupka podnesen 13</w:t>
      </w:r>
      <w:r w:rsidRPr="00FB4284">
        <w:rPr>
          <w:color w:val="000000"/>
          <w:lang w:eastAsia="hr-HR"/>
        </w:rPr>
        <w:t xml:space="preserve">. </w:t>
      </w:r>
      <w:r>
        <w:rPr>
          <w:color w:val="000000"/>
          <w:lang w:eastAsia="hr-HR"/>
        </w:rPr>
        <w:t xml:space="preserve">lipnja </w:t>
      </w:r>
      <w:r w:rsidRPr="00FB4284">
        <w:rPr>
          <w:color w:val="000000"/>
          <w:lang w:eastAsia="hr-HR"/>
        </w:rPr>
        <w:t xml:space="preserve">2017., to proizlazi kako je zadnji dan roka iz čl. 63. st. 1. SZ-a bio </w:t>
      </w:r>
      <w:r>
        <w:rPr>
          <w:color w:val="000000"/>
          <w:lang w:eastAsia="hr-HR"/>
        </w:rPr>
        <w:t>11</w:t>
      </w:r>
      <w:r w:rsidRPr="00FB4284">
        <w:rPr>
          <w:color w:val="000000"/>
          <w:lang w:eastAsia="hr-HR"/>
        </w:rPr>
        <w:t xml:space="preserve">. </w:t>
      </w:r>
      <w:r>
        <w:rPr>
          <w:color w:val="000000"/>
          <w:lang w:eastAsia="hr-HR"/>
        </w:rPr>
        <w:t>listopada</w:t>
      </w:r>
      <w:r w:rsidRPr="00FB4284">
        <w:rPr>
          <w:color w:val="000000"/>
          <w:lang w:eastAsia="hr-HR"/>
        </w:rPr>
        <w:t xml:space="preserve"> 2017. Dužn</w:t>
      </w:r>
      <w:r>
        <w:rPr>
          <w:color w:val="000000"/>
          <w:lang w:eastAsia="hr-HR"/>
        </w:rPr>
        <w:t>ik je, prije isteka tog roka, 10</w:t>
      </w:r>
      <w:r w:rsidRPr="00FB4284">
        <w:rPr>
          <w:color w:val="000000"/>
          <w:lang w:eastAsia="hr-HR"/>
        </w:rPr>
        <w:t xml:space="preserve">. </w:t>
      </w:r>
      <w:r>
        <w:rPr>
          <w:color w:val="000000"/>
          <w:lang w:eastAsia="hr-HR"/>
        </w:rPr>
        <w:t>listopada</w:t>
      </w:r>
      <w:r w:rsidRPr="00FB4284">
        <w:rPr>
          <w:color w:val="000000"/>
          <w:lang w:eastAsia="hr-HR"/>
        </w:rPr>
        <w:t xml:space="preserve"> 2017., podnio prijedlog za produljenje roka za završetak predstečajnog postupka nad dužnikom u skladu s odredbom čl. 63. SZ-a.</w:t>
      </w:r>
    </w:p>
    <w:p w:rsidRDefault="00FB4284" w:rsidP="00FB4284" w:rsidR="00F346D2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color w:val="000000"/>
          <w:lang w:eastAsia="hr-HR"/>
        </w:rPr>
      </w:pPr>
      <w:r w:rsidRPr="00FB4284">
        <w:rPr>
          <w:color w:val="000000"/>
          <w:lang w:eastAsia="hr-HR"/>
        </w:rPr>
        <w:t xml:space="preserve">S obzirom na to da bi to bilo svrsishodno za sklapanje predstečajnoga sporazuma, to je </w:t>
      </w:r>
    </w:p>
    <w:p w:rsidRDefault="00F346D2" w:rsidP="00F346D2" w:rsidR="00F346D2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color w:val="000000"/>
          <w:lang w:eastAsia="hr-HR"/>
        </w:rPr>
      </w:pPr>
    </w:p>
    <w:p w:rsidRDefault="00FB4284" w:rsidP="00F346D2" w:rsidR="00FB4284" w:rsidRPr="00FB4284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color w:val="000000"/>
          <w:lang w:eastAsia="hr-HR"/>
        </w:rPr>
      </w:pPr>
      <w:r w:rsidRPr="00FB4284">
        <w:rPr>
          <w:color w:val="000000"/>
          <w:lang w:eastAsia="hr-HR"/>
        </w:rPr>
        <w:lastRenderedPageBreak/>
        <w:t>sud, na prijedlog dužnika, na temelju odredbe čl. 63. st. 2. SZ-a, odlučio kao u izreci ovog rješenja.</w:t>
      </w:r>
    </w:p>
    <w:p w:rsidRDefault="00B96CC4" w:rsidP="001D7C1D" w:rsidR="00B96CC4">
      <w:pPr>
        <w:jc w:val="center"/>
      </w:pPr>
    </w:p>
    <w:p w:rsidRDefault="00623C81" w:rsidP="001D7C1D" w:rsidR="001D7C1D" w:rsidRPr="00EB7549">
      <w:pPr>
        <w:jc w:val="center"/>
      </w:pPr>
      <w:r w:rsidRPr="00EB7549">
        <w:t xml:space="preserve">U Zagrebu </w:t>
      </w:r>
      <w:r w:rsidR="00FB4284">
        <w:t>11</w:t>
      </w:r>
      <w:r w:rsidR="00B96CC4">
        <w:t>. listopada</w:t>
      </w:r>
      <w:r w:rsidR="00E06AAF" w:rsidRPr="00EB7549">
        <w:t xml:space="preserve"> 2017</w:t>
      </w:r>
      <w:r w:rsidR="001D7C1D" w:rsidRPr="00EB7549">
        <w:t>.</w:t>
      </w:r>
    </w:p>
    <w:p w:rsidRDefault="001D7C1D" w:rsidP="001D7C1D" w:rsidR="00494008" w:rsidRPr="00EB7549">
      <w:pPr>
        <w:pStyle w:val="Podnaslov"/>
        <w:ind w:left="5664"/>
        <w:rPr>
          <w:rFonts w:hAnsi="Times New Roman" w:ascii="Times New Roman"/>
          <w:szCs w:val="24"/>
        </w:rPr>
      </w:pPr>
      <w:r w:rsidRPr="00EB7549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     </w:t>
      </w:r>
    </w:p>
    <w:p w:rsidRDefault="00B80AF2" w:rsidP="00EB7549" w:rsidR="00227E5D" w:rsidRPr="00EB7549">
      <w:pPr>
        <w:pStyle w:val="Podnaslov"/>
        <w:ind w:firstLine="708" w:left="4956"/>
        <w:jc w:val="right"/>
        <w:rPr>
          <w:rFonts w:hAnsi="Times New Roman" w:ascii="Times New Roman"/>
          <w:b w:val="false"/>
          <w:color w:val="auto"/>
          <w:szCs w:val="24"/>
        </w:rPr>
      </w:pPr>
      <w:r w:rsidRPr="00EB7549">
        <w:rPr>
          <w:rFonts w:hAnsi="Times New Roman" w:ascii="Times New Roman"/>
          <w:b w:val="false"/>
          <w:color w:val="auto"/>
          <w:szCs w:val="24"/>
        </w:rPr>
        <w:t>S</w:t>
      </w:r>
      <w:r w:rsidR="00227E5D" w:rsidRPr="00EB7549">
        <w:rPr>
          <w:rFonts w:hAnsi="Times New Roman" w:ascii="Times New Roman"/>
          <w:b w:val="false"/>
          <w:color w:val="auto"/>
          <w:szCs w:val="24"/>
        </w:rPr>
        <w:t>udac:</w:t>
      </w:r>
    </w:p>
    <w:p w:rsidRDefault="00EC0747" w:rsidP="00EB7549" w:rsidR="00227E5D" w:rsidRPr="00EB7549">
      <w:pPr>
        <w:pStyle w:val="Podnaslov"/>
        <w:ind w:firstLine="708" w:left="4956"/>
        <w:jc w:val="right"/>
        <w:rPr>
          <w:rFonts w:hAnsi="Times New Roman" w:ascii="Times New Roman"/>
          <w:b w:val="false"/>
          <w:color w:val="auto"/>
          <w:szCs w:val="24"/>
        </w:rPr>
      </w:pPr>
      <w:r w:rsidRPr="00EB7549">
        <w:rPr>
          <w:rFonts w:hAnsi="Times New Roman" w:ascii="Times New Roman"/>
          <w:b w:val="false"/>
          <w:color w:val="auto"/>
          <w:szCs w:val="24"/>
        </w:rPr>
        <w:t>Nikolina Dorić Hadžisejdić</w:t>
      </w:r>
      <w:r w:rsidR="00E22C7A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B96CC4" w:rsidP="001D7C1D" w:rsidR="00B96CC4"/>
    <w:p w:rsidRDefault="00B96CC4" w:rsidP="001D7C1D" w:rsidR="00B96CC4"/>
    <w:p w:rsidRDefault="001D7C1D" w:rsidP="001D7C1D" w:rsidR="001D7C1D" w:rsidRPr="00EB7549">
      <w:r w:rsidRPr="00EB7549">
        <w:t>UPUTA O PRAVNOM LIJEKU:</w:t>
      </w:r>
    </w:p>
    <w:p w:rsidRDefault="001A1C1F" w:rsidP="00DE13B2" w:rsidR="001D7C1D" w:rsidRPr="00EB7549">
      <w:pPr>
        <w:jc w:val="both"/>
      </w:pPr>
      <w:r w:rsidRPr="00EB7549">
        <w:t>Protiv ovog rješenja</w:t>
      </w:r>
      <w:r w:rsidR="001D7C1D" w:rsidRPr="00EB7549">
        <w:t xml:space="preserve"> nije dopuštena </w:t>
      </w:r>
      <w:r w:rsidRPr="00EB7549">
        <w:t xml:space="preserve">žalba </w:t>
      </w:r>
      <w:r w:rsidR="001D7C1D" w:rsidRPr="00EB7549">
        <w:t xml:space="preserve">(čl. 278. </w:t>
      </w:r>
      <w:r w:rsidR="00DE13B2" w:rsidRPr="00EB7549">
        <w:t xml:space="preserve">Zakona o parničnom postupku („Narodne novine“ broj 53/91, 91/92, 112/99, 88/01, 117/03, 88/05, </w:t>
      </w:r>
      <w:r w:rsidR="00DE13B2" w:rsidRPr="00FB4284">
        <w:t>2/07,</w:t>
      </w:r>
      <w:r w:rsidR="00DE13B2" w:rsidRPr="00B71DC3">
        <w:rPr>
          <w:color w:val="FF0000"/>
        </w:rPr>
        <w:t xml:space="preserve"> </w:t>
      </w:r>
      <w:r w:rsidR="00DE13B2" w:rsidRPr="00B71DC3">
        <w:t>84/08,</w:t>
      </w:r>
      <w:r w:rsidR="00D623A3" w:rsidRPr="00B71DC3">
        <w:t xml:space="preserve"> </w:t>
      </w:r>
      <w:r w:rsidR="00D623A3" w:rsidRPr="00EB7549">
        <w:t xml:space="preserve">123/08, 57/11, 25/13 i 89/14) </w:t>
      </w:r>
      <w:r w:rsidR="00B80AF2" w:rsidRPr="00EB7549">
        <w:t>u vezi s čl. 1</w:t>
      </w:r>
      <w:r w:rsidR="00E06AAF" w:rsidRPr="00EB7549">
        <w:t>0. SZ</w:t>
      </w:r>
      <w:r w:rsidRPr="00EB7549">
        <w:t>-a</w:t>
      </w:r>
      <w:r w:rsidR="001D7C1D" w:rsidRPr="00EB7549">
        <w:t xml:space="preserve">). </w:t>
      </w:r>
    </w:p>
    <w:p w:rsidRDefault="00B80AF2" w:rsidP="00DE13B2" w:rsidR="00B80AF2">
      <w:pPr>
        <w:jc w:val="both"/>
      </w:pPr>
    </w:p>
    <w:p w:rsidRDefault="00EB7549" w:rsidP="00DE13B2" w:rsidR="00EB7549">
      <w:pPr>
        <w:jc w:val="both"/>
      </w:pPr>
    </w:p>
    <w:p w:rsidRDefault="00E22C7A" w:rsidP="00C359B6" w:rsidR="00E22C7A">
      <w:pPr>
        <w:pStyle w:val="Bezproreda"/>
        <w:ind w:left="4956"/>
        <w:jc w:val="right"/>
      </w:pPr>
      <w:r>
        <w:t>Za točnost otpravka - ovlašteni službenik</w:t>
      </w:r>
    </w:p>
    <w:p w:rsidRDefault="00E22C7A" w:rsidP="00C359B6" w:rsidR="00E22C7A">
      <w:pPr>
        <w:pStyle w:val="Bezproreda"/>
        <w:ind w:left="4956"/>
        <w:jc w:val="right"/>
      </w:pPr>
      <w:r>
        <w:t>Karmela Dolenc</w:t>
      </w:r>
    </w:p>
    <w:p w:rsidRDefault="00EB7549" w:rsidP="00DE13B2" w:rsidR="00EB7549" w:rsidRPr="00EB7549">
      <w:pPr>
        <w:jc w:val="both"/>
      </w:pPr>
    </w:p>
    <w:sectPr w:rsidSect="00B96CC4" w:rsidR="00EB7549" w:rsidRPr="00EB7549">
      <w:headerReference w:type="even" r:id="rId10"/>
      <w:headerReference w:type="default" r:id="rId11"/>
      <w:headerReference w:type="first" r:id="rId12"/>
      <w:pgSz w:h="15840" w:w="12240"/>
      <w:pgMar w:gutter="0" w:footer="709" w:header="709" w:left="1417" w:bottom="1417" w:right="1417" w:top="1417"/>
      <w:pgNumType w:chapStyle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6D5A" w:rsidR="00296D5A">
      <w:r>
        <w:separator/>
      </w:r>
    </w:p>
  </w:endnote>
  <w:endnote w:id="0" w:type="continuationSeparator">
    <w:p w:rsidRDefault="00296D5A" w:rsidR="00296D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6D5A" w:rsidR="00296D5A">
      <w:r>
        <w:separator/>
      </w:r>
    </w:p>
  </w:footnote>
  <w:footnote w:id="0" w:type="continuationSeparator">
    <w:p w:rsidRDefault="00296D5A" w:rsidR="00296D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7F33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CD09E2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6CC4">
      <w:rPr>
        <w:rStyle w:val="Brojstranice"/>
        <w:noProof/>
      </w:rPr>
      <w:t>2</w:t>
    </w:r>
    <w:r>
      <w:rPr>
        <w:rStyle w:val="Brojstranice"/>
      </w:rPr>
      <w:fldChar w:fldCharType="end"/>
    </w:r>
  </w:p>
  <w:sdt>
    <w:sdtPr>
      <w:id w:val="-317647986"/>
      <w:docPartObj>
        <w:docPartGallery w:val="Page Numbers (Top of Page)"/>
        <w:docPartUnique/>
      </w:docPartObj>
    </w:sdtPr>
    <w:sdtEndPr/>
    <w:sdtContent>
      <w:p w:rsidRDefault="0069515E" w:rsidP="0069515E" w:rsidR="0069515E">
        <w:pPr>
          <w:pStyle w:val="Zaglavlje"/>
          <w:ind w:firstLine="3828" w:left="3252"/>
          <w:jc w:val="center"/>
        </w:pPr>
        <w:r>
          <w:t>8</w:t>
        </w:r>
        <w:r w:rsidR="00EB7549">
          <w:t>9</w:t>
        </w:r>
        <w:r w:rsidRPr="004C3D03">
          <w:t>. St-</w:t>
        </w:r>
        <w:r w:rsidR="00EC0747">
          <w:t>1466</w:t>
        </w:r>
        <w:r>
          <w:t>/17</w:t>
        </w:r>
        <w:r w:rsidR="00EB7549">
          <w:t>-31</w:t>
        </w:r>
      </w:p>
    </w:sdtContent>
  </w:sdt>
  <w:p w:rsidRDefault="00CD09E2" w:rsidR="00CD09E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6CC4" w:rsidP="00B96CC4" w:rsidR="00B96CC4">
    <w:pPr>
      <w:pStyle w:val="Zaglavlje"/>
      <w:tabs>
        <w:tab w:pos="4703" w:val="center"/>
        <w:tab w:pos="7404" w:val="left"/>
      </w:tabs>
    </w:pPr>
    <w:r>
      <w:tab/>
    </w:r>
    <w:r>
      <w:tab/>
    </w:r>
    <w:sdt>
      <w:sdtPr>
        <w:id w:val="64130901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22C7A">
          <w:rPr>
            <w:noProof/>
          </w:rPr>
          <w:t>2</w:t>
        </w:r>
        <w:r>
          <w:fldChar w:fldCharType="end"/>
        </w:r>
      </w:sdtContent>
    </w:sdt>
    <w:r>
      <w:tab/>
      <w:t>89. St-171</w:t>
    </w:r>
    <w:r w:rsidR="00307CE3">
      <w:t>8/1</w:t>
    </w:r>
    <w:r w:rsidR="00F346D2">
      <w:t>7</w:t>
    </w:r>
    <w:r w:rsidR="00307CE3">
      <w:t>-26</w:t>
    </w:r>
  </w:p>
  <w:p w:rsidRDefault="00103DAA" w:rsidP="00E06AAF" w:rsidR="00103DAA">
    <w:pPr>
      <w:pStyle w:val="Zaglavlje"/>
      <w:jc w:val="center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6CC4" w:rsidR="00414A38">
    <w:pPr>
      <w:pStyle w:val="Zaglavlje"/>
    </w:pPr>
    <w:r>
      <w:t xml:space="preserve">      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6852C3F"/>
    <w:multiLevelType w:val="hybridMultilevel"/>
    <w:tmpl w:val="558C552A"/>
    <w:lvl w:tplc="35BA702A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1B415464"/>
    <w:multiLevelType w:val="hybridMultilevel"/>
    <w:tmpl w:val="86A885C0"/>
    <w:lvl w:tplc="D666A85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45037"/>
    <w:rsid w:val="00065FA4"/>
    <w:rsid w:val="000846DF"/>
    <w:rsid w:val="00103DAA"/>
    <w:rsid w:val="00106C6C"/>
    <w:rsid w:val="00110AFA"/>
    <w:rsid w:val="0012053C"/>
    <w:rsid w:val="0012466F"/>
    <w:rsid w:val="001655BD"/>
    <w:rsid w:val="001702E2"/>
    <w:rsid w:val="00180101"/>
    <w:rsid w:val="00182FF6"/>
    <w:rsid w:val="0018441A"/>
    <w:rsid w:val="001A1C1F"/>
    <w:rsid w:val="001D30AF"/>
    <w:rsid w:val="001D33C9"/>
    <w:rsid w:val="001D7C1D"/>
    <w:rsid w:val="001E4739"/>
    <w:rsid w:val="0020114B"/>
    <w:rsid w:val="0020156D"/>
    <w:rsid w:val="002074CC"/>
    <w:rsid w:val="00220063"/>
    <w:rsid w:val="00227E5D"/>
    <w:rsid w:val="00293D54"/>
    <w:rsid w:val="00296D5A"/>
    <w:rsid w:val="002A6BCA"/>
    <w:rsid w:val="002B6196"/>
    <w:rsid w:val="002D6042"/>
    <w:rsid w:val="002F0C57"/>
    <w:rsid w:val="00307CE3"/>
    <w:rsid w:val="0032387F"/>
    <w:rsid w:val="00334785"/>
    <w:rsid w:val="00344C8E"/>
    <w:rsid w:val="00346BD0"/>
    <w:rsid w:val="00375B58"/>
    <w:rsid w:val="00383019"/>
    <w:rsid w:val="00393847"/>
    <w:rsid w:val="003D054D"/>
    <w:rsid w:val="003D70F4"/>
    <w:rsid w:val="003E718A"/>
    <w:rsid w:val="00401738"/>
    <w:rsid w:val="00414A38"/>
    <w:rsid w:val="0042407B"/>
    <w:rsid w:val="00435D2B"/>
    <w:rsid w:val="00470861"/>
    <w:rsid w:val="00471619"/>
    <w:rsid w:val="004933A0"/>
    <w:rsid w:val="00494008"/>
    <w:rsid w:val="004A2A5B"/>
    <w:rsid w:val="004A33A9"/>
    <w:rsid w:val="004C3D03"/>
    <w:rsid w:val="004E4C27"/>
    <w:rsid w:val="004F0341"/>
    <w:rsid w:val="004F0AB4"/>
    <w:rsid w:val="004F5B4C"/>
    <w:rsid w:val="00503716"/>
    <w:rsid w:val="00505DE4"/>
    <w:rsid w:val="00525A5B"/>
    <w:rsid w:val="00530573"/>
    <w:rsid w:val="0053599E"/>
    <w:rsid w:val="00540747"/>
    <w:rsid w:val="0054148E"/>
    <w:rsid w:val="00552AAE"/>
    <w:rsid w:val="00554285"/>
    <w:rsid w:val="00560713"/>
    <w:rsid w:val="005620F0"/>
    <w:rsid w:val="00585191"/>
    <w:rsid w:val="005965EE"/>
    <w:rsid w:val="005A3656"/>
    <w:rsid w:val="005A5C51"/>
    <w:rsid w:val="005B4DE4"/>
    <w:rsid w:val="00623C81"/>
    <w:rsid w:val="006249C2"/>
    <w:rsid w:val="00626C9E"/>
    <w:rsid w:val="006318A8"/>
    <w:rsid w:val="006461F6"/>
    <w:rsid w:val="00647596"/>
    <w:rsid w:val="00655AA9"/>
    <w:rsid w:val="006575C4"/>
    <w:rsid w:val="0069515E"/>
    <w:rsid w:val="006C2AC8"/>
    <w:rsid w:val="006C6D31"/>
    <w:rsid w:val="006E4706"/>
    <w:rsid w:val="006F1FCB"/>
    <w:rsid w:val="006F2525"/>
    <w:rsid w:val="006F2E2D"/>
    <w:rsid w:val="007165BF"/>
    <w:rsid w:val="00751ABD"/>
    <w:rsid w:val="00771160"/>
    <w:rsid w:val="00794081"/>
    <w:rsid w:val="007A0858"/>
    <w:rsid w:val="007A21D5"/>
    <w:rsid w:val="007B1722"/>
    <w:rsid w:val="007E520E"/>
    <w:rsid w:val="00832796"/>
    <w:rsid w:val="00846FF0"/>
    <w:rsid w:val="00852B75"/>
    <w:rsid w:val="0085489D"/>
    <w:rsid w:val="00873338"/>
    <w:rsid w:val="008A0B94"/>
    <w:rsid w:val="008A1446"/>
    <w:rsid w:val="008A43B6"/>
    <w:rsid w:val="008B5ABB"/>
    <w:rsid w:val="008C27EB"/>
    <w:rsid w:val="008E3CE2"/>
    <w:rsid w:val="008F1F6F"/>
    <w:rsid w:val="00975BD3"/>
    <w:rsid w:val="00977526"/>
    <w:rsid w:val="009903DB"/>
    <w:rsid w:val="009A5362"/>
    <w:rsid w:val="009B73E3"/>
    <w:rsid w:val="009C3707"/>
    <w:rsid w:val="00A053F6"/>
    <w:rsid w:val="00A164BF"/>
    <w:rsid w:val="00A50489"/>
    <w:rsid w:val="00A545CD"/>
    <w:rsid w:val="00A73B0F"/>
    <w:rsid w:val="00A82235"/>
    <w:rsid w:val="00AB52BF"/>
    <w:rsid w:val="00AC5095"/>
    <w:rsid w:val="00AC7202"/>
    <w:rsid w:val="00AD6E9C"/>
    <w:rsid w:val="00AF1C54"/>
    <w:rsid w:val="00B04C5C"/>
    <w:rsid w:val="00B13F51"/>
    <w:rsid w:val="00B31F26"/>
    <w:rsid w:val="00B470A0"/>
    <w:rsid w:val="00B71DC3"/>
    <w:rsid w:val="00B72F81"/>
    <w:rsid w:val="00B80AF2"/>
    <w:rsid w:val="00B86AA5"/>
    <w:rsid w:val="00B96CC4"/>
    <w:rsid w:val="00BA1F6D"/>
    <w:rsid w:val="00BC21E9"/>
    <w:rsid w:val="00C1172F"/>
    <w:rsid w:val="00C22FB5"/>
    <w:rsid w:val="00C25555"/>
    <w:rsid w:val="00C366DD"/>
    <w:rsid w:val="00C73C08"/>
    <w:rsid w:val="00CB7B6F"/>
    <w:rsid w:val="00CD09E2"/>
    <w:rsid w:val="00D00CC7"/>
    <w:rsid w:val="00D03905"/>
    <w:rsid w:val="00D30C96"/>
    <w:rsid w:val="00D42A79"/>
    <w:rsid w:val="00D52B12"/>
    <w:rsid w:val="00D576B0"/>
    <w:rsid w:val="00D579EF"/>
    <w:rsid w:val="00D623A3"/>
    <w:rsid w:val="00D83009"/>
    <w:rsid w:val="00D91CEA"/>
    <w:rsid w:val="00DD1A2B"/>
    <w:rsid w:val="00DD4B2F"/>
    <w:rsid w:val="00DD6E91"/>
    <w:rsid w:val="00DE13B2"/>
    <w:rsid w:val="00E03421"/>
    <w:rsid w:val="00E06AAF"/>
    <w:rsid w:val="00E22C7A"/>
    <w:rsid w:val="00EB7549"/>
    <w:rsid w:val="00EC0715"/>
    <w:rsid w:val="00EC0747"/>
    <w:rsid w:val="00ED3B98"/>
    <w:rsid w:val="00EE5E63"/>
    <w:rsid w:val="00F05D0A"/>
    <w:rsid w:val="00F346D2"/>
    <w:rsid w:val="00F66D6D"/>
    <w:rsid w:val="00F70A23"/>
    <w:rsid w:val="00F753F1"/>
    <w:rsid w:val="00F766EF"/>
    <w:rsid w:val="00FB4284"/>
    <w:rsid w:val="00FB7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true" w:styleId="Default" w:type="paragraph">
    <w:name w:val="Default"/>
    <w:rsid w:val="001E4739"/>
    <w:pPr>
      <w:autoSpaceDE w:val="false"/>
      <w:autoSpaceDN w:val="false"/>
      <w:adjustRightInd w:val="false"/>
    </w:pPr>
    <w:rPr>
      <w:color w:val="000000"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14A38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22C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2C7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22C7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22C7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22C7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E22C7A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1" w:styleId="Default" w:type="paragraph">
    <w:name w:val="Default"/>
    <w:rsid w:val="001E4739"/>
    <w:pPr>
      <w:autoSpaceDE w:val="0"/>
      <w:autoSpaceDN w:val="0"/>
      <w:adjustRightInd w:val="0"/>
    </w:pPr>
    <w:rPr>
      <w:color w:val="000000"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14A38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22C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2C7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22C7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22C7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22C7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E22C7A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444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7934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52319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928268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12165385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793936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86151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0809363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095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856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80208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9820291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5164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6268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1718</izvorni_sadrzaj>
    <derivirana_varijabla naziv="DomainObject.Predmet.Broj_1">1718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2017.</izvorni_sadrzaj>
    <derivirana_varijabla naziv="DomainObject.Predmet.DatumOsnivanja_1">13.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St-1718/2017</izvorni_sadrzaj>
    <derivirana_varijabla naziv="DomainObject.Predmet.OznakaBroj_1">St-1718/2017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Izuzeće radi korištenja godišnjih odmora</izvorni_sadrzaj>
    <derivirana_varijabla naziv="DomainObject.Predmet.PrimjedbaSuca_1">Izuzeće radi korištenja godišnjih odmora</derivirana_varijabla>
  </DomainObject.Predmet.PrimjedbaSuca>
  <DomainObject.Predmet.ProtustrankaFormated>
    <izvorni_sadrzaj>  FAIRTRADE d.o.o. zastupanog po punomoćniku Miho Glavić; Boženka Mostarčić</izvorni_sadrzaj>
    <derivirana_varijabla naziv="DomainObject.Predmet.ProtustrankaFormated_1">  FAIRTRADE d.o.o. zastupanog po punomoćniku Miho Glavić; Boženka Mostarčić</derivirana_varijabla>
  </DomainObject.Predmet.ProtustrankaFormated>
  <DomainObject.Predmet.ProtustrankaFormatedOIB>
    <izvorni_sadrzaj>  FAIRTRADE d.o.o., OIB 44600453631 zastupanog po punomoćniku Miho Glavić; Boženka Mostarčić</izvorni_sadrzaj>
    <derivirana_varijabla naziv="DomainObject.Predmet.ProtustrankaFormatedOIB_1">  FAIRTRADE d.o.o., OIB 44600453631 zastupanog po punomoćniku Miho Glavić; Boženka Mostarčić</derivirana_varijabla>
  </DomainObject.Predmet.ProtustrankaFormatedOIB>
  <DomainObject.Predmet.ProtustrankaFormatedWithAdress>
    <izvorni_sadrzaj> FAIRTRADE d.o.o., Slavonska avenija 52/a, 10000 Zagreb zastupanog po punomoćniku Miho Glavić; Boženka Mostarčić</izvorni_sadrzaj>
    <derivirana_varijabla naziv="DomainObject.Predmet.ProtustrankaFormatedWithAdress_1"> FAIRTRADE d.o.o., Slavonska avenija 52/a, 10000 Zagreb zastupanog po punomoćniku Miho Glavić; Boženka Mostarčić</derivirana_varijabla>
  </DomainObject.Predmet.ProtustrankaFormatedWithAdress>
  <DomainObject.Predmet.ProtustrankaFormatedWithAdressOIB>
    <izvorni_sadrzaj> FAIRTRADE d.o.o., OIB 44600453631, Slavonska avenija 52/a, 10000 Zagreb zastupanog po punomoćniku Miho Glavić; Boženka Mostarčić</izvorni_sadrzaj>
    <derivirana_varijabla naziv="DomainObject.Predmet.ProtustrankaFormatedWithAdressOIB_1"> FAIRTRADE d.o.o., OIB 44600453631, Slavonska avenija 52/a, 10000 Zagreb zastupanog po punomoćniku Miho Glavić; Boženka Mostarčić</derivirana_varijabla>
  </DomainObject.Predmet.ProtustrankaFormatedWithAdressOIB>
  <DomainObject.Predmet.ProtustrankaWithAdress>
    <izvorni_sadrzaj>FAIRTRADE d.o.o. Slavonska avenija 52/a, 10000 Zagreb</izvorni_sadrzaj>
    <derivirana_varijabla naziv="DomainObject.Predmet.ProtustrankaWithAdress_1">FAIRTRADE d.o.o. Slavonska avenija 52/a, 10000 Zagreb</derivirana_varijabla>
  </DomainObject.Predmet.ProtustrankaWithAdress>
  <DomainObject.Predmet.ProtustrankaWithAdressOIB>
    <izvorni_sadrzaj>FAIRTRADE d.o.o., OIB 44600453631, Slavonska avenija 52/a, 10000 Zagreb</izvorni_sadrzaj>
    <derivirana_varijabla naziv="DomainObject.Predmet.ProtustrankaWithAdressOIB_1">FAIRTRADE d.o.o., OIB 44600453631, Slavonska avenija 52/a, 10000 Zagreb</derivirana_varijabla>
  </DomainObject.Predmet.ProtustrankaWithAdressOIB>
  <DomainObject.Predmet.ProtustrankaNazivFormated>
    <izvorni_sadrzaj>FAIRTRADE d.o.o.</izvorni_sadrzaj>
    <derivirana_varijabla naziv="DomainObject.Predmet.ProtustrankaNazivFormated_1">FAIRTRADE d.o.o.</derivirana_varijabla>
  </DomainObject.Predmet.ProtustrankaNazivFormated>
  <DomainObject.Predmet.ProtustrankaNazivFormatedOIB>
    <izvorni_sadrzaj>FAIRTRADE d.o.o., OIB 44600453631</izvorni_sadrzaj>
    <derivirana_varijabla naziv="DomainObject.Predmet.ProtustrankaNazivFormatedOIB_1">FAIRTRADE d.o.o., OIB 44600453631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FAIRTRADE d.o.o.</izvorni_sadrzaj>
    <derivirana_varijabla naziv="DomainObject.Predmet.StrankaFormated_1">  FAIRTRADE d.o.o.</derivirana_varijabla>
  </DomainObject.Predmet.StrankaFormated>
  <DomainObject.Predmet.StrankaFormatedOIB>
    <izvorni_sadrzaj>  FAIRTRADE d.o.o., OIB 44600453631</izvorni_sadrzaj>
    <derivirana_varijabla naziv="DomainObject.Predmet.StrankaFormatedOIB_1">  FAIRTRADE d.o.o., OIB 44600453631</derivirana_varijabla>
  </DomainObject.Predmet.StrankaFormatedOIB>
  <DomainObject.Predmet.StrankaFormatedWithAdress>
    <izvorni_sadrzaj> FAIRTRADE d.o.o., Slavonska avenija 52/a, 10000 Zagreb</izvorni_sadrzaj>
    <derivirana_varijabla naziv="DomainObject.Predmet.StrankaFormatedWithAdress_1"> FAIRTRADE d.o.o., Slavonska avenija 52/a, 10000 Zagreb</derivirana_varijabla>
  </DomainObject.Predmet.StrankaFormatedWithAdress>
  <DomainObject.Predmet.StrankaFormatedWithAdressOIB>
    <izvorni_sadrzaj> FAIRTRADE d.o.o., OIB 44600453631, Slavonska avenija 52/a, 10000 Zagreb</izvorni_sadrzaj>
    <derivirana_varijabla naziv="DomainObject.Predmet.StrankaFormatedWithAdressOIB_1"> FAIRTRADE d.o.o., OIB 44600453631, Slavonska avenija 52/a, 10000 Zagreb</derivirana_varijabla>
  </DomainObject.Predmet.StrankaFormatedWithAdressOIB>
  <DomainObject.Predmet.StrankaWithAdress>
    <izvorni_sadrzaj>FAIRTRADE d.o.o. Slavonska avenija 52/a,10000 Zagreb</izvorni_sadrzaj>
    <derivirana_varijabla naziv="DomainObject.Predmet.StrankaWithAdress_1">FAIRTRADE d.o.o. Slavonska avenija 52/a,10000 Zagreb</derivirana_varijabla>
  </DomainObject.Predmet.StrankaWithAdress>
  <DomainObject.Predmet.StrankaWithAdressOIB>
    <izvorni_sadrzaj>FAIRTRADE d.o.o., OIB 44600453631, Slavonska avenija 52/a,10000 Zagreb</izvorni_sadrzaj>
    <derivirana_varijabla naziv="DomainObject.Predmet.StrankaWithAdressOIB_1">FAIRTRADE d.o.o., OIB 44600453631, Slavonska avenija 52/a,10000 Zagreb</derivirana_varijabla>
  </DomainObject.Predmet.StrankaWithAdressOIB>
  <DomainObject.Predmet.StrankaNazivFormated>
    <izvorni_sadrzaj>FAIRTRADE d.o.o.</izvorni_sadrzaj>
    <derivirana_varijabla naziv="DomainObject.Predmet.StrankaNazivFormated_1">FAIRTRADE d.o.o.</derivirana_varijabla>
  </DomainObject.Predmet.StrankaNazivFormated>
  <DomainObject.Predmet.StrankaNazivFormatedOIB>
    <izvorni_sadrzaj>FAIRTRADE d.o.o., OIB 44600453631</izvorni_sadrzaj>
    <derivirana_varijabla naziv="DomainObject.Predmet.StrankaNazivFormatedOIB_1">FAIRTRADE d.o.o., OIB 44600453631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FAIRTRADE d.o.o.</item>
    </izvorni_sadrzaj>
    <derivirana_varijabla naziv="DomainObject.Predmet.StrankaListFormated_1">
      <item>FAIRTRADE d.o.o.</item>
    </derivirana_varijabla>
  </DomainObject.Predmet.StrankaListFormated>
  <DomainObject.Predmet.StrankaListFormatedOIB>
    <izvorni_sadrzaj>
      <item>FAIRTRADE d.o.o., OIB 44600453631</item>
    </izvorni_sadrzaj>
    <derivirana_varijabla naziv="DomainObject.Predmet.StrankaListFormatedOIB_1">
      <item>FAIRTRADE d.o.o., OIB 44600453631</item>
    </derivirana_varijabla>
  </DomainObject.Predmet.StrankaListFormatedOIB>
  <DomainObject.Predmet.StrankaListFormatedWithAdress>
    <izvorni_sadrzaj>
      <item>FAIRTRADE d.o.o., Slavonska avenija 52/a, 10000 Zagreb</item>
    </izvorni_sadrzaj>
    <derivirana_varijabla naziv="DomainObject.Predmet.StrankaListFormatedWithAdress_1">
      <item>FAIRTRADE d.o.o., Slavonska avenija 52/a, 10000 Zagreb</item>
    </derivirana_varijabla>
  </DomainObject.Predmet.StrankaListFormatedWithAdress>
  <DomainObject.Predmet.StrankaListFormatedWithAdressOIB>
    <izvorni_sadrzaj>
      <item>FAIRTRADE d.o.o., OIB 44600453631, Slavonska avenija 52/a, 10000 Zagreb</item>
    </izvorni_sadrzaj>
    <derivirana_varijabla naziv="DomainObject.Predmet.StrankaListFormatedWithAdressOIB_1">
      <item>FAIRTRADE d.o.o., OIB 44600453631, Slavonska avenija 52/a, 10000 Zagreb</item>
    </derivirana_varijabla>
  </DomainObject.Predmet.StrankaListFormatedWithAdressOIB>
  <DomainObject.Predmet.StrankaListNazivFormated>
    <izvorni_sadrzaj>
      <item>FAIRTRADE d.o.o.</item>
    </izvorni_sadrzaj>
    <derivirana_varijabla naziv="DomainObject.Predmet.StrankaListNazivFormated_1">
      <item>FAIRTRADE d.o.o.</item>
    </derivirana_varijabla>
  </DomainObject.Predmet.StrankaListNazivFormated>
  <DomainObject.Predmet.StrankaListNazivFormatedOIB>
    <izvorni_sadrzaj>
      <item>FAIRTRADE d.o.o., OIB 44600453631</item>
    </izvorni_sadrzaj>
    <derivirana_varijabla naziv="DomainObject.Predmet.StrankaListNazivFormatedOIB_1">
      <item>FAIRTRADE d.o.o., OIB 44600453631</item>
    </derivirana_varijabla>
  </DomainObject.Predmet.StrankaListNazivFormatedOIB>
  <DomainObject.Predmet.ProtuStrankaListFormated>
    <izvorni_sadrzaj>
      <item>FAIRTRADE d.o.o. zastupanog po punomoćniku Miho Glavić; Boženka Mostarčić</item>
    </izvorni_sadrzaj>
    <derivirana_varijabla naziv="DomainObject.Predmet.ProtuStrankaListFormated_1">
      <item>FAIRTRADE d.o.o. zastupanog po punomoćniku Miho Glavić; Boženka Mostarčić</item>
    </derivirana_varijabla>
  </DomainObject.Predmet.ProtuStrankaListFormated>
  <DomainObject.Predmet.ProtuStrankaListFormatedOIB>
    <izvorni_sadrzaj>
      <item>FAIRTRADE d.o.o., OIB 44600453631 zastupanog po punomoćniku Miho Glavić; Boženka Mostarčić</item>
    </izvorni_sadrzaj>
    <derivirana_varijabla naziv="DomainObject.Predmet.ProtuStrankaListFormatedOIB_1">
      <item>FAIRTRADE d.o.o., OIB 44600453631 zastupanog po punomoćniku Miho Glavić; Boženka Mostarčić</item>
    </derivirana_varijabla>
  </DomainObject.Predmet.ProtuStrankaListFormatedOIB>
  <DomainObject.Predmet.ProtuStrankaListFormatedWithAdress>
    <izvorni_sadrzaj>
      <item>FAIRTRADE d.o.o., Slavonska avenija 52/a, 10000 Zagreb zastupanog po punomoćniku Miho Glavić; Boženka Mostarčić</item>
    </izvorni_sadrzaj>
    <derivirana_varijabla naziv="DomainObject.Predmet.ProtuStrankaListFormatedWithAdress_1">
      <item>FAIRTRADE d.o.o., Slavonska avenija 52/a, 10000 Zagreb zastupanog po punomoćniku Miho Glavić; Boženka Mostarčić</item>
    </derivirana_varijabla>
  </DomainObject.Predmet.ProtuStrankaListFormatedWithAdress>
  <DomainObject.Predmet.ProtuStrankaListFormatedWithAdressOIB>
    <izvorni_sadrzaj>
      <item>FAIRTRADE d.o.o., OIB 44600453631, Slavonska avenija 52/a, 10000 Zagreb zastupanog po punomoćniku Miho Glavić; Boženka Mostarčić</item>
    </izvorni_sadrzaj>
    <derivirana_varijabla naziv="DomainObject.Predmet.ProtuStrankaListFormatedWithAdressOIB_1">
      <item>FAIRTRADE d.o.o., OIB 44600453631, Slavonska avenija 52/a, 10000 Zagreb zastupanog po punomoćniku Miho Glavić; Boženka Mostarčić</item>
    </derivirana_varijabla>
  </DomainObject.Predmet.ProtuStrankaListFormatedWithAdressOIB>
  <DomainObject.Predmet.ProtuStrankaListNazivFormated>
    <izvorni_sadrzaj>
      <item>FAIRTRADE d.o.o.</item>
    </izvorni_sadrzaj>
    <derivirana_varijabla naziv="DomainObject.Predmet.ProtuStrankaListNazivFormated_1">
      <item>FAIRTRADE d.o.o.</item>
    </derivirana_varijabla>
  </DomainObject.Predmet.ProtuStrankaListNazivFormated>
  <DomainObject.Predmet.ProtuStrankaListNazivFormatedOIB>
    <izvorni_sadrzaj>
      <item>FAIRTRADE d.o.o., OIB 44600453631</item>
    </izvorni_sadrzaj>
    <derivirana_varijabla naziv="DomainObject.Predmet.ProtuStrankaListNazivFormatedOIB_1">
      <item>FAIRTRADE d.o.o., OIB 44600453631</item>
    </derivirana_varijabla>
  </DomainObject.Predmet.ProtuStrankaListNazivFormatedOIB>
  <DomainObject.Predmet.OstaliListFormated>
    <izvorni_sadrzaj>
      <item>Miho Glavić punomoćnik sudionika u postupku FAIRTRADE d.o.o.</item>
      <item>Boženka Mostarčić punomoćnik sudionika u postupku FAIRTRADE d.o.o.</item>
    </izvorni_sadrzaj>
    <derivirana_varijabla naziv="DomainObject.Predmet.OstaliListFormated_1">
      <item>Miho Glavić punomoćnik sudionika u postupku FAIRTRADE d.o.o.</item>
      <item>Boženka Mostarčić punomoćnik sudionika u postupku FAIRTRADE d.o.o.</item>
    </derivirana_varijabla>
  </DomainObject.Predmet.OstaliListFormated>
  <DomainObject.Predmet.OstaliListFormatedOIB>
    <izvorni_sadrzaj>
      <item>Miho Glavić, OIB 44332108358 punomoćnik sudionika u postupku FAIRTRADE d.o.o.</item>
      <item>Boženka Mostarčić punomoćnik sudionika u postupku FAIRTRADE d.o.o.</item>
    </izvorni_sadrzaj>
    <derivirana_varijabla naziv="DomainObject.Predmet.OstaliListFormatedOIB_1">
      <item>Miho Glavić, OIB 44332108358 punomoćnik sudionika u postupku FAIRTRADE d.o.o.</item>
      <item>Boženka Mostarčić punomoćnik sudionika u postupku FAIRTRADE d.o.o.</item>
    </derivirana_varijabla>
  </DomainObject.Predmet.OstaliListFormatedOIB>
  <DomainObject.Predmet.OstaliListFormatedWithAdress>
    <izvorni_sadrzaj>
      <item>Miho Glavić, Kombolova Ulica 13, 10000 Zagreb punomoćnik sudionika u postupku FAIRTRADE d.o.o.</item>
      <item>Boženka Mostarčić, Amruševa 13, 10000 Zagreb punomoćnik sudionika u postupku FAIRTRADE d.o.o.</item>
    </izvorni_sadrzaj>
    <derivirana_varijabla naziv="DomainObject.Predmet.OstaliListFormatedWithAdress_1">
      <item>Miho Glavić, Kombolova Ulica 13, 10000 Zagreb punomoćnik sudionika u postupku FAIRTRADE d.o.o.</item>
      <item>Boženka Mostarčić, Amruševa 13, 10000 Zagreb punomoćnik sudionika u postupku FAIRTRADE d.o.o.</item>
    </derivirana_varijabla>
  </DomainObject.Predmet.OstaliListFormatedWithAdress>
  <DomainObject.Predmet.OstaliListFormatedWithAdressOIB>
    <izvorni_sadrzaj>
      <item>Miho Glavić, OIB 44332108358, Kombolova Ulica 13, 10000 Zagreb punomoćnik sudionika u postupku FAIRTRADE d.o.o.</item>
      <item>Boženka Mostarčić, Amruševa 13, 10000 Zagreb punomoćnik sudionika u postupku FAIRTRADE d.o.o.</item>
    </izvorni_sadrzaj>
    <derivirana_varijabla naziv="DomainObject.Predmet.OstaliListFormatedWithAdressOIB_1">
      <item>Miho Glavić, OIB 44332108358, Kombolova Ulica 13, 10000 Zagreb punomoćnik sudionika u postupku FAIRTRADE d.o.o.</item>
      <item>Boženka Mostarčić, Amruševa 13, 10000 Zagreb punomoćnik sudionika u postupku FAIRTRADE d.o.o.</item>
    </derivirana_varijabla>
  </DomainObject.Predmet.OstaliListFormatedWithAdressOIB>
  <DomainObject.Predmet.OstaliListNazivFormated>
    <izvorni_sadrzaj>
      <item>Miho Glavić</item>
      <item>Boženka Mostarčić</item>
    </izvorni_sadrzaj>
    <derivirana_varijabla naziv="DomainObject.Predmet.OstaliListNazivFormated_1">
      <item>Miho Glavić</item>
      <item>Boženka Mostarčić</item>
    </derivirana_varijabla>
  </DomainObject.Predmet.OstaliListNazivFormated>
  <DomainObject.Predmet.OstaliListNazivFormatedOIB>
    <izvorni_sadrzaj>
      <item>Miho Glavić, OIB 44332108358</item>
      <item>Boženka Mostarčić</item>
    </izvorni_sadrzaj>
    <derivirana_varijabla naziv="DomainObject.Predmet.OstaliListNazivFormatedOIB_1">
      <item>Miho Glavić, OIB 44332108358</item>
      <item>Boženka Mostarčić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FAIRTRADE d.o.o.</izvorni_sadrzaj>
    <derivirana_varijabla naziv="DomainObject.Predmet.StrankaIDrugi_1">FAIRTRADE d.o.o.</derivirana_varijabla>
  </DomainObject.Predmet.StrankaIDrugi>
  <DomainObject.Predmet.ProtustrankaIDrugi>
    <izvorni_sadrzaj>FAIRTRADE d.o.o.</izvorni_sadrzaj>
    <derivirana_varijabla naziv="DomainObject.Predmet.ProtustrankaIDrugi_1">FAIRTRADE d.o.o.</derivirana_varijabla>
  </DomainObject.Predmet.ProtustrankaIDrugi>
  <DomainObject.Predmet.StrankaIDrugiAdressOIB>
    <izvorni_sadrzaj>FAIRTRADE d.o.o., OIB 44600453631, Slavonska avenija 52/a, 10000 Zagreb</izvorni_sadrzaj>
    <derivirana_varijabla naziv="DomainObject.Predmet.StrankaIDrugiAdressOIB_1">FAIRTRADE d.o.o., OIB 44600453631, Slavonska avenija 52/a, 10000 Zagreb</derivirana_varijabla>
  </DomainObject.Predmet.StrankaIDrugiAdressOIB>
  <DomainObject.Predmet.ProtustrankaIDrugiAdressOIB>
    <izvorni_sadrzaj>FAIRTRADE d.o.o., OIB 44600453631, Slavonska avenija 52/a, 10000 Zagreb</izvorni_sadrzaj>
    <derivirana_varijabla naziv="DomainObject.Predmet.ProtustrankaIDrugiAdressOIB_1">FAIRTRADE d.o.o., OIB 44600453631, Slavonska avenija 52/a,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FAIRTRADE d.o.o.</item>
      <item>FAIRTRADE d.o.o.</item>
      <item>Miho Glavić</item>
      <item>Boženka Mostarčić</item>
    </izvorni_sadrzaj>
    <derivirana_varijabla naziv="DomainObject.Predmet.SudioniciListNaziv_1">
      <item>FAIRTRADE d.o.o.</item>
      <item>FAIRTRADE d.o.o.</item>
      <item>Miho Glavić</item>
      <item>Boženka Mostarčić</item>
    </derivirana_varijabla>
  </DomainObject.Predmet.SudioniciListNaziv>
  <DomainObject.Predmet.SudioniciListAdressOIB>
    <izvorni_sadrzaj>
      <item>FAIRTRADE d.o.o., OIB 44600453631, Slavonska avenija 52/a,10000 Zagreb</item>
      <item>FAIRTRADE d.o.o., OIB 44600453631, Slavonska avenija 52/a,10000 Zagreb</item>
      <item>Miho Glavić, OIB 44332108358, Kombolova Ulica 13,10000 Zagreb</item>
      <item>Boženka Mostarčić, Amruševa 13,10000 Zagreb</item>
    </izvorni_sadrzaj>
    <derivirana_varijabla naziv="DomainObject.Predmet.SudioniciListAdressOIB_1">
      <item>FAIRTRADE d.o.o., OIB 44600453631, Slavonska avenija 52/a,10000 Zagreb</item>
      <item>FAIRTRADE d.o.o., OIB 44600453631, Slavonska avenija 52/a,10000 Zagreb</item>
      <item>Miho Glavić, OIB 44332108358, Kombolova Ulica 13,10000 Zagreb</item>
      <item>Boženka Mostarčić, Amruševa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44600453631</item>
      <item>, OIB 44600453631</item>
      <item>, OIB 44332108358</item>
      <item>, OIB null</item>
    </izvorni_sadrzaj>
    <derivirana_varijabla naziv="DomainObject.Predmet.SudioniciListNazivOIB_1">
      <item>, OIB 44600453631</item>
      <item>, OIB 44600453631</item>
      <item>, OIB 44332108358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4D892B-2452-4F38-8243-7C12796822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376</properties:Words>
  <properties:Characters>1909</properties:Characters>
  <properties:Lines>60</properties:Lines>
  <properties:Paragraphs>23</properties:Paragraphs>
  <properties:TotalTime>58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2440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2017-07-14T12:57:00Z</dcterms:created>
  <dc:creator>nribaric</dc:creator>
  <cp:lastModifiedBy>Karmela Dolenc</cp:lastModifiedBy>
  <cp:lastPrinted>2017-10-11T09:47:00Z</cp:lastPrinted>
  <dcterms:modified xmlns:xsi="http://www.w3.org/2001/XMLSchema-instance" xsi:type="dcterms:W3CDTF">2017-10-11T09:47:00Z</dcterms:modified>
  <cp:revision>38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